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F41B3F" w:rsidRDefault="003B77C9" w:rsidP="002E44D5">
      <w:pPr>
        <w:tabs>
          <w:tab w:val="right" w:pos="10800"/>
        </w:tabs>
        <w:spacing w:line="240" w:lineRule="auto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F41B3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4C70817F">
                <wp:extent cx="6926163" cy="866775"/>
                <wp:effectExtent l="0" t="19050" r="27305" b="9525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6163" cy="866775"/>
                          <a:chOff x="0" y="63618"/>
                          <a:chExt cx="7102388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778BBD22" w:rsidR="009D7648" w:rsidRPr="00352905" w:rsidRDefault="009D7648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➎➎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78341" y="583206"/>
                              <a:ext cx="1420189" cy="54784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0ECF9FE7" w:rsidR="009D7648" w:rsidRPr="00B424FA" w:rsidRDefault="009D7648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B424FA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Giải tích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0"/>
                            <a:ext cx="5430581" cy="680678"/>
                            <a:chOff x="1671807" y="349901"/>
                            <a:chExt cx="5627194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5627194" cy="681670"/>
                              <a:chOff x="1671807" y="349901"/>
                              <a:chExt cx="5627194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480"/>
                                <a:ext cx="5523311" cy="569913"/>
                                <a:chOff x="1775690" y="419480"/>
                                <a:chExt cx="5523311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537" y="419480"/>
                                  <a:ext cx="5446464" cy="569913"/>
                                  <a:chOff x="1852537" y="419438"/>
                                  <a:chExt cx="5446464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537" y="419438"/>
                                    <a:ext cx="5446464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61"/>
                                    <a:ext cx="4270957" cy="485775"/>
                                    <a:chOff x="2905011" y="465461"/>
                                    <a:chExt cx="4270957" cy="4857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504092"/>
                                      <a:ext cx="4252881" cy="422635"/>
                                      <a:chOff x="2923087" y="504092"/>
                                      <a:chExt cx="4252881" cy="422635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38178" y="504092"/>
                                        <a:ext cx="4137790" cy="42263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67A346A7" w:rsidR="009D7648" w:rsidRPr="00B424FA" w:rsidRDefault="001957E0" w:rsidP="00B424FA">
                                          <w:pPr>
                                            <w:spacing w:line="252" w:lineRule="auto"/>
                                            <w:ind w:left="-142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33CC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r w:rsidR="009D7648" w:rsidRPr="00B424F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 xml:space="preserve">ĐỊNH NGHĨA VÀ Ý NGHĨA </w:t>
                                          </w:r>
                                          <w:r w:rsidR="00B424F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>CỦA ĐẠO HÀM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1906701" y="444306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1026DF51" w:rsidR="009D7648" w:rsidRPr="00352905" w:rsidRDefault="009D7648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Pr="00352905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45.35pt;height:68.25pt;mso-position-horizontal-relative:char;mso-position-vertical-relative:line" coordorigin=",636" coordsize="71023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778BBD22" w:rsidR="009D7648" w:rsidRPr="00352905" w:rsidRDefault="009D7648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➎➎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783;top:5832;width:14202;height:5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0ECF9FE7" w:rsidR="009D7648" w:rsidRPr="00B424FA" w:rsidRDefault="009D7648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B424FA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Giải tích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54305;height:6806" coordorigin="16718,3499" coordsize="5627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56272;height:6816" coordorigin="16718,3499" coordsize="5627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4;width:55234;height:5699" coordorigin="17756,4194" coordsize="55233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5;top:4194;width:54465;height:5699" coordorigin="18525,4194" coordsize="54464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5;top:4194;width:54465;height:5703;visibility:visible;mso-wrap-style:square;v-text-anchor:middle" coordsize="5446464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" path="m,l5240066,r206398,206398l5446464,570334,,570334,,xe" fillcolor="#fffff7" stroked="f" strokeweight="1.25pt">
                          <v:fill r:id="rId8" o:title="" color2="#f0d5ff" type="pattern"/>
                          <v:path arrowok="t" o:connecttype="custom" o:connectlocs="0,0;5240066,0;5446464,206398;5446464,570334;0,570334;0,0" o:connectangles="0,0,0,0,0,0"/>
                        </v:shape>
                        <v:group id="Group 478" o:spid="_x0000_s1042" style="position:absolute;left:29050;top:4654;width:42709;height:4858" coordorigin="29050,4654" coordsize="427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5040;width:42529;height:4227" coordorigin="29230,5040" coordsize="42528,4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381;top:5040;width:41378;height:4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" adj="21127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67A346A7" w:rsidR="009D7648" w:rsidRPr="00B424FA" w:rsidRDefault="001957E0" w:rsidP="00B424FA">
                                    <w:pPr>
                                      <w:spacing w:line="252" w:lineRule="auto"/>
                                      <w:ind w:left="-142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33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="009D7648" w:rsidRPr="00B424F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ĐỊNH NGHĨA VÀ Ý NGHĨA </w:t>
                                    </w:r>
                                    <w:r w:rsidR="00B424F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4"/>
                                        <w:szCs w:val="24"/>
                                      </w:rPr>
                                      <w:t>CỦA ĐẠO HÀM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067;top:4443;width:9770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1026DF51" w:rsidR="009D7648" w:rsidRPr="00352905" w:rsidRDefault="009D7648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Pr="00352905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F41B3F" w:rsidRDefault="003B77C9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9D7648" w:rsidRPr="00531501" w:rsidRDefault="009D7648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9D7648" w:rsidRDefault="009D7648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9D7648" w:rsidRDefault="009D7648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9D7648" w:rsidRPr="00531501" w:rsidRDefault="009D7648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9D7648" w:rsidRDefault="009D7648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9D7648" w:rsidRDefault="009D7648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F41B3F" w:rsidRDefault="003B77C9" w:rsidP="002E44D5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62ED1E89">
                <wp:extent cx="6436631" cy="2372264"/>
                <wp:effectExtent l="0" t="0" r="21590" b="2857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31" cy="2372264"/>
                          <a:chOff x="-22234" y="-704"/>
                          <a:chExt cx="6482344" cy="2355012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1" y="4"/>
                            <a:ext cx="6460121" cy="2354304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DE539C" w14:textId="77777777" w:rsidR="009D7648" w:rsidRPr="000A4014" w:rsidRDefault="009D7648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2D1F7A5" w14:textId="77777777" w:rsidR="009D7648" w:rsidRPr="000A4014" w:rsidRDefault="009D7648" w:rsidP="000A4014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0A4014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bookmarkStart w:id="1" w:name="_Hlk75662746"/>
                              <w:r w:rsidRPr="000A4014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  <w:lang w:val="fr-FR"/>
                                </w:rPr>
                                <w:t>Định nghĩa</w:t>
                              </w:r>
                            </w:p>
                            <w:bookmarkEnd w:id="1"/>
                            <w:p w14:paraId="59A45EA9" w14:textId="3C471BD2" w:rsidR="009D7648" w:rsidRPr="001957E0" w:rsidRDefault="009D7648" w:rsidP="00355346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tabs>
                                  <w:tab w:val="left" w:pos="567"/>
                                </w:tabs>
                                <w:spacing w:before="120" w:line="240" w:lineRule="auto"/>
                                <w:ind w:left="284" w:hanging="14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hàm số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960" w:dyaOrig="400" w14:anchorId="055EB491">
                                  <v:shape id="_x0000_i1025" type="#_x0000_t75" style="width:48pt;height:20.25pt" o:ole="">
                                    <v:imagedata r:id="rId10" o:title=""/>
                                  </v:shape>
                                  <o:OLEObject Type="Embed" ProgID="Equation.DSMT4" ShapeID="_x0000_i1025" DrawAspect="Content" ObjectID="_1690486955" r:id="rId11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xác định trên khoảng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580" w:dyaOrig="400" w14:anchorId="1D41BEF9">
                                  <v:shape id="_x0000_i1026" type="#_x0000_t75" style="width:29.25pt;height:20.25pt" o:ole="">
                                    <v:imagedata r:id="rId12" o:title=""/>
                                  </v:shape>
                                  <o:OLEObject Type="Embed" ProgID="Equation.DSMT4" ShapeID="_x0000_i1026" DrawAspect="Content" ObjectID="_1690486956" r:id="rId13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1020" w:dyaOrig="400" w14:anchorId="7E4814F2">
                                  <v:shape id="_x0000_i1027" type="#_x0000_t75" style="width:51pt;height:20.25pt" o:ole="">
                                    <v:imagedata r:id="rId14" o:title=""/>
                                  </v:shape>
                                  <o:OLEObject Type="Embed" ProgID="Equation.DSMT4" ShapeID="_x0000_i1027" DrawAspect="Content" ObjectID="_1690486957" r:id="rId15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Giới hạn hữu hạn (nếu có) của tỉ số </w:t>
                              </w:r>
                              <w:r w:rsidRPr="000A4014">
                                <w:rPr>
                                  <w:position w:val="-30"/>
                                </w:rPr>
                                <w:object w:dxaOrig="1420" w:dyaOrig="720" w14:anchorId="2E58747D">
                                  <v:shape id="_x0000_i1028" type="#_x0000_t75" style="width:71.25pt;height:36pt" o:ole="">
                                    <v:imagedata r:id="rId16" o:title=""/>
                                  </v:shape>
                                  <o:OLEObject Type="Embed" ProgID="Equation.DSMT4" ShapeID="_x0000_i1028" DrawAspect="Content" ObjectID="_1690486958" r:id="rId17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khi </w:t>
                              </w:r>
                              <w:r w:rsidRPr="000A4014">
                                <w:rPr>
                                  <w:position w:val="-12"/>
                                </w:rPr>
                                <w:object w:dxaOrig="720" w:dyaOrig="360" w14:anchorId="12799A88">
                                  <v:shape id="_x0000_i1029" type="#_x0000_t75" style="width:36pt;height:18.75pt" o:ole="">
                                    <v:imagedata r:id="rId18" o:title=""/>
                                  </v:shape>
                                  <o:OLEObject Type="Embed" ProgID="Equation.DSMT4" ShapeID="_x0000_i1029" DrawAspect="Content" ObjectID="_1690486959" r:id="rId19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đạo hàm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hàm số đã cho 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tại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A4014">
                                <w:rPr>
                                  <w:position w:val="-12"/>
                                </w:rPr>
                                <w:object w:dxaOrig="260" w:dyaOrig="360" w14:anchorId="5E2A12F2">
                                  <v:shape id="_x0000_i1030" type="#_x0000_t75" style="width:12.75pt;height:18.75pt" o:ole="">
                                    <v:imagedata r:id="rId20" o:title=""/>
                                  </v:shape>
                                  <o:OLEObject Type="Embed" ProgID="Equation.DSMT4" ShapeID="_x0000_i1030" DrawAspect="Content" ObjectID="_1690486960" r:id="rId21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kí hiệu là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740" w:dyaOrig="400" w14:anchorId="0F25A8F5">
                                  <v:shape id="_x0000_i1031" type="#_x0000_t75" style="width:36.75pt;height:20.25pt" o:ole="">
                                    <v:imagedata r:id="rId22" o:title=""/>
                                  </v:shape>
                                  <o:OLEObject Type="Embed" ProgID="Equation.DSMT4" ShapeID="_x0000_i1031" DrawAspect="Content" ObjectID="_1690486961" r:id="rId23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hay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700" w:dyaOrig="400" w14:anchorId="32CF66B8">
                                  <v:shape id="_x0000_i1032" type="#_x0000_t75" style="width:35.25pt;height:20.25pt" o:ole="">
                                    <v:imagedata r:id="rId24" o:title=""/>
                                  </v:shape>
                                  <o:OLEObject Type="Embed" ProgID="Equation.DSMT4" ShapeID="_x0000_i1032" DrawAspect="Content" ObjectID="_1690486962" r:id="rId25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14C0DC0" w14:textId="45A50AFC" w:rsidR="009D7648" w:rsidRPr="001957E0" w:rsidRDefault="009D7648" w:rsidP="00355346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tabs>
                                  <w:tab w:val="left" w:pos="567"/>
                                </w:tabs>
                                <w:spacing w:before="120" w:line="240" w:lineRule="auto"/>
                                <w:ind w:left="284" w:hanging="142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Như vậy ta có:</w:t>
                              </w:r>
                              <w:r w:rsidR="001957E0" w:rsidRPr="000A4014">
                                <w:rPr>
                                  <w:position w:val="-30"/>
                                </w:rPr>
                                <w:object w:dxaOrig="2700" w:dyaOrig="720" w14:anchorId="635E3CB6">
                                  <v:shape id="_x0000_i1033" type="#_x0000_t75" style="width:135pt;height:36pt" o:ole="">
                                    <v:imagedata r:id="rId26" o:title=""/>
                                  </v:shape>
                                  <o:OLEObject Type="Embed" ProgID="Equation.DSMT4" ShapeID="_x0000_i1033" DrawAspect="Content" ObjectID="_1690486963" r:id="rId27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896C1D9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976DAA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9D7648" w:rsidRDefault="009D7648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186.8pt;mso-position-horizontal-relative:char;mso-position-vertical-relative:line" coordorigin="-222,-7" coordsize="64823,23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">
                <v:shape id="Rectangle: Diagonal Corners Rounded 244" o:spid="_x0000_s1071" style="position:absolute;width:64601;height:23543;visibility:visible;mso-wrap-style:square;v-text-anchor:middle" coordsize="6460121,235430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" adj="-11796480,,5400" path="m22295,l6305184,v85569,,154937,69368,154937,154937l6460121,2332009v,12313,-9982,22295,-22295,22295l154937,2354304c69368,2354304,,2284936,,2199367l,22295c,9982,9982,,22295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2295,0;6305184,0;6460121,154937;6460121,2332009;6437826,2354304;154937,2354304;0,2199367;0,22295;22295,0" o:connectangles="0,0,0,0,0,0,0,0,0" textboxrect="0,0,6460121,2354304"/>
                  <v:textbox>
                    <w:txbxContent>
                      <w:p w14:paraId="07DE539C" w14:textId="77777777" w:rsidR="009D7648" w:rsidRPr="000A4014" w:rsidRDefault="009D7648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</w:pPr>
                        <w:r w:rsidRPr="000A4014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2D1F7A5" w14:textId="77777777" w:rsidR="009D7648" w:rsidRPr="000A4014" w:rsidRDefault="009D7648" w:rsidP="000A4014">
                        <w:pPr>
                          <w:spacing w:line="256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0A4014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bookmarkStart w:id="2" w:name="_Hlk75662746"/>
                        <w:r w:rsidRPr="000A4014"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  <w:lang w:val="fr-FR"/>
                          </w:rPr>
                          <w:t>Định nghĩa</w:t>
                        </w:r>
                      </w:p>
                      <w:bookmarkEnd w:id="2"/>
                      <w:p w14:paraId="59A45EA9" w14:textId="3C471BD2" w:rsidR="009D7648" w:rsidRPr="001957E0" w:rsidRDefault="009D7648" w:rsidP="00355346">
                        <w:pPr>
                          <w:pStyle w:val="ListParagraph"/>
                          <w:numPr>
                            <w:ilvl w:val="1"/>
                            <w:numId w:val="5"/>
                          </w:numPr>
                          <w:tabs>
                            <w:tab w:val="left" w:pos="567"/>
                          </w:tabs>
                          <w:spacing w:before="120" w:line="240" w:lineRule="auto"/>
                          <w:ind w:left="284" w:hanging="14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hàm số </w:t>
                        </w:r>
                        <w:r w:rsidRPr="000A4014">
                          <w:rPr>
                            <w:position w:val="-14"/>
                          </w:rPr>
                          <w:object w:dxaOrig="960" w:dyaOrig="400" w14:anchorId="055EB491">
                            <v:shape id="_x0000_i1025" type="#_x0000_t75" style="width:48pt;height:20.25pt" o:ole="">
                              <v:imagedata r:id="rId10" o:title=""/>
                            </v:shape>
                            <o:OLEObject Type="Embed" ProgID="Equation.DSMT4" ShapeID="_x0000_i1025" DrawAspect="Content" ObjectID="_1690486955" r:id="rId28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xác định trên khoảng </w:t>
                        </w:r>
                        <w:r w:rsidRPr="000A4014">
                          <w:rPr>
                            <w:position w:val="-14"/>
                          </w:rPr>
                          <w:object w:dxaOrig="580" w:dyaOrig="400" w14:anchorId="1D41BEF9">
                            <v:shape id="_x0000_i1026" type="#_x0000_t75" style="width:29.25pt;height:20.25pt" o:ole="">
                              <v:imagedata r:id="rId12" o:title=""/>
                            </v:shape>
                            <o:OLEObject Type="Embed" ProgID="Equation.DSMT4" ShapeID="_x0000_i1026" DrawAspect="Content" ObjectID="_1690486956" r:id="rId29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0A4014">
                          <w:rPr>
                            <w:position w:val="-14"/>
                          </w:rPr>
                          <w:object w:dxaOrig="1020" w:dyaOrig="400" w14:anchorId="7E4814F2">
                            <v:shape id="_x0000_i1027" type="#_x0000_t75" style="width:51pt;height:20.25pt" o:ole="">
                              <v:imagedata r:id="rId14" o:title=""/>
                            </v:shape>
                            <o:OLEObject Type="Embed" ProgID="Equation.DSMT4" ShapeID="_x0000_i1027" DrawAspect="Content" ObjectID="_1690486957" r:id="rId30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Giới hạn hữu hạn (nếu có) của tỉ số </w:t>
                        </w:r>
                        <w:r w:rsidRPr="000A4014">
                          <w:rPr>
                            <w:position w:val="-30"/>
                          </w:rPr>
                          <w:object w:dxaOrig="1420" w:dyaOrig="720" w14:anchorId="2E58747D">
                            <v:shape id="_x0000_i1028" type="#_x0000_t75" style="width:71.25pt;height:36pt" o:ole="">
                              <v:imagedata r:id="rId16" o:title=""/>
                            </v:shape>
                            <o:OLEObject Type="Embed" ProgID="Equation.DSMT4" ShapeID="_x0000_i1028" DrawAspect="Content" ObjectID="_1690486958" r:id="rId31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khi </w:t>
                        </w:r>
                        <w:r w:rsidRPr="000A4014">
                          <w:rPr>
                            <w:position w:val="-12"/>
                          </w:rPr>
                          <w:object w:dxaOrig="720" w:dyaOrig="360" w14:anchorId="12799A88">
                            <v:shape id="_x0000_i1029" type="#_x0000_t75" style="width:36pt;height:18.75pt" o:ole="">
                              <v:imagedata r:id="rId18" o:title=""/>
                            </v:shape>
                            <o:OLEObject Type="Embed" ProgID="Equation.DSMT4" ShapeID="_x0000_i1029" DrawAspect="Content" ObjectID="_1690486959" r:id="rId32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1957E0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đạo hàm</w: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hàm số đã cho </w:t>
                        </w:r>
                        <w:r w:rsidRPr="001957E0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tại</w: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0A4014">
                          <w:rPr>
                            <w:position w:val="-12"/>
                          </w:rPr>
                          <w:object w:dxaOrig="260" w:dyaOrig="360" w14:anchorId="5E2A12F2">
                            <v:shape id="_x0000_i1030" type="#_x0000_t75" style="width:12.75pt;height:18.75pt" o:ole="">
                              <v:imagedata r:id="rId20" o:title=""/>
                            </v:shape>
                            <o:OLEObject Type="Embed" ProgID="Equation.DSMT4" ShapeID="_x0000_i1030" DrawAspect="Content" ObjectID="_1690486960" r:id="rId33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kí hiệu là </w:t>
                        </w:r>
                        <w:r w:rsidRPr="000A4014">
                          <w:rPr>
                            <w:position w:val="-14"/>
                          </w:rPr>
                          <w:object w:dxaOrig="740" w:dyaOrig="400" w14:anchorId="0F25A8F5">
                            <v:shape id="_x0000_i1031" type="#_x0000_t75" style="width:36.75pt;height:20.25pt" o:ole="">
                              <v:imagedata r:id="rId22" o:title=""/>
                            </v:shape>
                            <o:OLEObject Type="Embed" ProgID="Equation.DSMT4" ShapeID="_x0000_i1031" DrawAspect="Content" ObjectID="_1690486961" r:id="rId34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hay </w:t>
                        </w:r>
                        <w:r w:rsidRPr="000A4014">
                          <w:rPr>
                            <w:position w:val="-14"/>
                          </w:rPr>
                          <w:object w:dxaOrig="700" w:dyaOrig="400" w14:anchorId="32CF66B8">
                            <v:shape id="_x0000_i1032" type="#_x0000_t75" style="width:35.25pt;height:20.25pt" o:ole="">
                              <v:imagedata r:id="rId24" o:title=""/>
                            </v:shape>
                            <o:OLEObject Type="Embed" ProgID="Equation.DSMT4" ShapeID="_x0000_i1032" DrawAspect="Content" ObjectID="_1690486962" r:id="rId35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14C0DC0" w14:textId="45A50AFC" w:rsidR="009D7648" w:rsidRPr="001957E0" w:rsidRDefault="009D7648" w:rsidP="00355346">
                        <w:pPr>
                          <w:pStyle w:val="ListParagraph"/>
                          <w:numPr>
                            <w:ilvl w:val="1"/>
                            <w:numId w:val="5"/>
                          </w:numPr>
                          <w:tabs>
                            <w:tab w:val="left" w:pos="567"/>
                          </w:tabs>
                          <w:spacing w:before="120" w:line="240" w:lineRule="auto"/>
                          <w:ind w:left="284" w:hanging="142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Như vậy ta có:</w:t>
                        </w:r>
                        <w:r w:rsidR="001957E0" w:rsidRPr="000A4014">
                          <w:rPr>
                            <w:position w:val="-30"/>
                          </w:rPr>
                          <w:object w:dxaOrig="2700" w:dyaOrig="720" w14:anchorId="635E3CB6">
                            <v:shape id="_x0000_i1033" type="#_x0000_t75" style="width:135pt;height:36pt" o:ole="">
                              <v:imagedata r:id="rId26" o:title=""/>
                            </v:shape>
                            <o:OLEObject Type="Embed" ProgID="Equation.DSMT4" ShapeID="_x0000_i1033" DrawAspect="Content" ObjectID="_1690486963" r:id="rId36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896C1D9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976DAA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9D7648" w:rsidRDefault="009D7648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161ED53C" w:rsidR="00135F41" w:rsidRPr="00F41B3F" w:rsidRDefault="003B77C9" w:rsidP="002E44D5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45C24" wp14:editId="697C3B48">
                <wp:extent cx="6443476" cy="3705225"/>
                <wp:effectExtent l="0" t="0" r="14605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3705225"/>
                          <a:chOff x="-6836" y="-11"/>
                          <a:chExt cx="6443476" cy="3577226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0"/>
                            <a:ext cx="6436640" cy="3577215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5EA135" w14:textId="77777777" w:rsidR="009D7648" w:rsidRPr="00360A96" w:rsidRDefault="009D7648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360A96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64416776" w14:textId="520A3A69" w:rsidR="009D7648" w:rsidRPr="00360A96" w:rsidRDefault="009D7648" w:rsidP="000A4014">
                              <w:pPr>
                                <w:tabs>
                                  <w:tab w:val="left" w:pos="372"/>
                                  <w:tab w:val="left" w:pos="726"/>
                                  <w:tab w:val="left" w:pos="1092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360A96"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bookmarkStart w:id="3" w:name="_Hlk75663587"/>
                              <w:r w:rsidRPr="00360A96">
                                <w:rPr>
                                  <w:rFonts w:ascii="CMU Serif" w:eastAsia="Calibri" w:hAnsi="CMU Serif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  <w:lang w:val="fr-FR"/>
                                </w:rPr>
                                <w:t>Ý nghĩa hình học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</w:p>
                            <w:tbl>
                              <w:tblPr>
                                <w:tblStyle w:val="TableGrid"/>
                                <w:tblW w:w="987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13"/>
                                <w:gridCol w:w="4562"/>
                              </w:tblGrid>
                              <w:tr w:rsidR="001E7B4D" w14:paraId="4F663C16" w14:textId="77777777" w:rsidTr="001957E0">
                                <w:trPr>
                                  <w:trHeight w:val="3271"/>
                                </w:trPr>
                                <w:tc>
                                  <w:tcPr>
                                    <w:tcW w:w="5313" w:type="dxa"/>
                                  </w:tcPr>
                                  <w:bookmarkEnd w:id="3"/>
                                  <w:p w14:paraId="778A6170" w14:textId="42B31047" w:rsidR="001E7B4D" w:rsidRPr="005C3C0C" w:rsidRDefault="001E7B4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462"/>
                                      </w:tabs>
                                      <w:ind w:left="142" w:firstLine="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Đạo hàm của hàm số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960" w:dyaOrig="400" w14:anchorId="39B31FAC">
                                        <v:shape id="_x0000_i1034" type="#_x0000_t75" style="width:48pt;height:20.25pt" o:ole="">
                                          <v:imagedata r:id="rId37" o:title=""/>
                                        </v:shape>
                                        <o:OLEObject Type="Embed" ProgID="Equation.DSMT4" ShapeID="_x0000_i1034" DrawAspect="Content" ObjectID="_1690486964" r:id="rId38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tại điểm </w:t>
                                    </w:r>
                                    <w:r w:rsidRPr="00360A96">
                                      <w:rPr>
                                        <w:position w:val="-12"/>
                                      </w:rPr>
                                      <w:object w:dxaOrig="260" w:dyaOrig="360" w14:anchorId="27D2DA55">
                                        <v:shape id="_x0000_i1035" type="#_x0000_t75" style="width:12.75pt;height:18.75pt" o:ole="">
                                          <v:imagedata r:id="rId39" o:title=""/>
                                        </v:shape>
                                        <o:OLEObject Type="Embed" ProgID="Equation.DSMT4" ShapeID="_x0000_i1035" DrawAspect="Content" ObjectID="_1690486965" r:id="rId40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</w: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hệ số góc của tiếp tuyến</w: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của đồ thị hàm số đó tại điểm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1460" w:dyaOrig="400" w14:anchorId="5F0EC857">
                                        <v:shape id="_x0000_i1036" type="#_x0000_t75" style="width:72.75pt;height:20.25pt" o:ole="">
                                          <v:imagedata r:id="rId41" o:title=""/>
                                        </v:shape>
                                        <o:OLEObject Type="Embed" ProgID="Equation.DSMT4" ShapeID="_x0000_i1036" DrawAspect="Content" ObjectID="_1690486966" r:id="rId42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3C23C3EF" w14:textId="5AB15A14" w:rsidR="001E7B4D" w:rsidRPr="005C3C0C" w:rsidRDefault="001E7B4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462"/>
                                      </w:tabs>
                                      <w:ind w:left="142" w:firstLine="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hàm số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960" w:dyaOrig="400" w14:anchorId="5528AD29">
                                        <v:shape id="_x0000_i7266" type="#_x0000_t75" style="width:48pt;height:20.25pt" o:ole="">
                                          <v:imagedata r:id="rId43" o:title=""/>
                                        </v:shape>
                                        <o:OLEObject Type="Embed" ProgID="Equation.DSMT4" ShapeID="_x0000_i7266" DrawAspect="Content" ObjectID="_1690486967" r:id="rId44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đạo hàm tại điểm </w:t>
                                    </w:r>
                                    <w:r w:rsidRPr="00360A96">
                                      <w:rPr>
                                        <w:position w:val="-12"/>
                                      </w:rPr>
                                      <w:object w:dxaOrig="260" w:dyaOrig="360" w14:anchorId="1487EBE4">
                                        <v:shape id="_x0000_i7267" type="#_x0000_t75" style="width:12.75pt;height:18.75pt" o:ole="">
                                          <v:imagedata r:id="rId45" o:title=""/>
                                        </v:shape>
                                        <o:OLEObject Type="Embed" ProgID="Equation.DSMT4" ShapeID="_x0000_i7267" DrawAspect="Content" ObjectID="_1690486968" r:id="rId46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tiếp tuyến của đồ thị hàm số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960" w:dyaOrig="400" w14:anchorId="3D71562E">
                                        <v:shape id="_x0000_i7268" type="#_x0000_t75" style="width:48pt;height:20.25pt" o:ole="">
                                          <v:imagedata r:id="rId47" o:title=""/>
                                        </v:shape>
                                        <o:OLEObject Type="Embed" ProgID="Equation.DSMT4" ShapeID="_x0000_i7268" DrawAspect="Content" ObjectID="_1690486969" r:id="rId48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tại điểm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1460" w:dyaOrig="400" w14:anchorId="40040012">
                                        <v:shape id="_x0000_i7269" type="#_x0000_t75" style="width:72.75pt;height:20.25pt" o:ole="">
                                          <v:imagedata r:id="rId49" o:title=""/>
                                        </v:shape>
                                        <o:OLEObject Type="Embed" ProgID="Equation.DSMT4" ShapeID="_x0000_i7269" DrawAspect="Content" ObjectID="_1690486970" r:id="rId50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có phương trình: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2680" w:dyaOrig="400" w14:anchorId="748398D0">
                                        <v:shape id="_x0000_i7270" type="#_x0000_t75" style="width:134.25pt;height:20.25pt" o:ole="">
                                          <v:imagedata r:id="rId51" o:title=""/>
                                        </v:shape>
                                        <o:OLEObject Type="Embed" ProgID="Equation.DSMT4" ShapeID="_x0000_i7270" DrawAspect="Content" ObjectID="_1690486971" r:id="rId52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4562" w:type="dxa"/>
                                  </w:tcPr>
                                  <w:p w14:paraId="43207646" w14:textId="0323146C" w:rsidR="001E7B4D" w:rsidRDefault="001957E0" w:rsidP="001E7B4D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A68529E" wp14:editId="53BFF439">
                                          <wp:extent cx="2563825" cy="1847850"/>
                                          <wp:effectExtent l="0" t="0" r="8255" b="0"/>
                                          <wp:docPr id="483" name="Picture 483" descr="Đạo hàm là gì? | TOÁN HỌC TƯƠI ĐẸP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621" descr="Đạo hàm là gì? | TOÁN HỌC TƯƠI ĐẸP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564485" cy="184832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CD85568" w14:textId="2798095D" w:rsidR="009D7648" w:rsidRPr="00016CD7" w:rsidRDefault="009D7648" w:rsidP="00016CD7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>➌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t>.</w:t>
                              </w:r>
                              <w:r w:rsidRPr="00360A96">
                                <w:rPr>
                                  <w:rFonts w:ascii="CMU Serif" w:eastAsia="Calibri" w:hAnsi="CMU Serif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  <w:lang w:val="fr-FR"/>
                                </w:rPr>
                                <w:t>Ý nghĩa vật lý</w:t>
                              </w:r>
                            </w:p>
                            <w:p w14:paraId="698CE417" w14:textId="6CCA216A" w:rsidR="009D7648" w:rsidRPr="005C3C0C" w:rsidRDefault="009D7648" w:rsidP="0035534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40" w:lineRule="auto"/>
                                <w:ind w:left="426" w:hanging="284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C3C0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Vận tốc tức thời</w: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thời điểm </w:t>
                              </w:r>
                              <w:r w:rsidRPr="00360A96">
                                <w:rPr>
                                  <w:position w:val="-12"/>
                                </w:rPr>
                                <w:object w:dxaOrig="220" w:dyaOrig="360" w14:anchorId="737A0CB9">
                                  <v:shape id="_x0000_i1042" type="#_x0000_t75" style="width:11.25pt;height:18.75pt" o:ole="">
                                    <v:imagedata r:id="rId54" o:title=""/>
                                  </v:shape>
                                  <o:OLEObject Type="Embed" ProgID="Equation.DSMT4" ShapeID="_x0000_i1042" DrawAspect="Content" ObjectID="_1690486972" r:id="rId55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một chất điểm chuyển động với phương trình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820" w:dyaOrig="400" w14:anchorId="2C471629">
                                  <v:shape id="_x0000_i1043" type="#_x0000_t75" style="width:41.25pt;height:20.25pt" o:ole="">
                                    <v:imagedata r:id="rId56" o:title=""/>
                                  </v:shape>
                                  <o:OLEObject Type="Embed" ProgID="Equation.DSMT4" ShapeID="_x0000_i1043" DrawAspect="Content" ObjectID="_1690486973" r:id="rId57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="00804197" w:rsidRPr="00360A96">
                                <w:rPr>
                                  <w:position w:val="-14"/>
                                </w:rPr>
                                <w:object w:dxaOrig="1340" w:dyaOrig="400" w14:anchorId="3E29ED99">
                                  <v:shape id="_x0000_i1044" type="#_x0000_t75" style="width:66.75pt;height:20.25pt" o:ole="">
                                    <v:imagedata r:id="rId58" o:title=""/>
                                  </v:shape>
                                  <o:OLEObject Type="Embed" ProgID="Equation.DSMT4" ShapeID="_x0000_i1044" DrawAspect="Content" ObjectID="_1690486974" r:id="rId59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8ABA20B" w14:textId="253C6CCC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9D7648" w:rsidRDefault="009D7648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291.75pt;mso-position-horizontal-relative:char;mso-position-vertical-relative:line" coordorigin="-68" coordsize="64434,35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">
                <v:shape id="Rectangle: Diagonal Corners Rounded 249" o:spid="_x0000_s1076" style="position:absolute;width:64366;height:35772;visibility:visible;mso-wrap-style:square;v-text-anchor:middle" coordsize="6436640,35772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" adj="-11796480,,5400" path="m33876,l6228267,v115081,,208373,93292,208373,208373l6436640,3543339v,18709,-15167,33876,-33876,33876l208373,3577215c93292,3577215,,3483923,,3368842l,33876c,15167,15167,,33876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3876,0;6228267,0;6436640,208373;6436640,3543339;6402764,3577215;208373,3577215;0,3368842;0,33876;33876,0" o:connectangles="0,0,0,0,0,0,0,0,0" textboxrect="0,0,6436640,3577215"/>
                  <v:textbox>
                    <w:txbxContent>
                      <w:p w14:paraId="0E5EA135" w14:textId="77777777" w:rsidR="009D7648" w:rsidRPr="00360A96" w:rsidRDefault="009D7648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360A96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64416776" w14:textId="520A3A69" w:rsidR="009D7648" w:rsidRPr="00360A96" w:rsidRDefault="009D7648" w:rsidP="000A4014">
                        <w:pPr>
                          <w:tabs>
                            <w:tab w:val="left" w:pos="372"/>
                            <w:tab w:val="left" w:pos="726"/>
                            <w:tab w:val="left" w:pos="1092"/>
                          </w:tabs>
                          <w:spacing w:after="0" w:line="240" w:lineRule="auto"/>
                          <w:jc w:val="both"/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  <w:lang w:eastAsia="vi-VN"/>
                          </w:rPr>
                        </w:pPr>
                        <w:r w:rsidRPr="00360A96"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bookmarkStart w:id="4" w:name="_Hlk75663587"/>
                        <w:r w:rsidRPr="00360A96">
                          <w:rPr>
                            <w:rFonts w:ascii="CMU Serif" w:eastAsia="Calibri" w:hAnsi="CMU Serif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  <w:lang w:val="fr-FR"/>
                          </w:rPr>
                          <w:t>Ý nghĩa hình học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  <w:lang w:eastAsia="vi-VN"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tblW w:w="987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313"/>
                          <w:gridCol w:w="4562"/>
                        </w:tblGrid>
                        <w:tr w:rsidR="001E7B4D" w14:paraId="4F663C16" w14:textId="77777777" w:rsidTr="001957E0">
                          <w:trPr>
                            <w:trHeight w:val="3271"/>
                          </w:trPr>
                          <w:tc>
                            <w:tcPr>
                              <w:tcW w:w="5313" w:type="dxa"/>
                            </w:tcPr>
                            <w:bookmarkEnd w:id="4"/>
                            <w:p w14:paraId="778A6170" w14:textId="42B31047" w:rsidR="001E7B4D" w:rsidRPr="005C3C0C" w:rsidRDefault="001E7B4D" w:rsidP="0035534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462"/>
                                </w:tabs>
                                <w:ind w:left="142" w:firstLine="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Đạo hàm của hàm số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960" w:dyaOrig="400" w14:anchorId="39B31FAC">
                                  <v:shape id="_x0000_i1034" type="#_x0000_t75" style="width:48pt;height:20.25pt" o:ole="">
                                    <v:imagedata r:id="rId37" o:title=""/>
                                  </v:shape>
                                  <o:OLEObject Type="Embed" ProgID="Equation.DSMT4" ShapeID="_x0000_i1034" DrawAspect="Content" ObjectID="_1690486964" r:id="rId60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Pr="00360A96">
                                <w:rPr>
                                  <w:position w:val="-12"/>
                                </w:rPr>
                                <w:object w:dxaOrig="260" w:dyaOrig="360" w14:anchorId="27D2DA55">
                                  <v:shape id="_x0000_i1035" type="#_x0000_t75" style="width:12.75pt;height:18.75pt" o:ole="">
                                    <v:imagedata r:id="rId39" o:title=""/>
                                  </v:shape>
                                  <o:OLEObject Type="Embed" ProgID="Equation.DSMT4" ShapeID="_x0000_i1035" DrawAspect="Content" ObjectID="_1690486965" r:id="rId61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hệ số góc của tiếp tuyến</w: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đồ thị hàm số đó tại điểm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1460" w:dyaOrig="400" w14:anchorId="5F0EC857">
                                  <v:shape id="_x0000_i1036" type="#_x0000_t75" style="width:72.75pt;height:20.25pt" o:ole="">
                                    <v:imagedata r:id="rId41" o:title=""/>
                                  </v:shape>
                                  <o:OLEObject Type="Embed" ProgID="Equation.DSMT4" ShapeID="_x0000_i1036" DrawAspect="Content" ObjectID="_1690486966" r:id="rId62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C23C3EF" w14:textId="5AB15A14" w:rsidR="001E7B4D" w:rsidRPr="005C3C0C" w:rsidRDefault="001E7B4D" w:rsidP="0035534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462"/>
                                </w:tabs>
                                <w:ind w:left="142" w:firstLine="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hàm số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960" w:dyaOrig="400" w14:anchorId="5528AD29">
                                  <v:shape id="_x0000_i7266" type="#_x0000_t75" style="width:48pt;height:20.25pt" o:ole="">
                                    <v:imagedata r:id="rId43" o:title=""/>
                                  </v:shape>
                                  <o:OLEObject Type="Embed" ProgID="Equation.DSMT4" ShapeID="_x0000_i7266" DrawAspect="Content" ObjectID="_1690486967" r:id="rId63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đạo hàm tại điểm </w:t>
                              </w:r>
                              <w:r w:rsidRPr="00360A96">
                                <w:rPr>
                                  <w:position w:val="-12"/>
                                </w:rPr>
                                <w:object w:dxaOrig="260" w:dyaOrig="360" w14:anchorId="1487EBE4">
                                  <v:shape id="_x0000_i7267" type="#_x0000_t75" style="width:12.75pt;height:18.75pt" o:ole="">
                                    <v:imagedata r:id="rId45" o:title=""/>
                                  </v:shape>
                                  <o:OLEObject Type="Embed" ProgID="Equation.DSMT4" ShapeID="_x0000_i7267" DrawAspect="Content" ObjectID="_1690486968" r:id="rId64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tiếp tuyến của đồ thị hàm số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960" w:dyaOrig="400" w14:anchorId="3D71562E">
                                  <v:shape id="_x0000_i7268" type="#_x0000_t75" style="width:48pt;height:20.25pt" o:ole="">
                                    <v:imagedata r:id="rId47" o:title=""/>
                                  </v:shape>
                                  <o:OLEObject Type="Embed" ProgID="Equation.DSMT4" ShapeID="_x0000_i7268" DrawAspect="Content" ObjectID="_1690486969" r:id="rId65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1460" w:dyaOrig="400" w14:anchorId="40040012">
                                  <v:shape id="_x0000_i7269" type="#_x0000_t75" style="width:72.75pt;height:20.25pt" o:ole="">
                                    <v:imagedata r:id="rId49" o:title=""/>
                                  </v:shape>
                                  <o:OLEObject Type="Embed" ProgID="Equation.DSMT4" ShapeID="_x0000_i7269" DrawAspect="Content" ObjectID="_1690486970" r:id="rId66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có phương trình: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2680" w:dyaOrig="400" w14:anchorId="748398D0">
                                  <v:shape id="_x0000_i7270" type="#_x0000_t75" style="width:134.25pt;height:20.25pt" o:ole="">
                                    <v:imagedata r:id="rId51" o:title=""/>
                                  </v:shape>
                                  <o:OLEObject Type="Embed" ProgID="Equation.DSMT4" ShapeID="_x0000_i7270" DrawAspect="Content" ObjectID="_1690486971" r:id="rId67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4562" w:type="dxa"/>
                            </w:tcPr>
                            <w:p w14:paraId="43207646" w14:textId="0323146C" w:rsidR="001E7B4D" w:rsidRDefault="001957E0" w:rsidP="001E7B4D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A68529E" wp14:editId="53BFF439">
                                    <wp:extent cx="2563825" cy="1847850"/>
                                    <wp:effectExtent l="0" t="0" r="8255" b="0"/>
                                    <wp:docPr id="483" name="Picture 483" descr="Đạo hàm là gì? | TOÁN HỌC TƯƠI ĐẸP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21" descr="Đạo hàm là gì? | TOÁN HỌC TƯƠI ĐẸP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64485" cy="18483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6CD85568" w14:textId="2798095D" w:rsidR="009D7648" w:rsidRPr="00016CD7" w:rsidRDefault="009D7648" w:rsidP="00016CD7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>➌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  <w:lang w:eastAsia="vi-VN"/>
                          </w:rPr>
                          <w:t>.</w:t>
                        </w:r>
                        <w:r w:rsidRPr="00360A96">
                          <w:rPr>
                            <w:rFonts w:ascii="CMU Serif" w:eastAsia="Calibri" w:hAnsi="CMU Serif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  <w:lang w:val="fr-FR"/>
                          </w:rPr>
                          <w:t>Ý nghĩa vật lý</w:t>
                        </w:r>
                      </w:p>
                      <w:p w14:paraId="698CE417" w14:textId="6CCA216A" w:rsidR="009D7648" w:rsidRPr="005C3C0C" w:rsidRDefault="009D7648" w:rsidP="00355346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40" w:lineRule="auto"/>
                          <w:ind w:left="426" w:hanging="284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5C3C0C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Vận tốc tức thời</w: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thời điểm </w:t>
                        </w:r>
                        <w:r w:rsidRPr="00360A96">
                          <w:rPr>
                            <w:position w:val="-12"/>
                          </w:rPr>
                          <w:object w:dxaOrig="220" w:dyaOrig="360" w14:anchorId="737A0CB9">
                            <v:shape id="_x0000_i1042" type="#_x0000_t75" style="width:11.25pt;height:18.75pt" o:ole="">
                              <v:imagedata r:id="rId54" o:title=""/>
                            </v:shape>
                            <o:OLEObject Type="Embed" ProgID="Equation.DSMT4" ShapeID="_x0000_i1042" DrawAspect="Content" ObjectID="_1690486972" r:id="rId68"/>
                          </w:objec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một chất điểm chuyển động với phương trình </w:t>
                        </w:r>
                        <w:r w:rsidRPr="00360A96">
                          <w:rPr>
                            <w:position w:val="-14"/>
                          </w:rPr>
                          <w:object w:dxaOrig="820" w:dyaOrig="400" w14:anchorId="2C471629">
                            <v:shape id="_x0000_i1043" type="#_x0000_t75" style="width:41.25pt;height:20.25pt" o:ole="">
                              <v:imagedata r:id="rId56" o:title=""/>
                            </v:shape>
                            <o:OLEObject Type="Embed" ProgID="Equation.DSMT4" ShapeID="_x0000_i1043" DrawAspect="Content" ObjectID="_1690486973" r:id="rId69"/>
                          </w:objec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</w:t>
                        </w:r>
                        <w:r w:rsidR="00804197" w:rsidRPr="00360A96">
                          <w:rPr>
                            <w:position w:val="-14"/>
                          </w:rPr>
                          <w:object w:dxaOrig="1340" w:dyaOrig="400" w14:anchorId="3E29ED99">
                            <v:shape id="_x0000_i1044" type="#_x0000_t75" style="width:66.75pt;height:20.25pt" o:ole="">
                              <v:imagedata r:id="rId58" o:title=""/>
                            </v:shape>
                            <o:OLEObject Type="Embed" ProgID="Equation.DSMT4" ShapeID="_x0000_i1044" DrawAspect="Content" ObjectID="_1690486974" r:id="rId70"/>
                          </w:objec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8ABA20B" w14:textId="253C6CCC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9D7648" w:rsidRDefault="009D7648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F41B3F" w:rsidRDefault="007522D7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B681EF" wp14:editId="15DFDC5B">
                <wp:extent cx="3325091" cy="482750"/>
                <wp:effectExtent l="0" t="0" r="85090" b="5080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482750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9D7648" w:rsidRPr="00531501" w:rsidRDefault="009D7648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9D7648" w:rsidRDefault="009D7648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9D7648" w:rsidRDefault="009D7648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0" style="width:261.8pt;height:38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">
                <v:group id="Group 204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9D7648" w:rsidRPr="00531501" w:rsidRDefault="009D7648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            <v:textbox>
                                <w:txbxContent>
                                  <w:p w14:paraId="619749C4" w14:textId="77777777" w:rsidR="009D7648" w:rsidRDefault="009D7648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9D7648" w:rsidRDefault="009D7648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F41B3F" w:rsidRDefault="003B77C9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6052F1A" wp14:editId="6F08EDBE">
                <wp:extent cx="6579068" cy="1457864"/>
                <wp:effectExtent l="0" t="19050" r="12700" b="28575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457864"/>
                          <a:chOff x="19743" y="0"/>
                          <a:chExt cx="6579068" cy="1432632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50"/>
                            <a:ext cx="6579068" cy="118448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9D7648" w:rsidRDefault="009D7648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6B29909B" w14:textId="0EDD72F0" w:rsidR="009D7648" w:rsidRPr="001957E0" w:rsidRDefault="009D7648" w:rsidP="00355346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15F52D85" w14:textId="2CF766B6" w:rsidR="009D7648" w:rsidRPr="001957E0" w:rsidRDefault="009D7648" w:rsidP="00355346">
                              <w:pPr>
                                <w:pStyle w:val="ListParagraph"/>
                                <w:numPr>
                                  <w:ilvl w:val="1"/>
                                  <w:numId w:val="7"/>
                                </w:numPr>
                                <w:ind w:left="85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Để tính số gia của hàm số </w:t>
                              </w:r>
                              <w:r w:rsidRPr="007054C3">
                                <w:rPr>
                                  <w:rFonts w:eastAsiaTheme="minorHAnsi"/>
                                  <w:position w:val="-14"/>
                                </w:rPr>
                                <w:object w:dxaOrig="960" w:dyaOrig="400" w14:anchorId="77F3D2D2">
                                  <v:shape id="_x0000_i1045" type="#_x0000_t75" style="width:48pt;height:20.25pt" o:ole="">
                                    <v:imagedata r:id="rId71" o:title=""/>
                                  </v:shape>
                                  <o:OLEObject Type="Embed" ProgID="Equation.DSMT4" ShapeID="_x0000_i1045" DrawAspect="Content" ObjectID="_1690486975" r:id="rId72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Pr="007054C3">
                                <w:rPr>
                                  <w:rFonts w:eastAsiaTheme="minorHAnsi"/>
                                  <w:position w:val="-12"/>
                                </w:rPr>
                                <w:object w:dxaOrig="260" w:dyaOrig="360" w14:anchorId="5FEBC93C">
                                  <v:shape id="_x0000_i1046" type="#_x0000_t75" style="width:12.75pt;height:18.75pt" o:ole="">
                                    <v:imagedata r:id="rId73" o:title=""/>
                                  </v:shape>
                                  <o:OLEObject Type="Embed" ProgID="Equation.DSMT4" ShapeID="_x0000_i1046" DrawAspect="Content" ObjectID="_1690486976" r:id="rId74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tương ứng với số gia </w:t>
                              </w:r>
                              <w:r w:rsidRPr="007054C3">
                                <w:rPr>
                                  <w:rFonts w:eastAsiaTheme="minorHAnsi"/>
                                  <w:position w:val="-6"/>
                                </w:rPr>
                                <w:object w:dxaOrig="340" w:dyaOrig="279" w14:anchorId="7393E1E1">
                                  <v:shape id="_x0000_i1047" type="#_x0000_t75" style="width:17.25pt;height:14.25pt" o:ole="">
                                    <v:imagedata r:id="rId75" o:title=""/>
                                  </v:shape>
                                  <o:OLEObject Type="Embed" ProgID="Equation.DSMT4" ShapeID="_x0000_i1047" DrawAspect="Content" ObjectID="_1690486977" r:id="rId76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cho trước ta áp dụng công thức: </w:t>
                              </w:r>
                              <w:r w:rsidRPr="007054C3">
                                <w:rPr>
                                  <w:rFonts w:eastAsiaTheme="minorHAnsi"/>
                                  <w:position w:val="-14"/>
                                </w:rPr>
                                <w:object w:dxaOrig="2439" w:dyaOrig="400" w14:anchorId="0B4D61D6">
                                  <v:shape id="_x0000_i1048" type="#_x0000_t75" style="width:122.25pt;height:20.25pt" o:ole="">
                                    <v:imagedata r:id="rId77" o:title=""/>
                                  </v:shape>
                                  <o:OLEObject Type="Embed" ProgID="Equation.DSMT4" ShapeID="_x0000_i1048" DrawAspect="Content" ObjectID="_1690486978" r:id="rId78"/>
                                </w:object>
                              </w:r>
                            </w:p>
                            <w:p w14:paraId="5BC3D9BC" w14:textId="77ABE899" w:rsidR="009D7648" w:rsidRPr="00275B12" w:rsidRDefault="009D7648" w:rsidP="00275B12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75B1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0" name="Group 20"/>
                        <wpg:cNvGrpSpPr/>
                        <wpg:grpSpPr>
                          <a:xfrm>
                            <a:off x="150812" y="0"/>
                            <a:ext cx="4318775" cy="571533"/>
                            <a:chOff x="150812" y="0"/>
                            <a:chExt cx="4319032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4319032" cy="485775"/>
                              <a:chOff x="150812" y="0"/>
                              <a:chExt cx="4319032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4285748" cy="485775"/>
                                <a:chOff x="184096" y="0"/>
                                <a:chExt cx="4285748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2931090" cy="485775"/>
                                  <a:chOff x="1502180" y="0"/>
                                  <a:chExt cx="2931090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601" y="104357"/>
                                    <a:ext cx="2821669" cy="369570"/>
                                    <a:chOff x="1611601" y="104357"/>
                                    <a:chExt cx="2821669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296" y="105135"/>
                                      <a:ext cx="2671974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FD041C8" w14:textId="33F8759D" w:rsidR="009D7648" w:rsidRPr="008458BD" w:rsidRDefault="009D7648" w:rsidP="00360A96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FF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Tìm số gia của hàm số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601" y="104357"/>
                                      <a:ext cx="259671" cy="369570"/>
                                      <a:chOff x="1611601" y="104357"/>
                                      <a:chExt cx="259671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601" y="104357"/>
                                        <a:ext cx="25954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9D7648" w:rsidRDefault="009D76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9D7648" w:rsidRDefault="009D76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099" style="width:518.05pt;height:114.8pt;mso-position-horizontal-relative:char;mso-position-vertical-relative:line" coordorigin="197" coordsize="65790,14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">
                <v:shape id="Rectangle: Diagonal Corners Rounded 1" o:spid="_x0000_s1100" style="position:absolute;left:197;top:2481;width:65791;height:11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85164;6579068,1173265;6564221,1184482;112727,1184482;0,1099318;0,11217;14847,0" o:connectangles="0,0,0,0,0,0,0,0,0" textboxrect="0,0,6435090,1533525"/>
                  <v:textbox>
                    <w:txbxContent>
                      <w:p w14:paraId="1E9A76CA" w14:textId="77777777" w:rsidR="009D7648" w:rsidRDefault="009D7648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6B29909B" w14:textId="0EDD72F0" w:rsidR="009D7648" w:rsidRPr="001957E0" w:rsidRDefault="009D7648" w:rsidP="00355346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426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15F52D85" w14:textId="2CF766B6" w:rsidR="009D7648" w:rsidRPr="001957E0" w:rsidRDefault="009D7648" w:rsidP="00355346">
                        <w:pPr>
                          <w:pStyle w:val="ListParagraph"/>
                          <w:numPr>
                            <w:ilvl w:val="1"/>
                            <w:numId w:val="7"/>
                          </w:numPr>
                          <w:ind w:left="85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Để tính số gia của hàm số </w:t>
                        </w:r>
                        <w:r w:rsidRPr="007054C3">
                          <w:rPr>
                            <w:rFonts w:eastAsiaTheme="minorHAnsi"/>
                            <w:position w:val="-14"/>
                          </w:rPr>
                          <w:object w:dxaOrig="960" w:dyaOrig="400" w14:anchorId="77F3D2D2">
                            <v:shape id="_x0000_i1045" type="#_x0000_t75" style="width:48pt;height:20.25pt" o:ole="">
                              <v:imagedata r:id="rId71" o:title=""/>
                            </v:shape>
                            <o:OLEObject Type="Embed" ProgID="Equation.DSMT4" ShapeID="_x0000_i1045" DrawAspect="Content" ObjectID="_1690486975" r:id="rId79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điểm </w:t>
                        </w:r>
                        <w:r w:rsidRPr="007054C3">
                          <w:rPr>
                            <w:rFonts w:eastAsiaTheme="minorHAnsi"/>
                            <w:position w:val="-12"/>
                          </w:rPr>
                          <w:object w:dxaOrig="260" w:dyaOrig="360" w14:anchorId="5FEBC93C">
                            <v:shape id="_x0000_i1046" type="#_x0000_t75" style="width:12.75pt;height:18.75pt" o:ole="">
                              <v:imagedata r:id="rId73" o:title=""/>
                            </v:shape>
                            <o:OLEObject Type="Embed" ProgID="Equation.DSMT4" ShapeID="_x0000_i1046" DrawAspect="Content" ObjectID="_1690486976" r:id="rId80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tương ứng với số gia </w:t>
                        </w:r>
                        <w:r w:rsidRPr="007054C3">
                          <w:rPr>
                            <w:rFonts w:eastAsiaTheme="minorHAnsi"/>
                            <w:position w:val="-6"/>
                          </w:rPr>
                          <w:object w:dxaOrig="340" w:dyaOrig="279" w14:anchorId="7393E1E1">
                            <v:shape id="_x0000_i1047" type="#_x0000_t75" style="width:17.25pt;height:14.25pt" o:ole="">
                              <v:imagedata r:id="rId75" o:title=""/>
                            </v:shape>
                            <o:OLEObject Type="Embed" ProgID="Equation.DSMT4" ShapeID="_x0000_i1047" DrawAspect="Content" ObjectID="_1690486977" r:id="rId81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cho trước ta áp dụng công thức: </w:t>
                        </w:r>
                        <w:r w:rsidRPr="007054C3">
                          <w:rPr>
                            <w:rFonts w:eastAsiaTheme="minorHAnsi"/>
                            <w:position w:val="-14"/>
                          </w:rPr>
                          <w:object w:dxaOrig="2439" w:dyaOrig="400" w14:anchorId="0B4D61D6">
                            <v:shape id="_x0000_i1048" type="#_x0000_t75" style="width:122.25pt;height:20.25pt" o:ole="">
                              <v:imagedata r:id="rId77" o:title=""/>
                            </v:shape>
                            <o:OLEObject Type="Embed" ProgID="Equation.DSMT4" ShapeID="_x0000_i1048" DrawAspect="Content" ObjectID="_1690486978" r:id="rId82"/>
                          </w:object>
                        </w:r>
                      </w:p>
                      <w:p w14:paraId="5BC3D9BC" w14:textId="77ABE899" w:rsidR="009D7648" w:rsidRPr="00275B12" w:rsidRDefault="009D7648" w:rsidP="00275B12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75B1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</w:t>
                        </w:r>
                      </w:p>
                    </w:txbxContent>
                  </v:textbox>
                </v:shape>
                <v:group id="Group 20" o:spid="_x0000_s1101" style="position:absolute;left:1508;width:43187;height:5715" coordorigin="1508" coordsize="4319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21" o:spid="_x0000_s1102" style="position:absolute;left:1508;width:43190;height:4857" coordorigin="1508" coordsize="43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3" style="position:absolute;left:1840;width:42858;height:4857" coordorigin="1840" coordsize="4285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4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83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05" style="position:absolute;left:15021;width:29311;height:4857" coordorigin="15021" coordsize="2931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06" style="position:absolute;left:16116;top:1043;width:28216;height:3696" coordorigin="16116,1043" coordsize="2821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07" type="#_x0000_t55" style="position:absolute;left:17612;top:1051;width:26720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" adj="2112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FD041C8" w14:textId="33F8759D" w:rsidR="009D7648" w:rsidRPr="008458BD" w:rsidRDefault="009D7648" w:rsidP="00360A96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FF"/>
                                      <w:kern w:val="24"/>
                                      <w:sz w:val="24"/>
                                      <w:szCs w:val="24"/>
                                    </w:rPr>
                                    <w:t>Tìm số gia của hàm số</w:t>
                                  </w:r>
                                </w:p>
                              </w:txbxContent>
                            </v:textbox>
                          </v:shape>
                          <v:group id="Group 27" o:spid="_x0000_s1108" style="position:absolute;left:16116;top:1043;width:2596;height:3696" coordorigin="16116,1043" coordsize="259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6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9D7648" w:rsidRDefault="009D76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9D7648" w:rsidRDefault="009D76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3C3C66DE" w:rsidR="000873EA" w:rsidRPr="00F41B3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BAB9BD6" w14:textId="77777777" w:rsidR="000873EA" w:rsidRPr="00F41B3F" w:rsidRDefault="000873EA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F41B3F">
        <w:rPr>
          <w:rFonts w:ascii="Chu Van An" w:hAnsi="Chu Van An" w:cs="Chu Van An"/>
          <w:sz w:val="24"/>
          <w:szCs w:val="24"/>
        </w:rPr>
        <w:t xml:space="preserve">Tìm số gia của hàm số </w:t>
      </w:r>
      <w:r w:rsidRPr="00F41B3F">
        <w:rPr>
          <w:rFonts w:ascii="Chu Van An" w:eastAsiaTheme="minorHAnsi" w:hAnsi="Chu Van An" w:cs="Chu Van An"/>
          <w:position w:val="-14"/>
          <w:sz w:val="24"/>
          <w:szCs w:val="24"/>
        </w:rPr>
        <w:object w:dxaOrig="2299" w:dyaOrig="400" w14:anchorId="4D7C46B2">
          <v:shape id="_x0000_i1049" type="#_x0000_t75" style="width:114.75pt;height:20.25pt" o:ole="">
            <v:imagedata r:id="rId84" o:title=""/>
          </v:shape>
          <o:OLEObject Type="Embed" ProgID="Equation.DSMT4" ShapeID="_x0000_i1049" DrawAspect="Content" ObjectID="_1690484723" r:id="rId8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, biết rằng </w:t>
      </w:r>
      <w:r w:rsidRPr="00F41B3F">
        <w:rPr>
          <w:rFonts w:ascii="Chu Van An" w:eastAsiaTheme="minorHAnsi" w:hAnsi="Chu Van An" w:cs="Chu Van An"/>
          <w:position w:val="-12"/>
          <w:sz w:val="24"/>
          <w:szCs w:val="24"/>
        </w:rPr>
        <w:object w:dxaOrig="1660" w:dyaOrig="360" w14:anchorId="33B10B22">
          <v:shape id="_x0000_i1050" type="#_x0000_t75" style="width:83.25pt;height:18.75pt" o:ole="">
            <v:imagedata r:id="rId86" o:title=""/>
          </v:shape>
          <o:OLEObject Type="Embed" ProgID="Equation.DSMT4" ShapeID="_x0000_i1050" DrawAspect="Content" ObjectID="_1690484724" r:id="rId87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>.</w:t>
      </w:r>
    </w:p>
    <w:p w14:paraId="118636C3" w14:textId="262338AA" w:rsidR="000873EA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4EF9E65" w14:textId="77777777" w:rsidR="000873EA" w:rsidRPr="00F41B3F" w:rsidRDefault="000873EA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Ta có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8100" w:dyaOrig="400" w14:anchorId="2A04E37B">
          <v:shape id="_x0000_i1051" type="#_x0000_t75" style="width:405pt;height:20.25pt" o:ole="">
            <v:imagedata r:id="rId88" o:title=""/>
          </v:shape>
          <o:OLEObject Type="Embed" ProgID="Equation.DSMT4" ShapeID="_x0000_i1051" DrawAspect="Content" ObjectID="_1690484725" r:id="rId89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>.</w:t>
      </w:r>
    </w:p>
    <w:p w14:paraId="579C7470" w14:textId="77777777" w:rsidR="000873EA" w:rsidRPr="00F41B3F" w:rsidRDefault="000873EA" w:rsidP="002E44D5">
      <w:pPr>
        <w:pStyle w:val="ListParagraph"/>
        <w:spacing w:before="120" w:line="240" w:lineRule="auto"/>
        <w:ind w:left="29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282BCE2C" w14:textId="77777777" w:rsidR="000873EA" w:rsidRPr="00F41B3F" w:rsidRDefault="000873EA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Tính số gia của hàm số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020" w:dyaOrig="320" w14:anchorId="1897AE24">
          <v:shape id="_x0000_i1052" type="#_x0000_t75" style="width:51pt;height:15.75pt" o:ole="">
            <v:imagedata r:id="rId90" o:title=""/>
          </v:shape>
          <o:OLEObject Type="Embed" ProgID="Equation.DSMT4" ShapeID="_x0000_i1052" DrawAspect="Content" ObjectID="_1690484726" r:id="rId9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</w: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theo 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200" w:dyaOrig="220" w14:anchorId="0E00675C">
          <v:shape id="_x0000_i1053" type="#_x0000_t75" style="width:9.75pt;height:11.25pt" o:ole="">
            <v:imagedata r:id="rId92" o:title=""/>
          </v:shape>
          <o:OLEObject Type="Embed" ProgID="Equation.DSMT4" ShapeID="_x0000_i1053" DrawAspect="Content" ObjectID="_1690484727" r:id="rId93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340" w:dyaOrig="279" w14:anchorId="4089E474">
          <v:shape id="_x0000_i1054" type="#_x0000_t75" style="width:17.25pt;height:14.25pt" o:ole="">
            <v:imagedata r:id="rId94" o:title=""/>
          </v:shape>
          <o:OLEObject Type="Embed" ProgID="Equation.DSMT4" ShapeID="_x0000_i1054" DrawAspect="Content" ObjectID="_1690484728" r:id="rId95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33912D86" w14:textId="61DCA433" w:rsidR="000873EA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38C48B7" w14:textId="77777777" w:rsidR="000873EA" w:rsidRPr="00F41B3F" w:rsidRDefault="000873EA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14"/>
          <w:sz w:val="24"/>
          <w:szCs w:val="24"/>
        </w:rPr>
        <w:object w:dxaOrig="5700" w:dyaOrig="400" w14:anchorId="050DFA2E">
          <v:shape id="_x0000_i1055" type="#_x0000_t75" style="width:285pt;height:20.25pt" o:ole="">
            <v:imagedata r:id="rId96" o:title=""/>
          </v:shape>
          <o:OLEObject Type="Embed" ProgID="Equation.DSMT4" ShapeID="_x0000_i1055" DrawAspect="Content" ObjectID="_1690484729" r:id="rId97"/>
        </w:object>
      </w:r>
    </w:p>
    <w:p w14:paraId="17CE88EC" w14:textId="77777777" w:rsidR="000873EA" w:rsidRPr="00F41B3F" w:rsidRDefault="000873EA" w:rsidP="002E44D5">
      <w:pPr>
        <w:pStyle w:val="Normal0"/>
        <w:spacing w:before="120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6967838C" w14:textId="77777777" w:rsidR="000873EA" w:rsidRPr="00F41B3F" w:rsidRDefault="000873EA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F41B3F">
        <w:rPr>
          <w:rFonts w:ascii="Chu Van An" w:hAnsi="Chu Van An" w:cs="Chu Van An"/>
          <w:sz w:val="24"/>
          <w:szCs w:val="24"/>
        </w:rPr>
        <w:t xml:space="preserve">Tính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380" w:dyaOrig="620" w14:anchorId="0443677E">
          <v:shape id="_x0000_i1056" type="#_x0000_t75" style="width:18.75pt;height:30.75pt" o:ole="">
            <v:imagedata r:id="rId98" o:title=""/>
          </v:shape>
          <o:OLEObject Type="Embed" ProgID="Equation.DSMT4" ShapeID="_x0000_i1056" DrawAspect="Content" ObjectID="_1690484730" r:id="rId99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của hàm số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320" w:dyaOrig="360" w14:anchorId="28E609C4">
          <v:shape id="_x0000_i1057" type="#_x0000_t75" style="width:66pt;height:18.75pt" o:ole="">
            <v:imagedata r:id="rId100" o:title=""/>
          </v:shape>
          <o:OLEObject Type="Embed" ProgID="Equation.DSMT4" ShapeID="_x0000_i1057" DrawAspect="Content" ObjectID="_1690484731" r:id="rId101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theo x và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340" w:dyaOrig="279" w14:anchorId="1C117880">
          <v:shape id="_x0000_i1058" type="#_x0000_t75" style="width:17.25pt;height:14.25pt" o:ole="">
            <v:imagedata r:id="rId102" o:title=""/>
          </v:shape>
          <o:OLEObject Type="Embed" ProgID="Equation.DSMT4" ShapeID="_x0000_i1058" DrawAspect="Content" ObjectID="_1690484732" r:id="rId103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432E8C71" w14:textId="18E9B444" w:rsidR="000873EA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BCEAB2E" w14:textId="77777777" w:rsidR="000873EA" w:rsidRPr="00F41B3F" w:rsidRDefault="000873EA" w:rsidP="002E44D5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16"/>
          <w:sz w:val="24"/>
          <w:szCs w:val="24"/>
        </w:rPr>
        <w:object w:dxaOrig="6399" w:dyaOrig="460" w14:anchorId="6548873C">
          <v:shape id="_x0000_i1059" type="#_x0000_t75" style="width:320.25pt;height:23.25pt" o:ole="">
            <v:imagedata r:id="rId104" o:title=""/>
          </v:shape>
          <o:OLEObject Type="Embed" ProgID="Equation.DSMT4" ShapeID="_x0000_i1059" DrawAspect="Content" ObjectID="_1690484733" r:id="rId105"/>
        </w:object>
      </w:r>
    </w:p>
    <w:p w14:paraId="728A05A2" w14:textId="77777777" w:rsidR="000873EA" w:rsidRPr="00F41B3F" w:rsidRDefault="000873E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16"/>
          <w:sz w:val="24"/>
          <w:szCs w:val="24"/>
        </w:rPr>
        <w:object w:dxaOrig="6960" w:dyaOrig="440" w14:anchorId="2A79069A">
          <v:shape id="_x0000_i1060" type="#_x0000_t75" style="width:348pt;height:21.75pt" o:ole="">
            <v:imagedata r:id="rId106" o:title=""/>
          </v:shape>
          <o:OLEObject Type="Embed" ProgID="Equation.DSMT4" ShapeID="_x0000_i1060" DrawAspect="Content" ObjectID="_1690484734" r:id="rId107"/>
        </w:object>
      </w:r>
    </w:p>
    <w:p w14:paraId="340716DB" w14:textId="77777777" w:rsidR="000873EA" w:rsidRPr="00F41B3F" w:rsidRDefault="000873E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16"/>
          <w:sz w:val="24"/>
          <w:szCs w:val="24"/>
        </w:rPr>
        <w:object w:dxaOrig="3840" w:dyaOrig="440" w14:anchorId="7FFF1ACF">
          <v:shape id="_x0000_i1061" type="#_x0000_t75" style="width:191.25pt;height:21.75pt" o:ole="">
            <v:imagedata r:id="rId108" o:title=""/>
          </v:shape>
          <o:OLEObject Type="Embed" ProgID="Equation.DSMT4" ShapeID="_x0000_i1061" DrawAspect="Content" ObjectID="_1690484735" r:id="rId109"/>
        </w:object>
      </w:r>
    </w:p>
    <w:p w14:paraId="74431B53" w14:textId="6E0D80FB" w:rsidR="003B77C9" w:rsidRPr="00F41B3F" w:rsidRDefault="000873E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Suy ra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4220" w:dyaOrig="720" w14:anchorId="78B4615F">
          <v:shape id="_x0000_i1062" type="#_x0000_t75" style="width:210.75pt;height:36pt" o:ole="">
            <v:imagedata r:id="rId110" o:title=""/>
          </v:shape>
          <o:OLEObject Type="Embed" ProgID="Equation.DSMT4" ShapeID="_x0000_i1062" DrawAspect="Content" ObjectID="_1690484736" r:id="rId111"/>
        </w:objec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3360" w:dyaOrig="380" w14:anchorId="3B086230">
          <v:shape id="_x0000_i1063" type="#_x0000_t75" style="width:168pt;height:18.75pt" o:ole="">
            <v:imagedata r:id="rId112" o:title=""/>
          </v:shape>
          <o:OLEObject Type="Embed" ProgID="Equation.DSMT4" ShapeID="_x0000_i1063" DrawAspect="Content" ObjectID="_1690484737" r:id="rId113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3CA896A6" w14:textId="1C1CB31C" w:rsidR="003B77C9" w:rsidRPr="00F41B3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F41B3F" w:rsidRPr="00F41B3F" w14:paraId="43B588FB" w14:textId="77777777" w:rsidTr="00F41B3F">
        <w:tc>
          <w:tcPr>
            <w:tcW w:w="6200" w:type="dxa"/>
            <w:shd w:val="clear" w:color="auto" w:fill="auto"/>
          </w:tcPr>
          <w:p w14:paraId="7B814C26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color w:val="080808"/>
                <w:lang w:val="fr-F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5" w:name="c1q"/>
            <w:bookmarkEnd w:id="5"/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>1:</w:t>
            </w:r>
            <w:r w:rsidRPr="00F41B3F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975" w:dyaOrig="360" w14:anchorId="46BEF6E2">
                <v:shape id="_x0000_i1064" type="#_x0000_t75" style="width:48.75pt;height:18.75pt" o:ole="">
                  <v:imagedata r:id="rId114" o:title=""/>
                </v:shape>
                <o:OLEObject Type="Embed" ProgID="Equation.DSMT4" ShapeID="_x0000_i1064" DrawAspect="Content" ObjectID="_1690484738" r:id="rId115"/>
              </w:object>
            </w:r>
            <w:r w:rsidRPr="00F41B3F">
              <w:rPr>
                <w:rFonts w:ascii="Chu Van An" w:hAnsi="Chu Van An" w:cs="Chu Van An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 xml:space="preserve">gọi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45" w:dyaOrig="285" w14:anchorId="27121EA2">
                <v:shape id="_x0000_i1065" type="#_x0000_t75" style="width:17.25pt;height:14.25pt" o:ole="">
                  <v:imagedata r:id="rId116" o:title=""/>
                </v:shape>
                <o:OLEObject Type="Embed" ProgID="Equation.DSMT4" ShapeID="_x0000_i1065" DrawAspect="Content" ObjectID="_1690484739" r:id="rId117"/>
              </w:object>
            </w:r>
            <w:r w:rsidRPr="00F41B3F">
              <w:rPr>
                <w:rFonts w:ascii="Chu Van An" w:hAnsi="Chu Van An" w:cs="Chu Van An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 xml:space="preserve">là số gia của đối số tại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195" w:dyaOrig="225" w14:anchorId="7D2E0138">
                <v:shape id="_x0000_i1066" type="#_x0000_t75" style="width:9.75pt;height:11.25pt" o:ole="">
                  <v:imagedata r:id="rId118" o:title=""/>
                </v:shape>
                <o:OLEObject Type="Embed" ProgID="Equation.DSMT4" ShapeID="_x0000_i1066" DrawAspect="Content" ObjectID="_1690484740" r:id="rId119"/>
              </w:objec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 xml:space="preserve"> và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45" w:dyaOrig="315" w14:anchorId="68F1AF69">
                <v:shape id="_x0000_i1067" type="#_x0000_t75" style="width:17.25pt;height:15.75pt" o:ole="">
                  <v:imagedata r:id="rId120" o:title=""/>
                </v:shape>
                <o:OLEObject Type="Embed" ProgID="Equation.DSMT4" ShapeID="_x0000_i1067" DrawAspect="Content" ObjectID="_1690484741" r:id="rId121"/>
              </w:object>
            </w:r>
            <w:r w:rsidRPr="00F41B3F">
              <w:rPr>
                <w:rFonts w:ascii="Chu Van An" w:hAnsi="Chu Van An" w:cs="Chu Van An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 xml:space="preserve">là số gia tương ứng của hàm số, tính </w:t>
            </w:r>
            <w:r w:rsidRPr="00F41B3F">
              <w:rPr>
                <w:rFonts w:ascii="Chu Van An" w:eastAsia="Times New Roman" w:hAnsi="Chu Van An" w:cs="Chu Van An"/>
                <w:position w:val="-24"/>
              </w:rPr>
              <w:object w:dxaOrig="375" w:dyaOrig="615" w14:anchorId="1AE348E8">
                <v:shape id="_x0000_i1068" type="#_x0000_t75" style="width:18.75pt;height:30.75pt" o:ole="">
                  <v:imagedata r:id="rId122" o:title=""/>
                </v:shape>
                <o:OLEObject Type="Embed" ProgID="Equation.DSMT4" ShapeID="_x0000_i1068" DrawAspect="Content" ObjectID="_1690484742" r:id="rId123"/>
              </w:objec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>.</w:t>
            </w:r>
          </w:p>
          <w:p w14:paraId="2A5335BB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6" w:name="c1a"/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875" w:dyaOrig="435" w14:anchorId="1C70A621">
                <v:shape id="_x0000_i1069" type="#_x0000_t75" style="width:93.75pt;height:21.75pt" o:ole="">
                  <v:imagedata r:id="rId124" o:title=""/>
                </v:shape>
                <o:OLEObject Type="Embed" ProgID="Equation.DSMT4" ShapeID="_x0000_i1069" DrawAspect="Content" ObjectID="_1690484743" r:id="rId125"/>
              </w:object>
            </w:r>
            <w:r w:rsidRPr="00F41B3F">
              <w:rPr>
                <w:rFonts w:ascii="Chu Van An" w:hAnsi="Chu Van An" w:cs="Chu Van An"/>
                <w:lang w:val="fr-FR"/>
              </w:rPr>
              <w:t>.</w:t>
            </w:r>
            <w:bookmarkStart w:id="7" w:name="c1b"/>
            <w:bookmarkEnd w:id="6"/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920" w:dyaOrig="435" w14:anchorId="28A1FC28">
                <v:shape id="_x0000_i1070" type="#_x0000_t75" style="width:96pt;height:21.75pt" o:ole="">
                  <v:imagedata r:id="rId126" o:title=""/>
                </v:shape>
                <o:OLEObject Type="Embed" ProgID="Equation.DSMT4" ShapeID="_x0000_i1070" DrawAspect="Content" ObjectID="_1690484744" r:id="rId127"/>
              </w:object>
            </w:r>
            <w:r w:rsidRPr="00F41B3F">
              <w:rPr>
                <w:rFonts w:ascii="Chu Van An" w:hAnsi="Chu Van An" w:cs="Chu Van An"/>
                <w:lang w:val="fr-FR"/>
              </w:rPr>
              <w:t>.</w:t>
            </w:r>
          </w:p>
          <w:p w14:paraId="55411E60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8" w:name="c1c"/>
            <w:bookmarkEnd w:id="7"/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F41B3F">
              <w:rPr>
                <w:rFonts w:ascii="Chu Van An" w:hAnsi="Chu Van An" w:cs="Chu Van An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875" w:dyaOrig="435" w14:anchorId="69535EE6">
                <v:shape id="_x0000_i1071" type="#_x0000_t75" style="width:93.75pt;height:21.75pt" o:ole="">
                  <v:imagedata r:id="rId128" o:title=""/>
                </v:shape>
                <o:OLEObject Type="Embed" ProgID="Equation.DSMT4" ShapeID="_x0000_i1071" DrawAspect="Content" ObjectID="_1690484745" r:id="rId129"/>
              </w:object>
            </w:r>
            <w:r w:rsidRPr="00F41B3F">
              <w:rPr>
                <w:rFonts w:ascii="Chu Van An" w:hAnsi="Chu Van An" w:cs="Chu Van An"/>
                <w:lang w:val="fr-FR"/>
              </w:rPr>
              <w:t>.</w:t>
            </w:r>
            <w:bookmarkStart w:id="9" w:name="c1d"/>
            <w:bookmarkEnd w:id="8"/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875" w:dyaOrig="435" w14:anchorId="3E6C8BA0">
                <v:shape id="_x0000_i1072" type="#_x0000_t75" style="width:93.75pt;height:21.75pt" o:ole="">
                  <v:imagedata r:id="rId130" o:title=""/>
                </v:shape>
                <o:OLEObject Type="Embed" ProgID="Equation.DSMT4" ShapeID="_x0000_i1072" DrawAspect="Content" ObjectID="_1690484746" r:id="rId131"/>
              </w:object>
            </w:r>
            <w:r w:rsidRPr="00F41B3F">
              <w:rPr>
                <w:rFonts w:ascii="Chu Van An" w:hAnsi="Chu Van An" w:cs="Chu Van An"/>
                <w:lang w:val="fr-FR"/>
              </w:rPr>
              <w:t>.</w:t>
            </w:r>
          </w:p>
          <w:bookmarkEnd w:id="9"/>
          <w:p w14:paraId="3E3721BE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641639D5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52E0B76B" w14:textId="77777777" w:rsidTr="00F41B3F">
        <w:tc>
          <w:tcPr>
            <w:tcW w:w="6200" w:type="dxa"/>
            <w:shd w:val="clear" w:color="auto" w:fill="auto"/>
          </w:tcPr>
          <w:p w14:paraId="2654CE8A" w14:textId="77777777" w:rsidR="00F41B3F" w:rsidRPr="00F41B3F" w:rsidRDefault="00F41B3F" w:rsidP="00085FB5">
            <w:pPr>
              <w:keepLines/>
              <w:mirrorIndents/>
              <w:rPr>
                <w:rFonts w:ascii="Chu Van An" w:hAnsi="Chu Van An" w:cs="Chu Van An"/>
                <w:b/>
              </w:rPr>
            </w:pP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0" w:name="c2q"/>
            <w:bookmarkEnd w:id="10"/>
            <w:r w:rsidRPr="00F41B3F">
              <w:rPr>
                <w:rFonts w:ascii="Chu Van An" w:hAnsi="Chu Van An" w:cs="Chu Van An"/>
                <w:b/>
                <w:color w:val="0000FF"/>
              </w:rPr>
              <w:t>2:</w:t>
            </w:r>
            <w:r w:rsidRPr="00F41B3F">
              <w:rPr>
                <w:rFonts w:ascii="Chu Van An" w:hAnsi="Chu Van An" w:cs="Chu Van An"/>
              </w:rPr>
              <w:t xml:space="preserve">Số gia của hàm số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380" w:dyaOrig="405" w14:anchorId="65354C71">
                <v:shape id="_x0000_i1073" type="#_x0000_t75" style="width:69pt;height:20.25pt" o:ole="">
                  <v:imagedata r:id="rId132" o:title=""/>
                </v:shape>
                <o:OLEObject Type="Embed" ProgID="Equation.DSMT4" ShapeID="_x0000_i1073" DrawAspect="Content" ObjectID="_1690484747" r:id="rId133"/>
              </w:object>
            </w:r>
            <w:r w:rsidRPr="00F41B3F">
              <w:rPr>
                <w:rFonts w:ascii="Chu Van An" w:hAnsi="Chu Van An" w:cs="Chu Van An"/>
              </w:rPr>
              <w:t xml:space="preserve"> ứng với số gia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85" w14:anchorId="48C28AA7">
                <v:shape id="_x0000_i1074" type="#_x0000_t75" style="width:16.5pt;height:14.25pt" o:ole="">
                  <v:imagedata r:id="rId134" o:title=""/>
                </v:shape>
                <o:OLEObject Type="Embed" ProgID="Equation.DSMT4" ShapeID="_x0000_i1074" DrawAspect="Content" ObjectID="_1690484748" r:id="rId135"/>
              </w:object>
            </w:r>
            <w:r w:rsidRPr="00F41B3F">
              <w:rPr>
                <w:rFonts w:ascii="Chu Van An" w:hAnsi="Chu Van An" w:cs="Chu Van An"/>
              </w:rPr>
              <w:t xml:space="preserve"> của đối số là:</w:t>
            </w:r>
          </w:p>
          <w:p w14:paraId="1E84574E" w14:textId="77777777" w:rsidR="00F41B3F" w:rsidRPr="00F41B3F" w:rsidRDefault="00F41B3F" w:rsidP="00085FB5">
            <w:pPr>
              <w:keepLines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" w:name="c2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41B3F">
              <w:rPr>
                <w:rFonts w:ascii="Chu Van An" w:hAnsi="Chu Van An" w:cs="Chu Van An"/>
                <w:b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85" w14:anchorId="6A4E0F51">
                <v:shape id="_x0000_i1075" type="#_x0000_t75" style="width:16.5pt;height:14.25pt" o:ole="">
                  <v:imagedata r:id="rId136" o:title=""/>
                </v:shape>
                <o:OLEObject Type="Embed" ProgID="Equation.DSMT4" ShapeID="_x0000_i1075" DrawAspect="Content" ObjectID="_1690484749" r:id="rId137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12" w:name="c2b"/>
            <w:bookmarkEnd w:id="11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465" w:dyaOrig="285" w14:anchorId="4FAE90C8">
                <v:shape id="_x0000_i1076" type="#_x0000_t75" style="width:23.25pt;height:14.25pt" o:ole="">
                  <v:imagedata r:id="rId138" o:title=""/>
                </v:shape>
                <o:OLEObject Type="Embed" ProgID="Equation.DSMT4" ShapeID="_x0000_i1076" DrawAspect="Content" ObjectID="_1690484750" r:id="rId139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13" w:name="c2c"/>
            <w:bookmarkEnd w:id="12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465" w:dyaOrig="285" w14:anchorId="76F53A3F">
                <v:shape id="_x0000_i1077" type="#_x0000_t75" style="width:23.25pt;height:14.25pt" o:ole="">
                  <v:imagedata r:id="rId140" o:title=""/>
                </v:shape>
                <o:OLEObject Type="Embed" ProgID="Equation.DSMT4" ShapeID="_x0000_i1077" DrawAspect="Content" ObjectID="_1690484751" r:id="rId141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14" w:name="c2d"/>
            <w:bookmarkEnd w:id="13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450" w:dyaOrig="285" w14:anchorId="38C86AD0">
                <v:shape id="_x0000_i1078" type="#_x0000_t75" style="width:22.5pt;height:14.25pt" o:ole="">
                  <v:imagedata r:id="rId142" o:title=""/>
                </v:shape>
                <o:OLEObject Type="Embed" ProgID="Equation.DSMT4" ShapeID="_x0000_i1078" DrawAspect="Content" ObjectID="_1690484752" r:id="rId143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bookmarkEnd w:id="14"/>
          <w:p w14:paraId="561616A3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286F5A1C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F41B3F" w:rsidRPr="00F41B3F" w14:paraId="28D91204" w14:textId="77777777" w:rsidTr="00F41B3F">
        <w:tc>
          <w:tcPr>
            <w:tcW w:w="6200" w:type="dxa"/>
            <w:shd w:val="clear" w:color="auto" w:fill="auto"/>
          </w:tcPr>
          <w:p w14:paraId="11E95625" w14:textId="77777777" w:rsidR="00F41B3F" w:rsidRPr="00F41B3F" w:rsidRDefault="00F41B3F" w:rsidP="00085FB5">
            <w:pPr>
              <w:pStyle w:val="Normal0"/>
              <w:widowControl/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 xml:space="preserve">Câu </w:t>
            </w:r>
            <w:bookmarkStart w:id="15" w:name="c3q"/>
            <w:bookmarkEnd w:id="15"/>
            <w:r w:rsidRPr="00F41B3F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>3:</w:t>
            </w:r>
            <w:r w:rsidRPr="00F41B3F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Số gia của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2"/>
                <w:szCs w:val="22"/>
              </w:rPr>
              <w:object w:dxaOrig="1020" w:dyaOrig="390" w14:anchorId="7BB68500">
                <v:shape id="_x0000_i1079" type="#_x0000_t75" style="width:51pt;height:19.5pt" o:ole="">
                  <v:imagedata r:id="rId144" o:title=""/>
                </v:shape>
                <o:OLEObject Type="Embed" ProgID="Equation.DSMT4" ShapeID="_x0000_i1079" DrawAspect="Content" ObjectID="_1690484753" r:id="rId145"/>
              </w:object>
            </w:r>
            <w:r w:rsidRPr="00F41B3F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ứng với </w:t>
            </w:r>
            <w:r w:rsidRPr="00F41B3F">
              <w:rPr>
                <w:rFonts w:ascii="Chu Van An" w:eastAsia="Times New Roman" w:hAnsi="Chu Van An" w:cs="Chu Van An"/>
                <w:position w:val="-12"/>
                <w:sz w:val="22"/>
                <w:szCs w:val="22"/>
              </w:rPr>
              <w:object w:dxaOrig="645" w:dyaOrig="360" w14:anchorId="2419503B">
                <v:shape id="_x0000_i1080" type="#_x0000_t75" style="width:33pt;height:18.75pt" o:ole="">
                  <v:imagedata r:id="rId146" o:title=""/>
                </v:shape>
                <o:OLEObject Type="Embed" ProgID="Equation.DSMT4" ShapeID="_x0000_i1080" DrawAspect="Content" ObjectID="_1690484754" r:id="rId147"/>
              </w:object>
            </w:r>
            <w:r w:rsidRPr="00F41B3F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và </w:t>
            </w:r>
            <w:r w:rsidRPr="00F41B3F">
              <w:rPr>
                <w:rFonts w:ascii="Chu Van An" w:eastAsia="Times New Roman" w:hAnsi="Chu Van An" w:cs="Chu Van An"/>
                <w:position w:val="-6"/>
                <w:sz w:val="22"/>
                <w:szCs w:val="22"/>
              </w:rPr>
              <w:object w:dxaOrig="660" w:dyaOrig="270" w14:anchorId="7A27AB64">
                <v:shape id="_x0000_i1081" type="#_x0000_t75" style="width:33pt;height:13.5pt" o:ole="">
                  <v:imagedata r:id="rId148" o:title=""/>
                </v:shape>
                <o:OLEObject Type="Embed" ProgID="Equation.DSMT4" ShapeID="_x0000_i1081" DrawAspect="Content" ObjectID="_1690484755" r:id="rId149"/>
              </w:object>
            </w:r>
            <w:r w:rsidRPr="00F41B3F">
              <w:rPr>
                <w:rFonts w:ascii="Chu Van An" w:hAnsi="Chu Van An" w:cs="Chu Van An"/>
                <w:sz w:val="22"/>
                <w:szCs w:val="22"/>
              </w:rPr>
              <w:t>bằng bao nhiêu?</w:t>
            </w:r>
          </w:p>
          <w:p w14:paraId="3F9A8DDA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6" w:name="c3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450" w:dyaOrig="270" w14:anchorId="5EE711DD">
                <v:shape id="_x0000_i1082" type="#_x0000_t75" style="width:22.5pt;height:13.5pt" o:ole="">
                  <v:imagedata r:id="rId150" o:title=""/>
                </v:shape>
                <o:OLEObject Type="Embed" ProgID="Equation.DSMT4" ShapeID="_x0000_i1082" DrawAspect="Content" ObjectID="_1690484756" r:id="rId151"/>
              </w:object>
            </w:r>
            <w:r w:rsidRPr="00F41B3F">
              <w:rPr>
                <w:rFonts w:ascii="Chu Van An" w:hAnsi="Chu Van An" w:cs="Chu Van An"/>
                <w:lang w:val="vi-VN"/>
              </w:rPr>
              <w:t>.</w:t>
            </w:r>
            <w:bookmarkStart w:id="17" w:name="c3b"/>
            <w:bookmarkEnd w:id="16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70" w14:anchorId="61A532E9">
                <v:shape id="_x0000_i1083" type="#_x0000_t75" style="width:16.5pt;height:13.5pt" o:ole="">
                  <v:imagedata r:id="rId152" o:title=""/>
                </v:shape>
                <o:OLEObject Type="Embed" ProgID="Equation.DSMT4" ShapeID="_x0000_i1083" DrawAspect="Content" ObjectID="_1690484757" r:id="rId153"/>
              </w:object>
            </w:r>
            <w:r w:rsidRPr="00F41B3F">
              <w:rPr>
                <w:rFonts w:ascii="Chu Van An" w:hAnsi="Chu Van An" w:cs="Chu Van An"/>
                <w:lang w:val="vi-VN"/>
              </w:rPr>
              <w:t>.</w:t>
            </w:r>
            <w:bookmarkStart w:id="18" w:name="c3c"/>
            <w:bookmarkEnd w:id="17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450" w:dyaOrig="270" w14:anchorId="199EF681">
                <v:shape id="_x0000_i1084" type="#_x0000_t75" style="width:22.5pt;height:13.5pt" o:ole="">
                  <v:imagedata r:id="rId154" o:title=""/>
                </v:shape>
                <o:OLEObject Type="Embed" ProgID="Equation.DSMT4" ShapeID="_x0000_i1084" DrawAspect="Content" ObjectID="_1690484758" r:id="rId155"/>
              </w:object>
            </w:r>
            <w:r w:rsidRPr="00F41B3F">
              <w:rPr>
                <w:rFonts w:ascii="Chu Van An" w:hAnsi="Chu Van An" w:cs="Chu Van An"/>
                <w:lang w:val="vi-VN"/>
              </w:rPr>
              <w:t>.</w:t>
            </w:r>
            <w:bookmarkStart w:id="19" w:name="c3d"/>
            <w:bookmarkEnd w:id="18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70" w14:anchorId="02636EE3">
                <v:shape id="_x0000_i1085" type="#_x0000_t75" style="width:16.5pt;height:13.5pt" o:ole="">
                  <v:imagedata r:id="rId156" o:title=""/>
                </v:shape>
                <o:OLEObject Type="Embed" ProgID="Equation.DSMT4" ShapeID="_x0000_i1085" DrawAspect="Content" ObjectID="_1690484759" r:id="rId157"/>
              </w:object>
            </w:r>
            <w:r w:rsidRPr="00F41B3F">
              <w:rPr>
                <w:rFonts w:ascii="Chu Van An" w:hAnsi="Chu Van An" w:cs="Chu Van An"/>
                <w:lang w:val="vi-VN"/>
              </w:rPr>
              <w:t>.</w:t>
            </w:r>
          </w:p>
          <w:bookmarkEnd w:id="19"/>
          <w:p w14:paraId="2740B7D1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78D89BAC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10E8E4AE" w14:textId="77777777" w:rsidTr="00F41B3F">
        <w:tc>
          <w:tcPr>
            <w:tcW w:w="6200" w:type="dxa"/>
            <w:shd w:val="clear" w:color="auto" w:fill="auto"/>
          </w:tcPr>
          <w:p w14:paraId="2A94F919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</w:rPr>
            </w:pP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0" w:name="c4q"/>
            <w:bookmarkEnd w:id="20"/>
            <w:r w:rsidRPr="00F41B3F">
              <w:rPr>
                <w:rFonts w:ascii="Chu Van An" w:hAnsi="Chu Van An" w:cs="Chu Van An"/>
                <w:b/>
                <w:color w:val="0000FF"/>
              </w:rPr>
              <w:t>4:</w:t>
            </w:r>
            <w:r w:rsidRPr="00F41B3F">
              <w:rPr>
                <w:rFonts w:ascii="Chu Van An" w:hAnsi="Chu Van An" w:cs="Chu Van An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24"/>
              </w:rPr>
              <w:object w:dxaOrig="615" w:dyaOrig="615" w14:anchorId="3BA19A89">
                <v:shape id="_x0000_i1086" type="#_x0000_t75" style="width:30.75pt;height:30.75pt" o:ole="">
                  <v:imagedata r:id="rId158" o:title=""/>
                </v:shape>
                <o:OLEObject Type="Embed" ProgID="Equation.DSMT4" ShapeID="_x0000_i1086" DrawAspect="Content" ObjectID="_1690484760" r:id="rId159"/>
              </w:object>
            </w:r>
            <w:r w:rsidRPr="00F41B3F">
              <w:rPr>
                <w:rFonts w:ascii="Chu Van An" w:hAnsi="Chu Van An" w:cs="Chu Van An"/>
              </w:rPr>
              <w:t xml:space="preserve">. Tính tỉ số </w:t>
            </w:r>
            <w:r w:rsidRPr="00F41B3F">
              <w:rPr>
                <w:rFonts w:ascii="Chu Van An" w:eastAsia="Times New Roman" w:hAnsi="Chu Van An" w:cs="Chu Van An"/>
                <w:position w:val="-24"/>
              </w:rPr>
              <w:object w:dxaOrig="390" w:dyaOrig="615" w14:anchorId="41B249B8">
                <v:shape id="_x0000_i1087" type="#_x0000_t75" style="width:19.5pt;height:30.75pt" o:ole="">
                  <v:imagedata r:id="rId160" o:title=""/>
                </v:shape>
                <o:OLEObject Type="Embed" ProgID="Equation.DSMT4" ShapeID="_x0000_i1087" DrawAspect="Content" ObjectID="_1690484761" r:id="rId161"/>
              </w:object>
            </w:r>
            <w:r w:rsidRPr="00F41B3F">
              <w:rPr>
                <w:rFonts w:ascii="Chu Van An" w:hAnsi="Chu Van An" w:cs="Chu Van An"/>
              </w:rPr>
              <w:t xml:space="preserve"> theo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255" w:dyaOrig="360" w14:anchorId="6FC3016A">
                <v:shape id="_x0000_i1088" type="#_x0000_t75" style="width:12.75pt;height:18.75pt" o:ole="">
                  <v:imagedata r:id="rId162" o:title=""/>
                </v:shape>
                <o:OLEObject Type="Embed" ProgID="Equation.DSMT4" ShapeID="_x0000_i1088" DrawAspect="Content" ObjectID="_1690484762" r:id="rId163"/>
              </w:object>
            </w:r>
            <w:r w:rsidRPr="00F41B3F">
              <w:rPr>
                <w:rFonts w:ascii="Chu Van An" w:hAnsi="Chu Van An" w:cs="Chu Van An"/>
              </w:rPr>
              <w:t xml:space="preserve"> và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85" w14:anchorId="271A3D17">
                <v:shape id="_x0000_i1089" type="#_x0000_t75" style="width:16.5pt;height:14.25pt" o:ole="">
                  <v:imagedata r:id="rId164" o:title=""/>
                </v:shape>
                <o:OLEObject Type="Embed" ProgID="Equation.DSMT4" ShapeID="_x0000_i1089" DrawAspect="Content" ObjectID="_1690484763" r:id="rId165"/>
              </w:object>
            </w:r>
            <w:r w:rsidRPr="00F41B3F">
              <w:rPr>
                <w:rFonts w:ascii="Chu Van An" w:hAnsi="Chu Van An" w:cs="Chu Van An"/>
              </w:rPr>
              <w:t xml:space="preserve"> (trong đó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85" w14:anchorId="34A65F51">
                <v:shape id="_x0000_i1090" type="#_x0000_t75" style="width:16.5pt;height:14.25pt" o:ole="">
                  <v:imagedata r:id="rId166" o:title=""/>
                </v:shape>
                <o:OLEObject Type="Embed" ProgID="Equation.DSMT4" ShapeID="_x0000_i1090" DrawAspect="Content" ObjectID="_1690484764" r:id="rId167"/>
              </w:object>
            </w:r>
            <w:r w:rsidRPr="00F41B3F">
              <w:rPr>
                <w:rFonts w:ascii="Chu Van An" w:hAnsi="Chu Van An" w:cs="Chu Van An"/>
              </w:rPr>
              <w:t xml:space="preserve"> là số gia của đối số tại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255" w:dyaOrig="360" w14:anchorId="6DA37699">
                <v:shape id="_x0000_i1091" type="#_x0000_t75" style="width:12.75pt;height:18.75pt" o:ole="">
                  <v:imagedata r:id="rId162" o:title=""/>
                </v:shape>
                <o:OLEObject Type="Embed" ProgID="Equation.DSMT4" ShapeID="_x0000_i1091" DrawAspect="Content" ObjectID="_1690484765" r:id="rId168"/>
              </w:object>
            </w:r>
            <w:r w:rsidRPr="00F41B3F">
              <w:rPr>
                <w:rFonts w:ascii="Chu Van An" w:hAnsi="Chu Van An" w:cs="Chu Van An"/>
              </w:rPr>
              <w:t xml:space="preserve"> và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30" w:dyaOrig="315" w14:anchorId="3309B30F">
                <v:shape id="_x0000_i1092" type="#_x0000_t75" style="width:16.5pt;height:15.75pt" o:ole="">
                  <v:imagedata r:id="rId169" o:title=""/>
                </v:shape>
                <o:OLEObject Type="Embed" ProgID="Equation.DSMT4" ShapeID="_x0000_i1092" DrawAspect="Content" ObjectID="_1690484766" r:id="rId170"/>
              </w:object>
            </w:r>
            <w:r w:rsidRPr="00F41B3F">
              <w:rPr>
                <w:rFonts w:ascii="Chu Van An" w:hAnsi="Chu Van An" w:cs="Chu Van An"/>
              </w:rPr>
              <w:t xml:space="preserve"> là số gia tương ứng của hàm số) được kết quả là</w:t>
            </w:r>
          </w:p>
          <w:p w14:paraId="3024FF29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1" w:name="c4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41B3F">
              <w:rPr>
                <w:rFonts w:ascii="Chu Van An" w:hAnsi="Chu Van An" w:cs="Chu Van An"/>
                <w:b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30"/>
              </w:rPr>
              <w:object w:dxaOrig="1500" w:dyaOrig="690" w14:anchorId="16271A72">
                <v:shape id="_x0000_i1093" type="#_x0000_t75" style="width:75pt;height:34.5pt" o:ole="">
                  <v:imagedata r:id="rId171" o:title=""/>
                </v:shape>
                <o:OLEObject Type="Embed" ProgID="Equation.DSMT4" ShapeID="_x0000_i1093" DrawAspect="Content" ObjectID="_1690484767" r:id="rId172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22" w:name="c4b"/>
            <w:bookmarkEnd w:id="21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30"/>
              </w:rPr>
              <w:object w:dxaOrig="1335" w:dyaOrig="690" w14:anchorId="752E52A4">
                <v:shape id="_x0000_i1094" type="#_x0000_t75" style="width:66.75pt;height:34.5pt" o:ole="">
                  <v:imagedata r:id="rId173" o:title=""/>
                </v:shape>
                <o:OLEObject Type="Embed" ProgID="Equation.DSMT4" ShapeID="_x0000_i1094" DrawAspect="Content" ObjectID="_1690484768" r:id="rId174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165DA1E3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3" w:name="c4c"/>
            <w:bookmarkEnd w:id="22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F41B3F">
              <w:rPr>
                <w:rFonts w:ascii="Chu Van An" w:hAnsi="Chu Van An" w:cs="Chu Van An"/>
                <w:b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32"/>
              </w:rPr>
              <w:object w:dxaOrig="1755" w:dyaOrig="705" w14:anchorId="0D254582">
                <v:shape id="_x0000_i1095" type="#_x0000_t75" style="width:87.75pt;height:35.25pt" o:ole="">
                  <v:imagedata r:id="rId175" o:title=""/>
                </v:shape>
                <o:OLEObject Type="Embed" ProgID="Equation.DSMT4" ShapeID="_x0000_i1095" DrawAspect="Content" ObjectID="_1690484769" r:id="rId176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24" w:name="c4d"/>
            <w:bookmarkEnd w:id="23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32"/>
              </w:rPr>
              <w:object w:dxaOrig="1755" w:dyaOrig="705" w14:anchorId="69E83D4D">
                <v:shape id="_x0000_i1096" type="#_x0000_t75" style="width:87.75pt;height:35.25pt" o:ole="">
                  <v:imagedata r:id="rId177" o:title=""/>
                </v:shape>
                <o:OLEObject Type="Embed" ProgID="Equation.DSMT4" ShapeID="_x0000_i1096" DrawAspect="Content" ObjectID="_1690484770" r:id="rId178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bookmarkEnd w:id="24"/>
          <w:p w14:paraId="21183AB6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39912944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2E79E741" w14:textId="77777777" w:rsidTr="00F41B3F">
        <w:tc>
          <w:tcPr>
            <w:tcW w:w="6200" w:type="dxa"/>
            <w:shd w:val="clear" w:color="auto" w:fill="auto"/>
          </w:tcPr>
          <w:p w14:paraId="5199ABEB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</w:t>
            </w:r>
            <w:bookmarkStart w:id="25" w:name="c5q"/>
            <w:bookmarkEnd w:id="25"/>
            <w:r w:rsidRPr="00F41B3F">
              <w:rPr>
                <w:rFonts w:ascii="Chu Van An" w:hAnsi="Chu Van An" w:cs="Chu Van An"/>
                <w:b/>
                <w:color w:val="0000FF"/>
                <w:lang w:val="nl-NL"/>
              </w:rPr>
              <w:t>5:</w:t>
            </w:r>
            <w:r w:rsidRPr="00F41B3F">
              <w:rPr>
                <w:rFonts w:ascii="Chu Van An" w:hAnsi="Chu Van An" w:cs="Chu Van An"/>
              </w:rPr>
              <w:t xml:space="preserve">Tính số gia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30" w:dyaOrig="315" w14:anchorId="0D84B234">
                <v:shape id="_x0000_i1097" type="#_x0000_t75" style="width:16.5pt;height:15.75pt" o:ole="">
                  <v:imagedata r:id="rId179" o:title=""/>
                </v:shape>
                <o:OLEObject Type="Embed" ProgID="Equation.DSMT4" ShapeID="_x0000_i1097" DrawAspect="Content" ObjectID="_1690484771" r:id="rId180"/>
              </w:object>
            </w:r>
            <w:r w:rsidRPr="00F41B3F">
              <w:rPr>
                <w:rFonts w:ascii="Chu Van An" w:hAnsi="Chu Van An" w:cs="Chu Van An"/>
              </w:rPr>
              <w:t xml:space="preserve"> của hàm số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1080" w:dyaOrig="360" w14:anchorId="36B538B4">
                <v:shape id="_x0000_i1098" type="#_x0000_t75" style="width:54.75pt;height:18.75pt" o:ole="">
                  <v:imagedata r:id="rId181" o:title=""/>
                </v:shape>
                <o:OLEObject Type="Embed" ProgID="Equation.DSMT4" ShapeID="_x0000_i1098" DrawAspect="Content" ObjectID="_1690484772" r:id="rId182"/>
              </w:object>
            </w:r>
            <w:r w:rsidRPr="00F41B3F">
              <w:rPr>
                <w:rFonts w:ascii="Chu Van An" w:hAnsi="Chu Van An" w:cs="Chu Van An"/>
              </w:rPr>
              <w:t xml:space="preserve"> tại điểm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600" w:dyaOrig="360" w14:anchorId="614D13A0">
                <v:shape id="_x0000_i1099" type="#_x0000_t75" style="width:30pt;height:18.75pt" o:ole="">
                  <v:imagedata r:id="rId183" o:title=""/>
                </v:shape>
                <o:OLEObject Type="Embed" ProgID="Equation.DSMT4" ShapeID="_x0000_i1099" DrawAspect="Content" ObjectID="_1690484773" r:id="rId184"/>
              </w:object>
            </w:r>
            <w:r w:rsidRPr="00F41B3F">
              <w:rPr>
                <w:rFonts w:ascii="Chu Van An" w:hAnsi="Chu Van An" w:cs="Chu Van An"/>
              </w:rPr>
              <w:t xml:space="preserve"> ứng với số gia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645" w:dyaOrig="285" w14:anchorId="64F6D0D7">
                <v:shape id="_x0000_i1100" type="#_x0000_t75" style="width:33pt;height:14.25pt" o:ole="">
                  <v:imagedata r:id="rId185" o:title=""/>
                </v:shape>
                <o:OLEObject Type="Embed" ProgID="Equation.DSMT4" ShapeID="_x0000_i1100" DrawAspect="Content" ObjectID="_1690484774" r:id="rId186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0F6545DE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6" w:name="c5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41B3F">
              <w:rPr>
                <w:rFonts w:ascii="Chu Van An" w:hAnsi="Chu Van An" w:cs="Chu Van An"/>
                <w:lang w:val="nl-NL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99"/>
                <w:position w:val="-10"/>
                <w:lang w:val="nl-NL"/>
              </w:rPr>
              <w:object w:dxaOrig="720" w:dyaOrig="315" w14:anchorId="6BB6C1A3">
                <v:shape id="_x0000_i1101" type="#_x0000_t75" style="width:36pt;height:15.75pt" o:ole="">
                  <v:imagedata r:id="rId187" o:title=""/>
                </v:shape>
                <o:OLEObject Type="Embed" ProgID="Equation.DSMT4" ShapeID="_x0000_i1101" DrawAspect="Content" ObjectID="_1690484775" r:id="rId188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27" w:name="c5b"/>
            <w:bookmarkEnd w:id="26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lang w:val="nl-NL"/>
              </w:rPr>
              <w:object w:dxaOrig="720" w:dyaOrig="315" w14:anchorId="5D2F7BE1">
                <v:shape id="_x0000_i1102" type="#_x0000_t75" style="width:36pt;height:15.75pt" o:ole="">
                  <v:imagedata r:id="rId189" o:title=""/>
                </v:shape>
                <o:OLEObject Type="Embed" ProgID="Equation.DSMT4" ShapeID="_x0000_i1102" DrawAspect="Content" ObjectID="_1690484776" r:id="rId190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28" w:name="c5c"/>
            <w:bookmarkEnd w:id="27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660" w:dyaOrig="315" w14:anchorId="01B055B6">
                <v:shape id="_x0000_i1103" type="#_x0000_t75" style="width:33pt;height:15.75pt" o:ole="">
                  <v:imagedata r:id="rId191" o:title=""/>
                </v:shape>
                <o:OLEObject Type="Embed" ProgID="Equation.DSMT4" ShapeID="_x0000_i1103" DrawAspect="Content" ObjectID="_1690484777" r:id="rId192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29" w:name="c5d"/>
            <w:bookmarkEnd w:id="28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720" w:dyaOrig="315" w14:anchorId="64D4DAF7">
                <v:shape id="_x0000_i1104" type="#_x0000_t75" style="width:36pt;height:15.75pt" o:ole="">
                  <v:imagedata r:id="rId193" o:title=""/>
                </v:shape>
                <o:OLEObject Type="Embed" ProgID="Equation.DSMT4" ShapeID="_x0000_i1104" DrawAspect="Content" ObjectID="_1690484778" r:id="rId194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bookmarkEnd w:id="29"/>
          <w:p w14:paraId="3B3613EA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24A6CFAD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031AC471" w14:textId="77777777" w:rsidTr="00F41B3F">
        <w:tc>
          <w:tcPr>
            <w:tcW w:w="6200" w:type="dxa"/>
            <w:shd w:val="clear" w:color="auto" w:fill="auto"/>
          </w:tcPr>
          <w:p w14:paraId="15A9866D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0" w:name="c6q"/>
            <w:bookmarkEnd w:id="30"/>
            <w:r w:rsidRPr="00F41B3F">
              <w:rPr>
                <w:rFonts w:ascii="Chu Van An" w:hAnsi="Chu Van An" w:cs="Chu Van An"/>
                <w:b/>
                <w:color w:val="0000FF"/>
              </w:rPr>
              <w:t>6:</w:t>
            </w:r>
            <w:r w:rsidRPr="00F41B3F">
              <w:rPr>
                <w:rFonts w:ascii="Chu Van An" w:hAnsi="Chu Van An" w:cs="Chu Van An"/>
              </w:rPr>
              <w:t xml:space="preserve">Tính số gia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30" w:dyaOrig="315" w14:anchorId="54E12A3F">
                <v:shape id="_x0000_i1105" type="#_x0000_t75" style="width:16.5pt;height:15.75pt" o:ole="">
                  <v:imagedata r:id="rId195" o:title=""/>
                </v:shape>
                <o:OLEObject Type="Embed" ProgID="Equation.DSMT4" ShapeID="_x0000_i1105" DrawAspect="Content" ObjectID="_1690484779" r:id="rId196"/>
              </w:object>
            </w:r>
            <w:r w:rsidRPr="00F41B3F">
              <w:rPr>
                <w:rFonts w:ascii="Chu Van An" w:hAnsi="Chu Van An" w:cs="Chu Van An"/>
              </w:rPr>
              <w:t xml:space="preserve"> của hàm số </w:t>
            </w:r>
            <w:r w:rsidRPr="00F41B3F">
              <w:rPr>
                <w:rFonts w:ascii="Chu Van An" w:eastAsia="Times New Roman" w:hAnsi="Chu Van An" w:cs="Chu Van An"/>
                <w:position w:val="-24"/>
              </w:rPr>
              <w:object w:dxaOrig="615" w:dyaOrig="615" w14:anchorId="5D1E8EAC">
                <v:shape id="_x0000_i1106" type="#_x0000_t75" style="width:30.75pt;height:30.75pt" o:ole="">
                  <v:imagedata r:id="rId197" o:title=""/>
                </v:shape>
                <o:OLEObject Type="Embed" ProgID="Equation.DSMT4" ShapeID="_x0000_i1106" DrawAspect="Content" ObjectID="_1690484780" r:id="rId198"/>
              </w:object>
            </w:r>
            <w:r w:rsidRPr="00F41B3F">
              <w:rPr>
                <w:rFonts w:ascii="Chu Van An" w:hAnsi="Chu Van An" w:cs="Chu Van An"/>
              </w:rPr>
              <w:t xml:space="preserve"> theo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85" w14:anchorId="785449E0">
                <v:shape id="_x0000_i1107" type="#_x0000_t75" style="width:16.5pt;height:14.25pt" o:ole="">
                  <v:imagedata r:id="rId199" o:title=""/>
                </v:shape>
                <o:OLEObject Type="Embed" ProgID="Equation.DSMT4" ShapeID="_x0000_i1107" DrawAspect="Content" ObjectID="_1690484781" r:id="rId200"/>
              </w:object>
            </w:r>
            <w:r w:rsidRPr="00F41B3F">
              <w:rPr>
                <w:rFonts w:ascii="Chu Van An" w:hAnsi="Chu Van An" w:cs="Chu Van An"/>
              </w:rPr>
              <w:t xml:space="preserve"> tại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645" w:dyaOrig="360" w14:anchorId="54A31E12">
                <v:shape id="_x0000_i1108" type="#_x0000_t75" style="width:33pt;height:18.75pt" o:ole="">
                  <v:imagedata r:id="rId201" o:title=""/>
                </v:shape>
                <o:OLEObject Type="Embed" ProgID="Equation.DSMT4" ShapeID="_x0000_i1108" DrawAspect="Content" ObjectID="_1690484782" r:id="rId202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2396C6F6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1" w:name="c6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41B3F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32"/>
              </w:rPr>
              <w:object w:dxaOrig="1530" w:dyaOrig="675" w14:anchorId="10C57095">
                <v:shape id="_x0000_i1109" type="#_x0000_t75" style="width:76.5pt;height:33.75pt" o:ole="">
                  <v:imagedata r:id="rId203" o:title=""/>
                </v:shape>
                <o:OLEObject Type="Embed" ProgID="Equation.DSMT4" ShapeID="_x0000_i1109" DrawAspect="Content" ObjectID="_1690484783" r:id="rId204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32" w:name="c6b"/>
            <w:bookmarkEnd w:id="31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32"/>
              </w:rPr>
              <w:object w:dxaOrig="1530" w:dyaOrig="675" w14:anchorId="017CC805">
                <v:shape id="_x0000_i1110" type="#_x0000_t75" style="width:76.5pt;height:33.75pt" o:ole="">
                  <v:imagedata r:id="rId205" o:title=""/>
                </v:shape>
                <o:OLEObject Type="Embed" ProgID="Equation.DSMT4" ShapeID="_x0000_i1110" DrawAspect="Content" ObjectID="_1690484784" r:id="rId206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6A5B8A28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3" w:name="c6c"/>
            <w:bookmarkEnd w:id="32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F41B3F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36"/>
              </w:rPr>
              <w:object w:dxaOrig="1155" w:dyaOrig="720" w14:anchorId="2B120AA9">
                <v:shape id="_x0000_i1111" type="#_x0000_t75" style="width:57.75pt;height:36pt" o:ole="">
                  <v:imagedata r:id="rId207" o:title=""/>
                </v:shape>
                <o:OLEObject Type="Embed" ProgID="Equation.DSMT4" ShapeID="_x0000_i1111" DrawAspect="Content" ObjectID="_1690484785" r:id="rId208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34" w:name="c6d"/>
            <w:bookmarkEnd w:id="33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32"/>
              </w:rPr>
              <w:object w:dxaOrig="1695" w:dyaOrig="675" w14:anchorId="6E2FBAA1">
                <v:shape id="_x0000_i1112" type="#_x0000_t75" style="width:84.75pt;height:33.75pt" o:ole="">
                  <v:imagedata r:id="rId209" o:title=""/>
                </v:shape>
                <o:OLEObject Type="Embed" ProgID="Equation.DSMT4" ShapeID="_x0000_i1112" DrawAspect="Content" ObjectID="_1690484786" r:id="rId210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bookmarkEnd w:id="34"/>
          <w:p w14:paraId="54D0029D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4B0111F5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388D4E2E" w14:textId="77777777" w:rsidTr="00F41B3F">
        <w:tc>
          <w:tcPr>
            <w:tcW w:w="6200" w:type="dxa"/>
            <w:shd w:val="clear" w:color="auto" w:fill="auto"/>
          </w:tcPr>
          <w:p w14:paraId="34EECDC3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5" w:name="c7q"/>
            <w:bookmarkEnd w:id="35"/>
            <w:r w:rsidRPr="00F41B3F">
              <w:rPr>
                <w:rFonts w:ascii="Chu Van An" w:hAnsi="Chu Van An" w:cs="Chu Van An"/>
                <w:b/>
                <w:color w:val="0000FF"/>
              </w:rPr>
              <w:t>7:</w:t>
            </w:r>
            <w:r w:rsidRPr="00F41B3F">
              <w:rPr>
                <w:rFonts w:ascii="Chu Van An" w:hAnsi="Chu Van An" w:cs="Chu Van An"/>
              </w:rPr>
              <w:t xml:space="preserve">Tìm số gia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45" w:dyaOrig="330" w14:anchorId="38179189">
                <v:shape id="_x0000_i1113" type="#_x0000_t75" style="width:17.25pt;height:16.5pt" o:ole="">
                  <v:imagedata r:id="rId211" o:title=""/>
                </v:shape>
                <o:OLEObject Type="Embed" ProgID="Equation.DSMT4" ShapeID="_x0000_i1113" DrawAspect="Content" ObjectID="_1690484787" r:id="rId212"/>
              </w:object>
            </w:r>
            <w:r w:rsidRPr="00F41B3F">
              <w:rPr>
                <w:rFonts w:ascii="Chu Van An" w:hAnsi="Chu Van An" w:cs="Chu Van An"/>
              </w:rPr>
              <w:t xml:space="preserve">của hàm số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935" w:dyaOrig="405" w14:anchorId="7B370B4F">
                <v:shape id="_x0000_i1114" type="#_x0000_t75" style="width:97.5pt;height:20.25pt" o:ole="">
                  <v:imagedata r:id="rId213" o:title=""/>
                </v:shape>
                <o:OLEObject Type="Embed" ProgID="Equation.DSMT4" ShapeID="_x0000_i1114" DrawAspect="Content" ObjectID="_1690484788" r:id="rId214"/>
              </w:object>
            </w:r>
            <w:r w:rsidRPr="00F41B3F">
              <w:rPr>
                <w:rFonts w:ascii="Chu Van An" w:hAnsi="Chu Van An" w:cs="Chu Van An"/>
              </w:rPr>
              <w:t xml:space="preserve">ứng với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255" w:dyaOrig="360" w14:anchorId="09B9CE0A">
                <v:shape id="_x0000_i1115" type="#_x0000_t75" style="width:12.75pt;height:18.75pt" o:ole="">
                  <v:imagedata r:id="rId215" o:title=""/>
                </v:shape>
                <o:OLEObject Type="Embed" ProgID="Equation.DSMT4" ShapeID="_x0000_i1115" DrawAspect="Content" ObjectID="_1690484789" r:id="rId216"/>
              </w:object>
            </w:r>
            <w:r w:rsidRPr="00F41B3F">
              <w:rPr>
                <w:rFonts w:ascii="Chu Van An" w:hAnsi="Chu Van An" w:cs="Chu Van An"/>
              </w:rPr>
              <w:t xml:space="preserve">với giả thiết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45" w:dyaOrig="270" w14:anchorId="3821FE52">
                <v:shape id="_x0000_i1116" type="#_x0000_t75" style="width:17.25pt;height:13.5pt" o:ole="">
                  <v:imagedata r:id="rId217" o:title=""/>
                </v:shape>
                <o:OLEObject Type="Embed" ProgID="Equation.DSMT4" ShapeID="_x0000_i1116" DrawAspect="Content" ObjectID="_1690484790" r:id="rId218"/>
              </w:object>
            </w:r>
            <w:r w:rsidRPr="00F41B3F">
              <w:rPr>
                <w:rFonts w:ascii="Chu Van An" w:hAnsi="Chu Van An" w:cs="Chu Van An"/>
              </w:rPr>
              <w:t xml:space="preserve">là số gia của đối số tại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255" w:dyaOrig="360" w14:anchorId="0B265B78">
                <v:shape id="_x0000_i1117" type="#_x0000_t75" style="width:12.75pt;height:18.75pt" o:ole="">
                  <v:imagedata r:id="rId219" o:title=""/>
                </v:shape>
                <o:OLEObject Type="Embed" ProgID="Equation.DSMT4" ShapeID="_x0000_i1117" DrawAspect="Content" ObjectID="_1690484791" r:id="rId220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485879D9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6" w:name="c7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2295" w:dyaOrig="405" w14:anchorId="598FCF9A">
                <v:shape id="_x0000_i1118" type="#_x0000_t75" style="width:114.75pt;height:20.25pt" o:ole="">
                  <v:imagedata r:id="rId221" o:title=""/>
                </v:shape>
                <o:OLEObject Type="Embed" ProgID="Equation.DSMT4" ShapeID="_x0000_i1118" DrawAspect="Content" ObjectID="_1690484792" r:id="rId222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bookmarkStart w:id="37" w:name="c7b"/>
            <w:bookmarkEnd w:id="36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1380" w:dyaOrig="360" w14:anchorId="7D1C2BF2">
                <v:shape id="_x0000_i1119" type="#_x0000_t75" style="width:69pt;height:18.75pt" o:ole="">
                  <v:imagedata r:id="rId223" o:title=""/>
                </v:shape>
                <o:OLEObject Type="Embed" ProgID="Equation.DSMT4" ShapeID="_x0000_i1119" DrawAspect="Content" ObjectID="_1690484793" r:id="rId224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</w:p>
          <w:p w14:paraId="054759AB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8" w:name="c7c"/>
            <w:bookmarkEnd w:id="37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1500" w:dyaOrig="360" w14:anchorId="3CCEDD6C">
                <v:shape id="_x0000_i1120" type="#_x0000_t75" style="width:75pt;height:18.75pt" o:ole="">
                  <v:imagedata r:id="rId225" o:title=""/>
                </v:shape>
                <o:OLEObject Type="Embed" ProgID="Equation.DSMT4" ShapeID="_x0000_i1120" DrawAspect="Content" ObjectID="_1690484794" r:id="rId226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bookmarkStart w:id="39" w:name="c7d"/>
            <w:bookmarkEnd w:id="38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980" w:dyaOrig="405" w14:anchorId="67115179">
                <v:shape id="_x0000_i1121" type="#_x0000_t75" style="width:99pt;height:20.25pt" o:ole="">
                  <v:imagedata r:id="rId227" o:title=""/>
                </v:shape>
                <o:OLEObject Type="Embed" ProgID="Equation.DSMT4" ShapeID="_x0000_i1121" DrawAspect="Content" ObjectID="_1690484795" r:id="rId228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</w:p>
          <w:bookmarkEnd w:id="39"/>
          <w:p w14:paraId="1D47B4D0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62F0522C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75B435B1" w14:textId="77777777" w:rsidTr="00F41B3F">
        <w:tc>
          <w:tcPr>
            <w:tcW w:w="6200" w:type="dxa"/>
            <w:shd w:val="clear" w:color="auto" w:fill="auto"/>
          </w:tcPr>
          <w:p w14:paraId="1FFD1FA4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40" w:name="c8q"/>
            <w:bookmarkEnd w:id="40"/>
            <w:r w:rsidRPr="00F41B3F">
              <w:rPr>
                <w:rFonts w:ascii="Chu Van An" w:hAnsi="Chu Van An" w:cs="Chu Van An"/>
                <w:b/>
                <w:color w:val="0000FF"/>
                <w:lang w:val="vi-VN"/>
              </w:rPr>
              <w:t>8:</w:t>
            </w:r>
            <w:r w:rsidRPr="00F41B3F">
              <w:rPr>
                <w:rFonts w:ascii="Chu Van An" w:hAnsi="Chu Van An" w:cs="Chu Van An"/>
              </w:rPr>
              <w:t xml:space="preserve">Tìm số gia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30" w:dyaOrig="315" w14:anchorId="1E6F759C">
                <v:shape id="_x0000_i1122" type="#_x0000_t75" style="width:16.5pt;height:15.75pt" o:ole="">
                  <v:imagedata r:id="rId229" o:title=""/>
                </v:shape>
                <o:OLEObject Type="Embed" ProgID="Equation.DSMT4" ShapeID="_x0000_i1122" DrawAspect="Content" ObjectID="_1690484796" r:id="rId230"/>
              </w:object>
            </w:r>
            <w:r w:rsidRPr="00F41B3F">
              <w:rPr>
                <w:rFonts w:ascii="Chu Van An" w:hAnsi="Chu Van An" w:cs="Chu Van An"/>
              </w:rPr>
              <w:t xml:space="preserve">của hàm số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800" w:dyaOrig="405" w14:anchorId="34FFB5AB">
                <v:shape id="_x0000_i1123" type="#_x0000_t75" style="width:90pt;height:20.25pt" o:ole="">
                  <v:imagedata r:id="rId231" o:title=""/>
                </v:shape>
                <o:OLEObject Type="Embed" ProgID="Equation.DSMT4" ShapeID="_x0000_i1123" DrawAspect="Content" ObjectID="_1690484797" r:id="rId232"/>
              </w:object>
            </w:r>
            <w:r w:rsidRPr="00F41B3F">
              <w:rPr>
                <w:rFonts w:ascii="Chu Van An" w:hAnsi="Chu Van An" w:cs="Chu Van An"/>
              </w:rPr>
              <w:t xml:space="preserve">ứng với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270" w:dyaOrig="360" w14:anchorId="50E92C59">
                <v:shape id="_x0000_i1124" type="#_x0000_t75" style="width:13.5pt;height:18.75pt" o:ole="">
                  <v:imagedata r:id="rId233" o:title=""/>
                </v:shape>
                <o:OLEObject Type="Embed" ProgID="Equation.DSMT4" ShapeID="_x0000_i1124" DrawAspect="Content" ObjectID="_1690484798" r:id="rId234"/>
              </w:object>
            </w:r>
            <w:r w:rsidRPr="00F41B3F">
              <w:rPr>
                <w:rFonts w:ascii="Chu Van An" w:hAnsi="Chu Van An" w:cs="Chu Van An"/>
              </w:rPr>
              <w:t xml:space="preserve">với giả thiết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70" w14:anchorId="1C573A43">
                <v:shape id="_x0000_i1125" type="#_x0000_t75" style="width:16.5pt;height:13.5pt" o:ole="">
                  <v:imagedata r:id="rId235" o:title=""/>
                </v:shape>
                <o:OLEObject Type="Embed" ProgID="Equation.DSMT4" ShapeID="_x0000_i1125" DrawAspect="Content" ObjectID="_1690484799" r:id="rId236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4CB3A3C1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1" w:name="c8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41B3F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1380" w:dyaOrig="360" w14:anchorId="5962CD57">
                <v:shape id="_x0000_i1126" type="#_x0000_t75" style="width:69pt;height:18.75pt" o:ole="">
                  <v:imagedata r:id="rId237" o:title=""/>
                </v:shape>
                <o:OLEObject Type="Embed" ProgID="Equation.DSMT4" ShapeID="_x0000_i1126" DrawAspect="Content" ObjectID="_1690484800" r:id="rId238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bookmarkStart w:id="42" w:name="c8b"/>
            <w:bookmarkEnd w:id="41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980" w:dyaOrig="405" w14:anchorId="3E6C7ADE">
                <v:shape id="_x0000_i1127" type="#_x0000_t75" style="width:99pt;height:20.25pt" o:ole="">
                  <v:imagedata r:id="rId239" o:title=""/>
                </v:shape>
                <o:OLEObject Type="Embed" ProgID="Equation.DSMT4" ShapeID="_x0000_i1127" DrawAspect="Content" ObjectID="_1690484801" r:id="rId240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</w:p>
          <w:p w14:paraId="229E0067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3" w:name="c8c"/>
            <w:bookmarkEnd w:id="42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2175" w:dyaOrig="405" w14:anchorId="62B25E94">
                <v:shape id="_x0000_i1128" type="#_x0000_t75" style="width:108.75pt;height:20.25pt" o:ole="">
                  <v:imagedata r:id="rId241" o:title=""/>
                </v:shape>
                <o:OLEObject Type="Embed" ProgID="Equation.DSMT4" ShapeID="_x0000_i1128" DrawAspect="Content" ObjectID="_1690484802" r:id="rId242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bookmarkStart w:id="44" w:name="s2"/>
            <w:bookmarkStart w:id="45" w:name="c8d"/>
            <w:bookmarkEnd w:id="43"/>
            <w:bookmarkEnd w:id="44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1500" w:dyaOrig="360" w14:anchorId="6FE33BFD">
                <v:shape id="_x0000_i1129" type="#_x0000_t75" style="width:75pt;height:18.75pt" o:ole="">
                  <v:imagedata r:id="rId243" o:title=""/>
                </v:shape>
                <o:OLEObject Type="Embed" ProgID="Equation.DSMT4" ShapeID="_x0000_i1129" DrawAspect="Content" ObjectID="_1690484803" r:id="rId244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</w:p>
          <w:bookmarkEnd w:id="45"/>
          <w:p w14:paraId="2282285E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7653536B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</w:tbl>
    <w:p w14:paraId="14100C92" w14:textId="77777777" w:rsidR="00F41B3F" w:rsidRPr="00F41B3F" w:rsidRDefault="00F41B3F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9B77B1F" w14:textId="77777777" w:rsidR="003B77C9" w:rsidRPr="00F41B3F" w:rsidRDefault="003B77C9" w:rsidP="002E44D5">
      <w:pPr>
        <w:tabs>
          <w:tab w:val="left" w:pos="992"/>
        </w:tabs>
        <w:spacing w:before="120" w:after="0"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A3E0B71" wp14:editId="7C5519C2">
                <wp:extent cx="6467475" cy="3028950"/>
                <wp:effectExtent l="0" t="19050" r="28575" b="19050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3028950"/>
                          <a:chOff x="-110490" y="0"/>
                          <a:chExt cx="6467475" cy="3028950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12"/>
                            <a:ext cx="6467475" cy="277583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9D7648" w:rsidRPr="00453226" w:rsidRDefault="009D7648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4927AA3" w14:textId="77777777" w:rsidR="00F919B1" w:rsidRPr="00F919B1" w:rsidRDefault="009D7648" w:rsidP="00355346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40" w:lineRule="auto"/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60023EBF" w14:textId="6DFF2D04" w:rsidR="00F919B1" w:rsidRPr="00F919B1" w:rsidRDefault="007C4A67" w:rsidP="0035534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Tìm số </w:t>
                              </w:r>
                              <w:r w:rsidR="009D7648"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gia </w:t>
                              </w:r>
                              <w:r w:rsidR="009D7648" w:rsidRPr="007054C3">
                                <w:rPr>
                                  <w:rFonts w:eastAsiaTheme="minorHAnsi"/>
                                  <w:position w:val="-14"/>
                                </w:rPr>
                                <w:object w:dxaOrig="2010" w:dyaOrig="375" w14:anchorId="043EA5B4">
                                  <v:shape id="_x0000_i1130" type="#_x0000_t75" style="width:100.5pt;height:18.75pt" o:ole="">
                                    <v:imagedata r:id="rId245" o:title=""/>
                                  </v:shape>
                                  <o:OLEObject Type="Embed" ProgID="Equation.DSMT4" ShapeID="_x0000_i1130" DrawAspect="Content" ObjectID="_1690486979" r:id="rId246"/>
                                </w:object>
                              </w:r>
                              <w:r w:rsidR="009D7648"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. </w:t>
                              </w:r>
                            </w:p>
                            <w:p w14:paraId="1843A784" w14:textId="3E6A651C" w:rsidR="009D7648" w:rsidRPr="00F919B1" w:rsidRDefault="009D7648" w:rsidP="0035534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Lập tỉ số </w:t>
                              </w:r>
                              <w:r w:rsidR="00F919B1" w:rsidRPr="00F919B1">
                                <w:rPr>
                                  <w:rFonts w:eastAsiaTheme="minorHAnsi"/>
                                  <w:position w:val="-20"/>
                                </w:rPr>
                                <w:object w:dxaOrig="340" w:dyaOrig="560" w14:anchorId="72679792">
                                  <v:shape id="_x0000_i1131" type="#_x0000_t75" style="width:16.5pt;height:27.75pt" o:ole="">
                                    <v:imagedata r:id="rId247" o:title=""/>
                                  </v:shape>
                                  <o:OLEObject Type="Embed" ProgID="Equation.DSMT4" ShapeID="_x0000_i1131" DrawAspect="Content" ObjectID="_1690486980" r:id="rId248"/>
                                </w:object>
                              </w: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767E2FA4" w14:textId="375AA705" w:rsidR="009D7648" w:rsidRPr="00F919B1" w:rsidRDefault="009D7648" w:rsidP="0035534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Tìm giới hạn </w:t>
                              </w:r>
                              <w:r w:rsidR="00F919B1" w:rsidRPr="00F919B1">
                                <w:rPr>
                                  <w:rFonts w:eastAsiaTheme="minorHAnsi"/>
                                  <w:position w:val="-20"/>
                                </w:rPr>
                                <w:object w:dxaOrig="700" w:dyaOrig="560" w14:anchorId="0B2EAA30">
                                  <v:shape id="_x0000_i1132" type="#_x0000_t75" style="width:35.25pt;height:27.75pt" o:ole="">
                                    <v:imagedata r:id="rId249" o:title=""/>
                                  </v:shape>
                                  <o:OLEObject Type="Embed" ProgID="Equation.DSMT4" ShapeID="_x0000_i1132" DrawAspect="Content" ObjectID="_1690486981" r:id="rId250"/>
                                </w:object>
                              </w: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4C9EF266" w14:textId="429BB801" w:rsidR="009D7648" w:rsidRPr="00F919B1" w:rsidRDefault="009D7648" w:rsidP="00355346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Kết luận:</w:t>
                              </w:r>
                            </w:p>
                            <w:p w14:paraId="202B368D" w14:textId="79B07993" w:rsidR="009D7648" w:rsidRDefault="009D7648" w:rsidP="00F919B1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5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690" w:dyaOrig="555" w14:anchorId="045D7910">
                                  <v:shape id="_x0000_i1133" type="#_x0000_t75" style="width:34.5pt;height:27.75pt" o:ole="">
                                    <v:imagedata r:id="rId251" o:title=""/>
                                  </v:shape>
                                  <o:OLEObject Type="Embed" ProgID="Equation.DSMT4" ShapeID="_x0000_i1133" DrawAspect="Content" ObjectID="_1690486982" r:id="rId252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tồn tại hữu hạn thì tại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40" w:dyaOrig="345" w14:anchorId="10FA1B7B">
                                  <v:shape id="_x0000_i1134" type="#_x0000_t75" style="width:12pt;height:17.25pt" o:ole="">
                                    <v:imagedata r:id="rId253" o:title=""/>
                                  </v:shape>
                                  <o:OLEObject Type="Embed" ProgID="Equation.DSMT4" ShapeID="_x0000_i1134" DrawAspect="Content" ObjectID="_1690486983" r:id="rId254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hàm số có đaọ hàm là: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1395" w:dyaOrig="555" w14:anchorId="65FCE7CB">
                                  <v:shape id="_x0000_i1135" type="#_x0000_t75" style="width:69.75pt;height:27.75pt" o:ole="">
                                    <v:imagedata r:id="rId255" o:title=""/>
                                  </v:shape>
                                  <o:OLEObject Type="Embed" ProgID="Equation.DSMT4" ShapeID="_x0000_i1135" DrawAspect="Content" ObjectID="_1690486984" r:id="rId256"/>
                                </w:object>
                              </w:r>
                            </w:p>
                            <w:p w14:paraId="46D7452F" w14:textId="47134950" w:rsidR="009D7648" w:rsidRPr="000334B1" w:rsidRDefault="009D7648" w:rsidP="00F919B1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6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690" w:dyaOrig="555" w14:anchorId="2037ACE9">
                                  <v:shape id="_x0000_i1136" type="#_x0000_t75" style="width:34.5pt;height:27.75pt" o:ole="">
                                    <v:imagedata r:id="rId251" o:title=""/>
                                  </v:shape>
                                  <o:OLEObject Type="Embed" ProgID="Equation.DSMT4" ShapeID="_x0000_i1136" DrawAspect="Content" ObjectID="_1690486985" r:id="rId257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không tồn tại hữu hạn thì tại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40" w:dyaOrig="345" w14:anchorId="12F11C4C">
                                  <v:shape id="_x0000_i1137" type="#_x0000_t75" style="width:12pt;height:17.25pt" o:ole="">
                                    <v:imagedata r:id="rId253" o:title=""/>
                                  </v:shape>
                                  <o:OLEObject Type="Embed" ProgID="Equation.DSMT4" ShapeID="_x0000_i1137" DrawAspect="Content" ObjectID="_1690486986" r:id="rId258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hàm số không có đạo hàm.</w:t>
                              </w:r>
                            </w:p>
                            <w:p w14:paraId="54DB15DF" w14:textId="63BE8D18" w:rsidR="009D7648" w:rsidRPr="00453226" w:rsidRDefault="009D7648" w:rsidP="000334B1">
                              <w:pPr>
                                <w:spacing w:line="360" w:lineRule="auto"/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9D7648" w:rsidRPr="00453226" w:rsidRDefault="009D7648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9D7648" w:rsidRPr="00453226" w:rsidRDefault="009D7648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9D7648" w:rsidRPr="00453226" w:rsidRDefault="009D7648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9D7648" w:rsidRPr="00453226" w:rsidRDefault="009D7648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61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2" name="Group 6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1611714" y="104359"/>
                                    <a:ext cx="4051377" cy="369570"/>
                                    <a:chOff x="1611714" y="104359"/>
                                    <a:chExt cx="4051377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B9D50DA" w14:textId="495240C0" w:rsidR="009D7648" w:rsidRPr="00016CD7" w:rsidRDefault="009D76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16CD7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Tìm đạo hàm bằng định nghĩa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59"/>
                                      <a:ext cx="259558" cy="369570"/>
                                      <a:chOff x="1611714" y="104359"/>
                                      <a:chExt cx="259558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59"/>
                                        <a:ext cx="259558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9D7648" w:rsidRDefault="009D76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9D7648" w:rsidRDefault="009D76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18" style="width:509.25pt;height:238.5pt;mso-position-horizontal-relative:char;mso-position-vertical-relative:line" coordorigin="-1104" coordsize="64674,30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">
                <v:shape id="Rectangle: Diagonal Corners Rounded 1" o:spid="_x0000_s1119" style="position:absolute;left:-1104;top:2531;width:64673;height:2775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99582;6467475,2749552;6452880,2775838;110815,2775838;0,2576256;0,26286;14595,0" o:connectangles="0,0,0,0,0,0,0,0,0" textboxrect="0,0,6435090,1533525"/>
                  <v:textbox>
                    <w:txbxContent>
                      <w:p w14:paraId="7F6F88B7" w14:textId="77777777" w:rsidR="009D7648" w:rsidRPr="00453226" w:rsidRDefault="009D7648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4927AA3" w14:textId="77777777" w:rsidR="00F919B1" w:rsidRPr="00F919B1" w:rsidRDefault="009D7648" w:rsidP="00355346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line="240" w:lineRule="auto"/>
                          <w:ind w:left="426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60023EBF" w14:textId="6DFF2D04" w:rsidR="00F919B1" w:rsidRPr="00F919B1" w:rsidRDefault="007C4A67" w:rsidP="00355346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Tìm số </w:t>
                        </w:r>
                        <w:r w:rsidR="009D7648"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gia </w:t>
                        </w:r>
                        <w:r w:rsidR="009D7648" w:rsidRPr="007054C3">
                          <w:rPr>
                            <w:rFonts w:eastAsiaTheme="minorHAnsi"/>
                            <w:position w:val="-14"/>
                          </w:rPr>
                          <w:object w:dxaOrig="2010" w:dyaOrig="375" w14:anchorId="043EA5B4">
                            <v:shape id="_x0000_i1130" type="#_x0000_t75" style="width:100.5pt;height:18.75pt" o:ole="">
                              <v:imagedata r:id="rId245" o:title=""/>
                            </v:shape>
                            <o:OLEObject Type="Embed" ProgID="Equation.DSMT4" ShapeID="_x0000_i1130" DrawAspect="Content" ObjectID="_1690486979" r:id="rId259"/>
                          </w:object>
                        </w:r>
                        <w:r w:rsidR="009D7648"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. </w:t>
                        </w:r>
                      </w:p>
                      <w:p w14:paraId="1843A784" w14:textId="3E6A651C" w:rsidR="009D7648" w:rsidRPr="00F919B1" w:rsidRDefault="009D7648" w:rsidP="00355346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Lập tỉ số </w:t>
                        </w:r>
                        <w:r w:rsidR="00F919B1" w:rsidRPr="00F919B1">
                          <w:rPr>
                            <w:rFonts w:eastAsiaTheme="minorHAnsi"/>
                            <w:position w:val="-20"/>
                          </w:rPr>
                          <w:object w:dxaOrig="340" w:dyaOrig="560" w14:anchorId="72679792">
                            <v:shape id="_x0000_i1131" type="#_x0000_t75" style="width:16.5pt;height:27.75pt" o:ole="">
                              <v:imagedata r:id="rId247" o:title=""/>
                            </v:shape>
                            <o:OLEObject Type="Embed" ProgID="Equation.DSMT4" ShapeID="_x0000_i1131" DrawAspect="Content" ObjectID="_1690486980" r:id="rId260"/>
                          </w:object>
                        </w: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767E2FA4" w14:textId="375AA705" w:rsidR="009D7648" w:rsidRPr="00F919B1" w:rsidRDefault="009D7648" w:rsidP="00355346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Tìm giới hạn </w:t>
                        </w:r>
                        <w:r w:rsidR="00F919B1" w:rsidRPr="00F919B1">
                          <w:rPr>
                            <w:rFonts w:eastAsiaTheme="minorHAnsi"/>
                            <w:position w:val="-20"/>
                          </w:rPr>
                          <w:object w:dxaOrig="700" w:dyaOrig="560" w14:anchorId="0B2EAA30">
                            <v:shape id="_x0000_i1132" type="#_x0000_t75" style="width:35.25pt;height:27.75pt" o:ole="">
                              <v:imagedata r:id="rId249" o:title=""/>
                            </v:shape>
                            <o:OLEObject Type="Embed" ProgID="Equation.DSMT4" ShapeID="_x0000_i1132" DrawAspect="Content" ObjectID="_1690486981" r:id="rId261"/>
                          </w:object>
                        </w: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4C9EF266" w14:textId="429BB801" w:rsidR="009D7648" w:rsidRPr="00F919B1" w:rsidRDefault="009D7648" w:rsidP="00355346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ind w:left="426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Kết luận:</w:t>
                        </w:r>
                      </w:p>
                      <w:p w14:paraId="202B368D" w14:textId="79B07993" w:rsidR="009D7648" w:rsidRDefault="009D7648" w:rsidP="00F919B1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5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0"/>
                            <w:sz w:val="24"/>
                            <w:szCs w:val="24"/>
                          </w:rPr>
                          <w:object w:dxaOrig="690" w:dyaOrig="555" w14:anchorId="045D7910">
                            <v:shape id="_x0000_i1133" type="#_x0000_t75" style="width:34.5pt;height:27.75pt" o:ole="">
                              <v:imagedata r:id="rId251" o:title=""/>
                            </v:shape>
                            <o:OLEObject Type="Embed" ProgID="Equation.DSMT4" ShapeID="_x0000_i1133" DrawAspect="Content" ObjectID="_1690486982" r:id="rId262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tồn tại hữu hạn thì tại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40" w:dyaOrig="345" w14:anchorId="10FA1B7B">
                            <v:shape id="_x0000_i1134" type="#_x0000_t75" style="width:12pt;height:17.25pt" o:ole="">
                              <v:imagedata r:id="rId253" o:title=""/>
                            </v:shape>
                            <o:OLEObject Type="Embed" ProgID="Equation.DSMT4" ShapeID="_x0000_i1134" DrawAspect="Content" ObjectID="_1690486983" r:id="rId263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hàm số có đaọ hàm là: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0"/>
                            <w:sz w:val="24"/>
                            <w:szCs w:val="24"/>
                          </w:rPr>
                          <w:object w:dxaOrig="1395" w:dyaOrig="555" w14:anchorId="65FCE7CB">
                            <v:shape id="_x0000_i1135" type="#_x0000_t75" style="width:69.75pt;height:27.75pt" o:ole="">
                              <v:imagedata r:id="rId255" o:title=""/>
                            </v:shape>
                            <o:OLEObject Type="Embed" ProgID="Equation.DSMT4" ShapeID="_x0000_i1135" DrawAspect="Content" ObjectID="_1690486984" r:id="rId264"/>
                          </w:object>
                        </w:r>
                      </w:p>
                      <w:p w14:paraId="46D7452F" w14:textId="47134950" w:rsidR="009D7648" w:rsidRPr="000334B1" w:rsidRDefault="009D7648" w:rsidP="00F919B1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6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0"/>
                            <w:sz w:val="24"/>
                            <w:szCs w:val="24"/>
                          </w:rPr>
                          <w:object w:dxaOrig="690" w:dyaOrig="555" w14:anchorId="2037ACE9">
                            <v:shape id="_x0000_i1136" type="#_x0000_t75" style="width:34.5pt;height:27.75pt" o:ole="">
                              <v:imagedata r:id="rId251" o:title=""/>
                            </v:shape>
                            <o:OLEObject Type="Embed" ProgID="Equation.DSMT4" ShapeID="_x0000_i1136" DrawAspect="Content" ObjectID="_1690486985" r:id="rId265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không tồn tại hữu hạn thì tại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40" w:dyaOrig="345" w14:anchorId="12F11C4C">
                            <v:shape id="_x0000_i1137" type="#_x0000_t75" style="width:12pt;height:17.25pt" o:ole="">
                              <v:imagedata r:id="rId253" o:title=""/>
                            </v:shape>
                            <o:OLEObject Type="Embed" ProgID="Equation.DSMT4" ShapeID="_x0000_i1137" DrawAspect="Content" ObjectID="_1690486986" r:id="rId266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hàm số không có đạo hàm.</w:t>
                        </w:r>
                      </w:p>
                      <w:p w14:paraId="54DB15DF" w14:textId="63BE8D18" w:rsidR="009D7648" w:rsidRPr="00453226" w:rsidRDefault="009D7648" w:rsidP="000334B1">
                        <w:pPr>
                          <w:spacing w:line="360" w:lineRule="auto"/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9D7648" w:rsidRPr="00453226" w:rsidRDefault="009D7648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9D7648" w:rsidRPr="00453226" w:rsidRDefault="009D7648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9D7648" w:rsidRPr="00453226" w:rsidRDefault="009D7648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9D7648" w:rsidRPr="00453226" w:rsidRDefault="009D7648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20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21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122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shape id="Rectangle: Single Corner Snipped 61" o:spid="_x0000_s112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" path="m,l5384561,r223777,223777l5608338,447554,,447554,,xe" fillcolor="#efddf6 [663]" stroked="f" strokeweight="1.25pt">
                        <v:fill r:id="rId8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2" o:spid="_x0000_s1124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<v:group id="Group 63" o:spid="_x0000_s1125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shape id="Arrow: Chevron 64" o:spid="_x0000_s1126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B9D50DA" w14:textId="495240C0" w:rsidR="009D7648" w:rsidRPr="00016CD7" w:rsidRDefault="009D76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16CD7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Tìm đạo hàm bằng định nghĩa</w:t>
                                  </w:r>
                                </w:p>
                              </w:txbxContent>
                            </v:textbox>
                          </v:shape>
                          <v:group id="Group 65" o:spid="_x0000_s1127" style="position:absolute;left:16117;top:1043;width:2595;height:3696" coordorigin="16117,1043" coordsize="259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            <v:textbox>
                                <w:txbxContent>
                                  <w:p w14:paraId="2D3381DB" w14:textId="77777777" w:rsidR="009D7648" w:rsidRDefault="009D76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34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9D7648" w:rsidRDefault="009D76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EFB3FDB" w14:textId="5B522F01" w:rsidR="003B77C9" w:rsidRPr="00F41B3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1C96724" w14:textId="77777777" w:rsidR="000334B1" w:rsidRPr="00F41B3F" w:rsidRDefault="000334B1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Tính đạo hàm (bằng định nghĩa) của hàm số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260" w:dyaOrig="360" w14:anchorId="6C77719F">
          <v:shape id="_x0000_i1138" type="#_x0000_t75" style="width:63pt;height:18.75pt" o:ole="">
            <v:imagedata r:id="rId267" o:title=""/>
          </v:shape>
          <o:OLEObject Type="Embed" ProgID="Equation.DSMT4" ShapeID="_x0000_i1138" DrawAspect="Content" ObjectID="_1690484804" r:id="rId268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tại </w:t>
      </w:r>
      <w:r w:rsidRPr="00F41B3F">
        <w:rPr>
          <w:rFonts w:ascii="Chu Van An" w:eastAsiaTheme="minorHAnsi" w:hAnsi="Chu Van An" w:cs="Chu Van An"/>
          <w:position w:val="-12"/>
          <w:sz w:val="24"/>
          <w:szCs w:val="24"/>
        </w:rPr>
        <w:object w:dxaOrig="600" w:dyaOrig="330" w14:anchorId="3D4EC431">
          <v:shape id="_x0000_i1139" type="#_x0000_t75" style="width:30pt;height:16.5pt" o:ole="">
            <v:imagedata r:id="rId269" o:title=""/>
          </v:shape>
          <o:OLEObject Type="Embed" ProgID="Equation.DSMT4" ShapeID="_x0000_i1139" DrawAspect="Content" ObjectID="_1690484805" r:id="rId270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>.</w:t>
      </w:r>
    </w:p>
    <w:p w14:paraId="7D9773AF" w14:textId="2919A5D8" w:rsidR="000334B1" w:rsidRPr="00F41B3F" w:rsidRDefault="002E44D5" w:rsidP="004F2D8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0EA92B38" w14:textId="527163BA" w:rsidR="000334B1" w:rsidRPr="00F41B3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Cho </w:t>
      </w:r>
      <w:r w:rsidRPr="00F41B3F">
        <w:rPr>
          <w:rFonts w:ascii="Chu Van An" w:eastAsia="Calibri" w:hAnsi="Chu Van An" w:cs="Chu Van An"/>
          <w:position w:val="-12"/>
          <w:sz w:val="24"/>
          <w:szCs w:val="24"/>
        </w:rPr>
        <w:object w:dxaOrig="600" w:dyaOrig="330" w14:anchorId="4B7E9011">
          <v:shape id="_x0000_i1140" type="#_x0000_t75" style="width:30pt;height:16.5pt" o:ole="">
            <v:imagedata r:id="rId269" o:title=""/>
          </v:shape>
          <o:OLEObject Type="Embed" ProgID="Equation.DSMT4" ShapeID="_x0000_i1140" DrawAspect="Content" ObjectID="_1690484806" r:id="rId27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một số gia </w:t>
      </w:r>
      <w:r w:rsidRPr="00F41B3F">
        <w:rPr>
          <w:rFonts w:ascii="Chu Van An" w:eastAsia="Calibri" w:hAnsi="Chu Van An" w:cs="Chu Van An"/>
          <w:position w:val="-4"/>
          <w:sz w:val="24"/>
          <w:szCs w:val="24"/>
        </w:rPr>
        <w:object w:dxaOrig="300" w:dyaOrig="225" w14:anchorId="5169C274">
          <v:shape id="_x0000_i1141" type="#_x0000_t75" style="width:15pt;height:11.25pt" o:ole="">
            <v:imagedata r:id="rId272" o:title=""/>
          </v:shape>
          <o:OLEObject Type="Embed" ProgID="Equation.DSMT4" ShapeID="_x0000_i1141" DrawAspect="Content" ObjectID="_1690484807" r:id="rId273"/>
        </w:object>
      </w:r>
      <w:r w:rsidRPr="00F41B3F">
        <w:rPr>
          <w:rFonts w:ascii="Chu Van An" w:hAnsi="Chu Van An" w:cs="Chu Van An"/>
          <w:sz w:val="24"/>
          <w:szCs w:val="24"/>
        </w:rPr>
        <w:t>. Khi đó hàm số nhận một số gia tương ứng:</w:t>
      </w:r>
    </w:p>
    <w:p w14:paraId="0AEBC92E" w14:textId="77777777" w:rsidR="000334B1" w:rsidRPr="00F41B3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eastAsia="Calibri" w:hAnsi="Chu Van An" w:cs="Chu Van An"/>
          <w:position w:val="-18"/>
          <w:sz w:val="24"/>
          <w:szCs w:val="24"/>
        </w:rPr>
        <w:object w:dxaOrig="6690" w:dyaOrig="480" w14:anchorId="6155B3A8">
          <v:shape id="_x0000_i1142" type="#_x0000_t75" style="width:334.5pt;height:24pt" o:ole="">
            <v:imagedata r:id="rId274" o:title=""/>
          </v:shape>
          <o:OLEObject Type="Embed" ProgID="Equation.DSMT4" ShapeID="_x0000_i1142" DrawAspect="Content" ObjectID="_1690484808" r:id="rId275"/>
        </w:object>
      </w:r>
    </w:p>
    <w:p w14:paraId="1291A847" w14:textId="77777777" w:rsidR="000334B1" w:rsidRPr="00F41B3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Ta có </w:t>
      </w:r>
      <w:r w:rsidRPr="00F41B3F">
        <w:rPr>
          <w:rFonts w:ascii="Chu Van An" w:eastAsia="Calibri" w:hAnsi="Chu Van An" w:cs="Chu Van An"/>
          <w:position w:val="-20"/>
          <w:sz w:val="24"/>
          <w:szCs w:val="24"/>
        </w:rPr>
        <w:object w:dxaOrig="4120" w:dyaOrig="600" w14:anchorId="2FDA13DE">
          <v:shape id="_x0000_i1143" type="#_x0000_t75" style="width:206.25pt;height:30pt" o:ole="">
            <v:imagedata r:id="rId276" o:title=""/>
          </v:shape>
          <o:OLEObject Type="Embed" ProgID="Equation.DSMT4" ShapeID="_x0000_i1143" DrawAspect="Content" ObjectID="_1690484809" r:id="rId277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00244CE9" w14:textId="343121B0" w:rsidR="000334B1" w:rsidRPr="00F41B3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800" w:dyaOrig="380" w14:anchorId="5C38EB56">
          <v:shape id="_x0000_i1144" type="#_x0000_t75" style="width:39pt;height:18.75pt" o:ole="">
            <v:imagedata r:id="rId278" o:title=""/>
          </v:shape>
          <o:OLEObject Type="Embed" ProgID="Equation.DSMT4" ShapeID="_x0000_i1144" DrawAspect="Content" ObjectID="_1690484810" r:id="rId279"/>
        </w:object>
      </w:r>
    </w:p>
    <w:p w14:paraId="4F1C59C3" w14:textId="77777777" w:rsidR="000334B1" w:rsidRPr="00F41B3F" w:rsidRDefault="000334B1" w:rsidP="002E44D5">
      <w:pPr>
        <w:tabs>
          <w:tab w:val="left" w:pos="2268"/>
        </w:tabs>
        <w:spacing w:before="200"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F41B3F">
        <w:rPr>
          <w:rFonts w:ascii="Chu Van An" w:hAnsi="Chu Van An" w:cs="Chu Van An"/>
          <w:sz w:val="24"/>
          <w:szCs w:val="24"/>
        </w:rPr>
        <w:t xml:space="preserve">Tính đạo hàm (bằng định nghĩa) của mỗi hàm số sau tại các điểm đã chỉ ra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200" w:dyaOrig="420" w14:anchorId="005E7DE7">
          <v:shape id="_x0000_i1145" type="#_x0000_t75" style="width:60pt;height:21pt" o:ole="">
            <v:imagedata r:id="rId280" o:title=""/>
          </v:shape>
          <o:OLEObject Type="Embed" ProgID="Equation.DSMT4" ShapeID="_x0000_i1145" DrawAspect="Content" ObjectID="_1690484811" r:id="rId281"/>
        </w:object>
      </w:r>
      <w:r w:rsidRPr="00F41B3F">
        <w:rPr>
          <w:rFonts w:ascii="Chu Van An" w:hAnsi="Chu Van An" w:cs="Chu Van An"/>
          <w:sz w:val="24"/>
          <w:szCs w:val="24"/>
        </w:rPr>
        <w:tab/>
        <w:t xml:space="preserve">tại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960" w:dyaOrig="320" w14:anchorId="4410AF28">
          <v:shape id="_x0000_i1146" type="#_x0000_t75" style="width:48.75pt;height:15.75pt" o:ole="">
            <v:imagedata r:id="rId282" o:title=""/>
          </v:shape>
          <o:OLEObject Type="Embed" ProgID="Equation.DSMT4" ShapeID="_x0000_i1146" DrawAspect="Content" ObjectID="_1690484812" r:id="rId283"/>
        </w:object>
      </w:r>
    </w:p>
    <w:p w14:paraId="3568B73D" w14:textId="7F03364B" w:rsidR="00D757F1" w:rsidRPr="00F41B3F" w:rsidRDefault="002E44D5" w:rsidP="004F2D8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6249D5D" w14:textId="0D4A6226" w:rsidR="000334B1" w:rsidRPr="00F41B3F" w:rsidRDefault="000334B1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sz w:val="24"/>
          <w:szCs w:val="24"/>
        </w:rPr>
        <w:t xml:space="preserve">Ta có: </w:t>
      </w:r>
      <w:r w:rsidRPr="00F41B3F">
        <w:rPr>
          <w:rFonts w:ascii="Chu Van An" w:hAnsi="Chu Van An" w:cs="Chu Van An"/>
          <w:b/>
          <w:position w:val="-14"/>
          <w:sz w:val="24"/>
          <w:szCs w:val="24"/>
        </w:rPr>
        <w:object w:dxaOrig="800" w:dyaOrig="400" w14:anchorId="54FBCF86">
          <v:shape id="_x0000_i1147" type="#_x0000_t75" style="width:39pt;height:21pt" o:ole="">
            <v:imagedata r:id="rId284" o:title=""/>
          </v:shape>
          <o:OLEObject Type="Embed" ProgID="Equation.DSMT4" ShapeID="_x0000_i1147" DrawAspect="Content" ObjectID="_1690484813" r:id="rId285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960" w:dyaOrig="620" w14:anchorId="5B5528B6">
          <v:shape id="_x0000_i1148" type="#_x0000_t75" style="width:48pt;height:31.5pt" o:ole="">
            <v:imagedata r:id="rId286" o:title=""/>
          </v:shape>
          <o:OLEObject Type="Embed" ProgID="Equation.DSMT4" ShapeID="_x0000_i1148" DrawAspect="Content" ObjectID="_1690484814" r:id="rId287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2200" w:dyaOrig="660" w14:anchorId="6D07B092">
          <v:shape id="_x0000_i1149" type="#_x0000_t75" style="width:109.5pt;height:33pt" o:ole="">
            <v:imagedata r:id="rId288" o:title=""/>
          </v:shape>
          <o:OLEObject Type="Embed" ProgID="Equation.DSMT4" ShapeID="_x0000_i1149" DrawAspect="Content" ObjectID="_1690484815" r:id="rId289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3019" w:dyaOrig="780" w14:anchorId="5B0DC4CD">
          <v:shape id="_x0000_i1150" type="#_x0000_t75" style="width:150.75pt;height:39pt" o:ole="">
            <v:imagedata r:id="rId290" o:title=""/>
          </v:shape>
          <o:OLEObject Type="Embed" ProgID="Equation.DSMT4" ShapeID="_x0000_i1150" DrawAspect="Content" ObjectID="_1690484816" r:id="rId291"/>
        </w:object>
      </w:r>
      <w:r w:rsidRPr="00F41B3F">
        <w:rPr>
          <w:rFonts w:ascii="Chu Van An" w:hAnsi="Chu Van An" w:cs="Chu Van An"/>
          <w:sz w:val="24"/>
          <w:szCs w:val="24"/>
        </w:rPr>
        <w:tab/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3879" w:dyaOrig="780" w14:anchorId="3A43DEBD">
          <v:shape id="_x0000_i1151" type="#_x0000_t75" style="width:194.25pt;height:39pt" o:ole="">
            <v:imagedata r:id="rId292" o:title=""/>
          </v:shape>
          <o:OLEObject Type="Embed" ProgID="Equation.DSMT4" ShapeID="_x0000_i1151" DrawAspect="Content" ObjectID="_1690484817" r:id="rId293"/>
        </w:object>
      </w:r>
      <w:r w:rsidRPr="00F41B3F">
        <w:rPr>
          <w:rFonts w:ascii="Chu Van An" w:hAnsi="Chu Van An" w:cs="Chu Van An"/>
          <w:position w:val="-54"/>
          <w:sz w:val="24"/>
          <w:szCs w:val="24"/>
        </w:rPr>
        <w:object w:dxaOrig="4400" w:dyaOrig="1020" w14:anchorId="58C4D293">
          <v:shape id="_x0000_i1152" type="#_x0000_t75" style="width:220.5pt;height:51pt" o:ole="">
            <v:imagedata r:id="rId294" o:title=""/>
          </v:shape>
          <o:OLEObject Type="Embed" ProgID="Equation.DSMT4" ShapeID="_x0000_i1152" DrawAspect="Content" ObjectID="_1690484818" r:id="rId295"/>
        </w:object>
      </w:r>
      <w:r w:rsidRPr="00F41B3F">
        <w:rPr>
          <w:rFonts w:ascii="Chu Van An" w:hAnsi="Chu Van An" w:cs="Chu Van An"/>
          <w:sz w:val="24"/>
          <w:szCs w:val="24"/>
        </w:rPr>
        <w:tab/>
      </w:r>
      <w:r w:rsidRPr="00F41B3F">
        <w:rPr>
          <w:rFonts w:ascii="Chu Van An" w:hAnsi="Chu Van An" w:cs="Chu Van An"/>
          <w:position w:val="-54"/>
          <w:sz w:val="24"/>
          <w:szCs w:val="24"/>
        </w:rPr>
        <w:object w:dxaOrig="6240" w:dyaOrig="920" w14:anchorId="11CF2A0C">
          <v:shape id="_x0000_i1153" type="#_x0000_t75" style="width:312pt;height:45.75pt" o:ole="">
            <v:imagedata r:id="rId296" o:title=""/>
          </v:shape>
          <o:OLEObject Type="Embed" ProgID="Equation.DSMT4" ShapeID="_x0000_i1153" DrawAspect="Content" ObjectID="_1690484819" r:id="rId297"/>
        </w:object>
      </w:r>
      <w:r w:rsidRPr="00F41B3F">
        <w:rPr>
          <w:rFonts w:ascii="Chu Van An" w:hAnsi="Chu Van An" w:cs="Chu Van An"/>
          <w:b/>
          <w:sz w:val="24"/>
          <w:szCs w:val="24"/>
        </w:rPr>
        <w:t>.</w:t>
      </w:r>
    </w:p>
    <w:p w14:paraId="3E6521AB" w14:textId="77777777" w:rsidR="00016CD7" w:rsidRPr="00F41B3F" w:rsidRDefault="000334B1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="00016CD7" w:rsidRPr="00F41B3F">
        <w:rPr>
          <w:rFonts w:ascii="Chu Van An" w:hAnsi="Chu Van An" w:cs="Chu Van An"/>
          <w:sz w:val="24"/>
          <w:szCs w:val="24"/>
        </w:rPr>
        <w:t>Tính đạo hàm của hàm số</w:t>
      </w:r>
      <w:r w:rsidR="00016CD7" w:rsidRPr="00F41B3F">
        <w:rPr>
          <w:rFonts w:ascii="Chu Van An" w:eastAsiaTheme="minorHAnsi" w:hAnsi="Chu Van An" w:cs="Chu Van An"/>
          <w:position w:val="-50"/>
          <w:sz w:val="24"/>
          <w:szCs w:val="24"/>
        </w:rPr>
        <w:object w:dxaOrig="4200" w:dyaOrig="1120" w14:anchorId="2CCFA32D">
          <v:shape id="_x0000_i1154" type="#_x0000_t75" style="width:210pt;height:55.5pt" o:ole="">
            <v:imagedata r:id="rId298" o:title=""/>
          </v:shape>
          <o:OLEObject Type="Embed" ProgID="Equation.DSMT4" ShapeID="_x0000_i1154" DrawAspect="Content" ObjectID="_1690484820" r:id="rId299"/>
        </w:object>
      </w:r>
      <w:r w:rsidR="00016CD7" w:rsidRPr="00F41B3F">
        <w:rPr>
          <w:rFonts w:ascii="Chu Van An" w:hAnsi="Chu Van An" w:cs="Chu Van An"/>
          <w:sz w:val="24"/>
          <w:szCs w:val="24"/>
        </w:rPr>
        <w:t xml:space="preserve">tại </w:t>
      </w:r>
      <w:r w:rsidR="00016CD7"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560" w:dyaOrig="279" w14:anchorId="34B3B753">
          <v:shape id="_x0000_i1155" type="#_x0000_t75" style="width:28.5pt;height:13.5pt" o:ole="">
            <v:imagedata r:id="rId300" o:title=""/>
          </v:shape>
          <o:OLEObject Type="Embed" ProgID="Equation.DSMT4" ShapeID="_x0000_i1155" DrawAspect="Content" ObjectID="_1690484821" r:id="rId301"/>
        </w:object>
      </w:r>
      <w:r w:rsidR="00016CD7" w:rsidRPr="00F41B3F">
        <w:rPr>
          <w:rFonts w:ascii="Chu Van An" w:hAnsi="Chu Van An" w:cs="Chu Van An"/>
          <w:sz w:val="24"/>
          <w:szCs w:val="24"/>
        </w:rPr>
        <w:t>.</w:t>
      </w:r>
    </w:p>
    <w:p w14:paraId="48C96594" w14:textId="6AEB2426" w:rsidR="00016CD7" w:rsidRPr="00F41B3F" w:rsidRDefault="002E44D5" w:rsidP="004F2D8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>Lời giải</w:t>
      </w:r>
    </w:p>
    <w:p w14:paraId="714AC20B" w14:textId="77777777" w:rsidR="00016CD7" w:rsidRPr="00F41B3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880" w:dyaOrig="320" w14:anchorId="6D8CAF4C">
          <v:shape id="_x0000_i1156" type="#_x0000_t75" style="width:43.5pt;height:16.5pt" o:ole="">
            <v:imagedata r:id="rId302" o:title=""/>
          </v:shape>
          <o:OLEObject Type="Embed" ProgID="Equation.DSMT4" ShapeID="_x0000_i1156" DrawAspect="Content" ObjectID="_1690484822" r:id="rId303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, do đó:  </w:t>
      </w:r>
      <w:r w:rsidRPr="00F41B3F">
        <w:rPr>
          <w:rFonts w:ascii="Chu Van An" w:hAnsi="Chu Van An" w:cs="Chu Van An"/>
          <w:position w:val="-30"/>
          <w:sz w:val="24"/>
          <w:szCs w:val="24"/>
        </w:rPr>
        <w:object w:dxaOrig="6060" w:dyaOrig="760" w14:anchorId="492DEB63">
          <v:shape id="_x0000_i1157" type="#_x0000_t75" style="width:303pt;height:37.5pt" o:ole="">
            <v:imagedata r:id="rId304" o:title=""/>
          </v:shape>
          <o:OLEObject Type="Embed" ProgID="Equation.DSMT4" ShapeID="_x0000_i1157" DrawAspect="Content" ObjectID="_1690484823" r:id="rId305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5C0313AF" w14:textId="77777777" w:rsidR="00016CD7" w:rsidRPr="00F41B3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1040" w:dyaOrig="620" w14:anchorId="01ABFF13">
          <v:shape id="_x0000_i1158" type="#_x0000_t75" style="width:52.5pt;height:31.5pt" o:ole="">
            <v:imagedata r:id="rId306" o:title=""/>
          </v:shape>
          <o:OLEObject Type="Embed" ProgID="Equation.DSMT4" ShapeID="_x0000_i1158" DrawAspect="Content" ObjectID="_1690484824" r:id="rId307"/>
        </w:object>
      </w:r>
    </w:p>
    <w:p w14:paraId="3136A994" w14:textId="00BB8172" w:rsidR="000334B1" w:rsidRPr="00F41B3F" w:rsidRDefault="00016CD7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4: </w:t>
      </w:r>
      <w:r w:rsidR="000334B1" w:rsidRPr="00F41B3F">
        <w:rPr>
          <w:rFonts w:ascii="Chu Van An" w:hAnsi="Chu Van An" w:cs="Chu Van An"/>
          <w:sz w:val="24"/>
          <w:szCs w:val="24"/>
        </w:rPr>
        <w:t xml:space="preserve">Tìm </w:t>
      </w:r>
      <w:r w:rsidR="000334B1"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420" w:dyaOrig="320" w14:anchorId="6AC6FCA1">
          <v:shape id="_x0000_i1159" type="#_x0000_t75" style="width:21pt;height:15pt" o:ole="">
            <v:imagedata r:id="rId308" o:title=""/>
          </v:shape>
          <o:OLEObject Type="Embed" ProgID="Equation.DSMT4" ShapeID="_x0000_i1159" DrawAspect="Content" ObjectID="_1690484825" r:id="rId309"/>
        </w:object>
      </w:r>
      <w:r w:rsidR="000334B1" w:rsidRPr="00F41B3F">
        <w:rPr>
          <w:rFonts w:ascii="Chu Van An" w:hAnsi="Chu Van An" w:cs="Chu Van An"/>
          <w:sz w:val="24"/>
          <w:szCs w:val="24"/>
        </w:rPr>
        <w:t xml:space="preserve"> để hàm số </w:t>
      </w:r>
      <w:r w:rsidR="000334B1" w:rsidRPr="00F41B3F">
        <w:rPr>
          <w:rFonts w:ascii="Chu Van An" w:eastAsiaTheme="minorHAnsi" w:hAnsi="Chu Van An" w:cs="Chu Van An"/>
          <w:position w:val="-32"/>
          <w:sz w:val="24"/>
          <w:szCs w:val="24"/>
        </w:rPr>
        <w:object w:dxaOrig="3040" w:dyaOrig="760" w14:anchorId="6ED693BD">
          <v:shape id="_x0000_i1160" type="#_x0000_t75" style="width:153pt;height:39pt" o:ole="">
            <v:imagedata r:id="rId310" o:title=""/>
          </v:shape>
          <o:OLEObject Type="Embed" ProgID="Equation.DSMT4" ShapeID="_x0000_i1160" DrawAspect="Content" ObjectID="_1690484826" r:id="rId311"/>
        </w:object>
      </w:r>
      <w:r w:rsidR="000334B1" w:rsidRPr="00F41B3F">
        <w:rPr>
          <w:rFonts w:ascii="Chu Van An" w:hAnsi="Chu Van An" w:cs="Chu Van An"/>
          <w:sz w:val="24"/>
          <w:szCs w:val="24"/>
        </w:rPr>
        <w:t xml:space="preserve"> có đạo hàm tại </w:t>
      </w:r>
      <w:r w:rsidR="000334B1"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540" w:dyaOrig="279" w14:anchorId="38EE9F30">
          <v:shape id="_x0000_i1161" type="#_x0000_t75" style="width:27pt;height:15pt" o:ole="">
            <v:imagedata r:id="rId312" o:title=""/>
          </v:shape>
          <o:OLEObject Type="Embed" ProgID="Equation.DSMT4" ShapeID="_x0000_i1161" DrawAspect="Content" ObjectID="_1690484827" r:id="rId313"/>
        </w:object>
      </w:r>
      <w:r w:rsidR="000334B1" w:rsidRPr="00F41B3F">
        <w:rPr>
          <w:rFonts w:ascii="Chu Van An" w:hAnsi="Chu Van An" w:cs="Chu Van An"/>
          <w:sz w:val="24"/>
          <w:szCs w:val="24"/>
        </w:rPr>
        <w:t>.</w:t>
      </w:r>
    </w:p>
    <w:p w14:paraId="3D4F9F8E" w14:textId="1F462EC0" w:rsidR="000334B1" w:rsidRPr="00F41B3F" w:rsidRDefault="002E44D5" w:rsidP="004F2D86">
      <w:pPr>
        <w:spacing w:line="240" w:lineRule="auto"/>
        <w:ind w:left="284" w:hanging="14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2A8D55E" w14:textId="77777777" w:rsidR="000334B1" w:rsidRPr="00F41B3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>Điều kiện cần:</w:t>
      </w:r>
    </w:p>
    <w:p w14:paraId="120E3544" w14:textId="77777777" w:rsidR="000334B1" w:rsidRPr="00F41B3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position w:val="-14"/>
          <w:sz w:val="24"/>
          <w:szCs w:val="24"/>
        </w:rPr>
        <w:object w:dxaOrig="920" w:dyaOrig="400" w14:anchorId="7B7A8A2D">
          <v:shape id="_x0000_i1162" type="#_x0000_t75" style="width:47.25pt;height:21pt" o:ole="">
            <v:imagedata r:id="rId314" o:title=""/>
          </v:shape>
          <o:OLEObject Type="Embed" ProgID="Equation.DSMT4" ShapeID="_x0000_i1162" DrawAspect="Content" ObjectID="_1690484828" r:id="rId315"/>
        </w:object>
      </w:r>
    </w:p>
    <w:p w14:paraId="461E3B6F" w14:textId="77777777" w:rsidR="000334B1" w:rsidRPr="00F41B3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position w:val="-20"/>
          <w:sz w:val="24"/>
          <w:szCs w:val="24"/>
        </w:rPr>
        <w:object w:dxaOrig="2700" w:dyaOrig="480" w14:anchorId="2713D1DE">
          <v:shape id="_x0000_i1163" type="#_x0000_t75" style="width:135pt;height:24pt" o:ole="">
            <v:imagedata r:id="rId316" o:title=""/>
          </v:shape>
          <o:OLEObject Type="Embed" ProgID="Equation.DSMT4" ShapeID="_x0000_i1163" DrawAspect="Content" ObjectID="_1690484829" r:id="rId317"/>
        </w:object>
      </w:r>
    </w:p>
    <w:p w14:paraId="10DAE0FA" w14:textId="77777777" w:rsidR="000334B1" w:rsidRPr="00F41B3F" w:rsidRDefault="000334B1" w:rsidP="002E44D5">
      <w:pPr>
        <w:spacing w:line="240" w:lineRule="auto"/>
        <w:ind w:left="284" w:firstLine="436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20"/>
          <w:sz w:val="24"/>
          <w:szCs w:val="24"/>
        </w:rPr>
        <w:object w:dxaOrig="3040" w:dyaOrig="460" w14:anchorId="3E66EC51">
          <v:shape id="_x0000_i1164" type="#_x0000_t75" style="width:153pt;height:24pt" o:ole="">
            <v:imagedata r:id="rId318" o:title=""/>
          </v:shape>
          <o:OLEObject Type="Embed" ProgID="Equation.DSMT4" ShapeID="_x0000_i1164" DrawAspect="Content" ObjectID="_1690484830" r:id="rId319"/>
        </w:object>
      </w:r>
    </w:p>
    <w:p w14:paraId="37F58D85" w14:textId="77777777" w:rsidR="000334B1" w:rsidRPr="00F41B3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Để hàm số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580" w:dyaOrig="400" w14:anchorId="0D84C1E3">
          <v:shape id="_x0000_i1165" type="#_x0000_t75" style="width:30pt;height:21pt" o:ole="">
            <v:imagedata r:id="rId320" o:title=""/>
          </v:shape>
          <o:OLEObject Type="Embed" ProgID="Equation.DSMT4" ShapeID="_x0000_i1165" DrawAspect="Content" ObjectID="_1690484831" r:id="rId32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có đạo hàm tại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40" w:dyaOrig="279" w14:anchorId="390EC881">
          <v:shape id="_x0000_i1166" type="#_x0000_t75" style="width:27pt;height:15pt" o:ole="">
            <v:imagedata r:id="rId322" o:title=""/>
          </v:shape>
          <o:OLEObject Type="Embed" ProgID="Equation.DSMT4" ShapeID="_x0000_i1166" DrawAspect="Content" ObjectID="_1690484832" r:id="rId32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thì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580" w:dyaOrig="400" w14:anchorId="072EC8B2">
          <v:shape id="_x0000_i1167" type="#_x0000_t75" style="width:30pt;height:21pt" o:ole="">
            <v:imagedata r:id="rId320" o:title=""/>
          </v:shape>
          <o:OLEObject Type="Embed" ProgID="Equation.DSMT4" ShapeID="_x0000_i1167" DrawAspect="Content" ObjectID="_1690484833" r:id="rId324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liên tục tại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40" w:dyaOrig="279" w14:anchorId="28D60140">
          <v:shape id="_x0000_i1168" type="#_x0000_t75" style="width:27pt;height:15pt" o:ole="">
            <v:imagedata r:id="rId322" o:title=""/>
          </v:shape>
          <o:OLEObject Type="Embed" ProgID="Equation.DSMT4" ShapeID="_x0000_i1168" DrawAspect="Content" ObjectID="_1690484834" r:id="rId325"/>
        </w:object>
      </w:r>
      <w:r w:rsidRPr="00F41B3F">
        <w:rPr>
          <w:rFonts w:ascii="Chu Van An" w:hAnsi="Chu Van An" w:cs="Chu Van An"/>
          <w:sz w:val="24"/>
          <w:szCs w:val="24"/>
        </w:rPr>
        <w:tab/>
      </w:r>
      <w:r w:rsidRPr="00F41B3F">
        <w:rPr>
          <w:rFonts w:ascii="Chu Van An" w:hAnsi="Chu Van An" w:cs="Chu Van An"/>
          <w:position w:val="-20"/>
          <w:sz w:val="24"/>
          <w:szCs w:val="24"/>
        </w:rPr>
        <w:object w:dxaOrig="3140" w:dyaOrig="460" w14:anchorId="34FAAAA6">
          <v:shape id="_x0000_i1169" type="#_x0000_t75" style="width:156pt;height:24pt" o:ole="">
            <v:imagedata r:id="rId326" o:title=""/>
          </v:shape>
          <o:OLEObject Type="Embed" ProgID="Equation.DSMT4" ShapeID="_x0000_i1169" DrawAspect="Content" ObjectID="_1690484835" r:id="rId327"/>
        </w:objec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1200" w:dyaOrig="279" w14:anchorId="0F717734">
          <v:shape id="_x0000_i1170" type="#_x0000_t75" style="width:60pt;height:15pt" o:ole="">
            <v:imagedata r:id="rId328" o:title=""/>
          </v:shape>
          <o:OLEObject Type="Embed" ProgID="Equation.DSMT4" ShapeID="_x0000_i1170" DrawAspect="Content" ObjectID="_1690484836" r:id="rId329"/>
        </w:object>
      </w:r>
    </w:p>
    <w:p w14:paraId="6242F1B8" w14:textId="77777777" w:rsidR="000334B1" w:rsidRPr="00F41B3F" w:rsidRDefault="000334B1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>Điều kiện đủ:</w:t>
      </w:r>
    </w:p>
    <w:p w14:paraId="3D4007D8" w14:textId="77777777" w:rsidR="000334B1" w:rsidRPr="00F41B3F" w:rsidRDefault="000334B1" w:rsidP="002E44D5">
      <w:pPr>
        <w:spacing w:line="240" w:lineRule="auto"/>
        <w:ind w:firstLine="720"/>
        <w:rPr>
          <w:rFonts w:ascii="Chu Van An" w:hAnsi="Chu Van An" w:cs="Chu Van An"/>
          <w:b/>
          <w:sz w:val="24"/>
          <w:szCs w:val="24"/>
        </w:rPr>
      </w:pPr>
      <w:r w:rsidRPr="00F41B3F">
        <w:rPr>
          <w:rFonts w:ascii="Chu Van An" w:hAnsi="Chu Van An" w:cs="Chu Van An"/>
          <w:b/>
          <w:position w:val="-16"/>
          <w:sz w:val="24"/>
          <w:szCs w:val="24"/>
        </w:rPr>
        <w:object w:dxaOrig="900" w:dyaOrig="440" w14:anchorId="0EF6B1A7">
          <v:shape id="_x0000_i1171" type="#_x0000_t75" style="width:45pt;height:22.5pt" o:ole="">
            <v:imagedata r:id="rId330" o:title=""/>
          </v:shape>
          <o:OLEObject Type="Embed" ProgID="Equation.DSMT4" ShapeID="_x0000_i1171" DrawAspect="Content" ObjectID="_1690484837" r:id="rId331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1700" w:dyaOrig="660" w14:anchorId="290A0A24">
          <v:shape id="_x0000_i1172" type="#_x0000_t75" style="width:84pt;height:33pt" o:ole="">
            <v:imagedata r:id="rId332" o:title=""/>
          </v:shape>
          <o:OLEObject Type="Embed" ProgID="Equation.DSMT4" ShapeID="_x0000_i1172" DrawAspect="Content" ObjectID="_1690484838" r:id="rId333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1780" w:dyaOrig="660" w14:anchorId="0133E2F2">
          <v:shape id="_x0000_i1173" type="#_x0000_t75" style="width:89.25pt;height:33pt" o:ole="">
            <v:imagedata r:id="rId334" o:title=""/>
          </v:shape>
          <o:OLEObject Type="Embed" ProgID="Equation.DSMT4" ShapeID="_x0000_i1173" DrawAspect="Content" ObjectID="_1690484839" r:id="rId335"/>
        </w:object>
      </w:r>
      <w:r w:rsidRPr="00F41B3F">
        <w:rPr>
          <w:rFonts w:ascii="Chu Van An" w:hAnsi="Chu Van An" w:cs="Chu Van An"/>
          <w:position w:val="-20"/>
          <w:sz w:val="24"/>
          <w:szCs w:val="24"/>
        </w:rPr>
        <w:object w:dxaOrig="1460" w:dyaOrig="460" w14:anchorId="3E96058D">
          <v:shape id="_x0000_i1174" type="#_x0000_t75" style="width:73.5pt;height:24pt" o:ole="">
            <v:imagedata r:id="rId336" o:title=""/>
          </v:shape>
          <o:OLEObject Type="Embed" ProgID="Equation.DSMT4" ShapeID="_x0000_i1174" DrawAspect="Content" ObjectID="_1690484840" r:id="rId337"/>
        </w:object>
      </w:r>
    </w:p>
    <w:p w14:paraId="5C79C7CD" w14:textId="77777777" w:rsidR="000334B1" w:rsidRPr="00F41B3F" w:rsidRDefault="000334B1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position w:val="-16"/>
          <w:sz w:val="24"/>
          <w:szCs w:val="24"/>
        </w:rPr>
        <w:object w:dxaOrig="900" w:dyaOrig="440" w14:anchorId="1C5FCF70">
          <v:shape id="_x0000_i1175" type="#_x0000_t75" style="width:45pt;height:22.5pt" o:ole="">
            <v:imagedata r:id="rId338" o:title=""/>
          </v:shape>
          <o:OLEObject Type="Embed" ProgID="Equation.DSMT4" ShapeID="_x0000_i1175" DrawAspect="Content" ObjectID="_1690484841" r:id="rId339"/>
        </w:object>
      </w:r>
      <w:r w:rsidRPr="00F41B3F">
        <w:rPr>
          <w:rFonts w:ascii="Chu Van An" w:hAnsi="Chu Van An" w:cs="Chu Van An"/>
          <w:b/>
          <w:position w:val="-24"/>
          <w:sz w:val="24"/>
          <w:szCs w:val="24"/>
        </w:rPr>
        <w:object w:dxaOrig="1700" w:dyaOrig="660" w14:anchorId="22A5B921">
          <v:shape id="_x0000_i1176" type="#_x0000_t75" style="width:84pt;height:33pt" o:ole="">
            <v:imagedata r:id="rId340" o:title=""/>
          </v:shape>
          <o:OLEObject Type="Embed" ProgID="Equation.DSMT4" ShapeID="_x0000_i1176" DrawAspect="Content" ObjectID="_1690484842" r:id="rId341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1880" w:dyaOrig="660" w14:anchorId="4ABBFEBB">
          <v:shape id="_x0000_i1177" type="#_x0000_t75" style="width:93pt;height:33pt" o:ole="">
            <v:imagedata r:id="rId342" o:title=""/>
          </v:shape>
          <o:OLEObject Type="Embed" ProgID="Equation.DSMT4" ShapeID="_x0000_i1177" DrawAspect="Content" ObjectID="_1690484843" r:id="rId343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2100" w:dyaOrig="660" w14:anchorId="29281A4F">
          <v:shape id="_x0000_i1178" type="#_x0000_t75" style="width:105pt;height:33pt" o:ole="">
            <v:imagedata r:id="rId344" o:title=""/>
          </v:shape>
          <o:OLEObject Type="Embed" ProgID="Equation.DSMT4" ShapeID="_x0000_i1178" DrawAspect="Content" ObjectID="_1690484844" r:id="rId345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1620" w:dyaOrig="620" w14:anchorId="02862264">
          <v:shape id="_x0000_i1179" type="#_x0000_t75" style="width:81pt;height:31.5pt" o:ole="">
            <v:imagedata r:id="rId346" o:title=""/>
          </v:shape>
          <o:OLEObject Type="Embed" ProgID="Equation.DSMT4" ShapeID="_x0000_i1179" DrawAspect="Content" ObjectID="_1690484845" r:id="rId347"/>
        </w:object>
      </w:r>
    </w:p>
    <w:p w14:paraId="386AFD0C" w14:textId="674F543A" w:rsidR="000334B1" w:rsidRPr="00F41B3F" w:rsidRDefault="000334B1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Để hàm số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580" w:dyaOrig="400" w14:anchorId="6EE21A10">
          <v:shape id="_x0000_i1180" type="#_x0000_t75" style="width:30pt;height:21pt" o:ole="">
            <v:imagedata r:id="rId320" o:title=""/>
          </v:shape>
          <o:OLEObject Type="Embed" ProgID="Equation.DSMT4" ShapeID="_x0000_i1180" DrawAspect="Content" ObjectID="_1690484846" r:id="rId348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có đạo hàm tại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40" w:dyaOrig="279" w14:anchorId="730EB972">
          <v:shape id="_x0000_i1181" type="#_x0000_t75" style="width:27pt;height:15pt" o:ole="">
            <v:imagedata r:id="rId322" o:title=""/>
          </v:shape>
          <o:OLEObject Type="Embed" ProgID="Equation.DSMT4" ShapeID="_x0000_i1181" DrawAspect="Content" ObjectID="_1690484847" r:id="rId34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thì </w:t>
      </w:r>
      <w:r w:rsidRPr="00F41B3F">
        <w:rPr>
          <w:rFonts w:ascii="Chu Van An" w:hAnsi="Chu Van An" w:cs="Chu Van An"/>
          <w:b/>
          <w:position w:val="-16"/>
          <w:sz w:val="24"/>
          <w:szCs w:val="24"/>
        </w:rPr>
        <w:object w:dxaOrig="900" w:dyaOrig="440" w14:anchorId="16ED2EE5">
          <v:shape id="_x0000_i1182" type="#_x0000_t75" style="width:45pt;height:22.5pt" o:ole="">
            <v:imagedata r:id="rId338" o:title=""/>
          </v:shape>
          <o:OLEObject Type="Embed" ProgID="Equation.DSMT4" ShapeID="_x0000_i1182" DrawAspect="Content" ObjectID="_1690484848" r:id="rId350"/>
        </w:object>
      </w:r>
      <w:r w:rsidRPr="00F41B3F">
        <w:rPr>
          <w:rFonts w:ascii="Chu Van An" w:hAnsi="Chu Van An" w:cs="Chu Van An"/>
          <w:b/>
          <w:position w:val="-16"/>
          <w:sz w:val="24"/>
          <w:szCs w:val="24"/>
        </w:rPr>
        <w:object w:dxaOrig="720" w:dyaOrig="440" w14:anchorId="242CD0FF">
          <v:shape id="_x0000_i1183" type="#_x0000_t75" style="width:36pt;height:22.5pt" o:ole="">
            <v:imagedata r:id="rId351" o:title=""/>
          </v:shape>
          <o:OLEObject Type="Embed" ProgID="Equation.DSMT4" ShapeID="_x0000_i1183" DrawAspect="Content" ObjectID="_1690484849" r:id="rId352"/>
        </w:object>
      </w:r>
      <w:r w:rsidRPr="00F41B3F">
        <w:rPr>
          <w:rFonts w:ascii="Chu Van An" w:hAnsi="Chu Van An" w:cs="Chu Van An"/>
          <w:b/>
          <w:position w:val="-6"/>
          <w:sz w:val="24"/>
          <w:szCs w:val="24"/>
        </w:rPr>
        <w:object w:dxaOrig="1800" w:dyaOrig="279" w14:anchorId="665A9D40">
          <v:shape id="_x0000_i1184" type="#_x0000_t75" style="width:90pt;height:15pt" o:ole="">
            <v:imagedata r:id="rId353" o:title=""/>
          </v:shape>
          <o:OLEObject Type="Embed" ProgID="Equation.DSMT4" ShapeID="_x0000_i1184" DrawAspect="Content" ObjectID="_1690484850" r:id="rId354"/>
        </w:object>
      </w:r>
      <w:r w:rsidRPr="00F41B3F">
        <w:rPr>
          <w:rFonts w:ascii="Chu Van An" w:hAnsi="Chu Van An" w:cs="Chu Van An"/>
          <w:b/>
          <w:sz w:val="24"/>
          <w:szCs w:val="24"/>
        </w:rPr>
        <w:t>.</w:t>
      </w:r>
    </w:p>
    <w:p w14:paraId="65A39ED5" w14:textId="6A6369C9" w:rsidR="003B77C9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F41B3F" w14:paraId="2323FE3F" w14:textId="77777777" w:rsidTr="00F41B3F">
        <w:tc>
          <w:tcPr>
            <w:tcW w:w="6200" w:type="dxa"/>
            <w:shd w:val="clear" w:color="auto" w:fill="auto"/>
          </w:tcPr>
          <w:p w14:paraId="6FF01740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960" w:dyaOrig="405" w14:anchorId="0F2EF0E7">
                <v:shape id="_x0000_i1185" type="#_x0000_t75" style="width:48pt;height:20.25pt" o:ole="">
                  <v:imagedata r:id="rId355" o:title=""/>
                </v:shape>
                <o:OLEObject Type="Embed" ProgID="Equation.DSMT4" ShapeID="_x0000_i1185" DrawAspect="Content" ObjectID="_1690484851" r:id="rId35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đạo hàm thỏa mãn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16DC85F8">
                <v:shape id="_x0000_i1186" type="#_x0000_t75" style="width:45.75pt;height:20.25pt" o:ole="">
                  <v:imagedata r:id="rId357" o:title=""/>
                </v:shape>
                <o:OLEObject Type="Embed" ProgID="Equation.DSMT4" ShapeID="_x0000_i1186" DrawAspect="Content" ObjectID="_1690484852" r:id="rId35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Giá trị của biểu thức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50" w:dyaOrig="660" w14:anchorId="250C297A">
                <v:shape id="_x0000_i1187" type="#_x0000_t75" style="width:83.25pt;height:33pt" o:ole="">
                  <v:imagedata r:id="rId359" o:title=""/>
                </v:shape>
                <o:OLEObject Type="Embed" ProgID="Equation.DSMT4" ShapeID="_x0000_i1187" DrawAspect="Content" ObjectID="_1690484853" r:id="rId3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68B8E796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85" w:dyaOrig="255" w14:anchorId="5E9FF181">
                <v:shape id="_x0000_i1188" type="#_x0000_t75" style="width:14.25pt;height:12.75pt" o:ole="">
                  <v:imagedata r:id="rId361" o:title=""/>
                </v:shape>
                <o:OLEObject Type="Embed" ProgID="Equation.DSMT4" ShapeID="_x0000_i1188" DrawAspect="Content" ObjectID="_1690484854" r:id="rId3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3900C6F1">
                <v:shape id="_x0000_i1189" type="#_x0000_t75" style="width:9pt;height:14.25pt" o:ole="">
                  <v:imagedata r:id="rId363" o:title=""/>
                </v:shape>
                <o:OLEObject Type="Embed" ProgID="Equation.DSMT4" ShapeID="_x0000_i1189" DrawAspect="Content" ObjectID="_1690484855" r:id="rId3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10" w:dyaOrig="615" w14:anchorId="6DDCE6A9">
                <v:shape id="_x0000_i1190" type="#_x0000_t75" style="width:11.25pt;height:30.75pt" o:ole="">
                  <v:imagedata r:id="rId365" o:title=""/>
                </v:shape>
                <o:OLEObject Type="Embed" ProgID="Equation.DSMT4" ShapeID="_x0000_i1190" DrawAspect="Content" ObjectID="_1690484856" r:id="rId366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40" w:dyaOrig="615" w14:anchorId="4E89DCCD">
                <v:shape id="_x0000_i1191" type="#_x0000_t75" style="width:12pt;height:30.75pt" o:ole="">
                  <v:imagedata r:id="rId367" o:title=""/>
                </v:shape>
                <o:OLEObject Type="Embed" ProgID="Equation.DSMT4" ShapeID="_x0000_i1191" DrawAspect="Content" ObjectID="_1690484857" r:id="rId3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9950B8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4CBA538C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76C8105A" w14:textId="77777777" w:rsidTr="00F41B3F">
        <w:tc>
          <w:tcPr>
            <w:tcW w:w="6200" w:type="dxa"/>
            <w:shd w:val="clear" w:color="auto" w:fill="auto"/>
          </w:tcPr>
          <w:p w14:paraId="36DD8F4E" w14:textId="77777777" w:rsidR="00F41B3F" w:rsidRPr="00F41B3F" w:rsidRDefault="00F41B3F" w:rsidP="00085FB5">
            <w:pPr>
              <w:mirrorIndents/>
              <w:rPr>
                <w:rFonts w:ascii="Chu Van An" w:eastAsia="Calibri" w:hAnsi="Chu Van An" w:cs="Chu Van An"/>
                <w:b/>
                <w:color w:val="800080"/>
                <w:sz w:val="24"/>
                <w:szCs w:val="24"/>
                <w:lang w:val="it-IT"/>
              </w:rPr>
            </w:pPr>
            <w:r w:rsidRPr="00F41B3F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it-IT"/>
              </w:rPr>
              <w:t>Câu 2:</w:t>
            </w:r>
            <w:r w:rsidRPr="00F41B3F">
              <w:rPr>
                <w:rFonts w:ascii="Chu Van An" w:eastAsia="Calibri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330" w14:anchorId="19E8849C">
                <v:shape id="_x0000_i1192" type="#_x0000_t75" style="width:45.75pt;height:16.5pt" o:ole="">
                  <v:imagedata r:id="rId369" o:title=""/>
                </v:shape>
                <o:OLEObject Type="Embed" ProgID="Equation.DSMT4" ShapeID="_x0000_i1192" DrawAspect="Content" ObjectID="_1690484858" r:id="rId370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</w:rPr>
              <w:t xml:space="preserve"> có đạo hàm thỏa mãn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083409E0">
                <v:shape id="_x0000_i1193" type="#_x0000_t75" style="width:48pt;height:20.25pt" o:ole="">
                  <v:imagedata r:id="rId371" o:title=""/>
                </v:shape>
                <o:OLEObject Type="Embed" ProgID="Equation.DSMT4" ShapeID="_x0000_i1193" DrawAspect="Content" ObjectID="_1690484859" r:id="rId372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</w:rPr>
              <w:t xml:space="preserve">. Giá trị của biểu thức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65" w:dyaOrig="660" w14:anchorId="4F6B8880">
                <v:shape id="_x0000_i1194" type="#_x0000_t75" style="width:83.25pt;height:33pt" o:ole="">
                  <v:imagedata r:id="rId373" o:title=""/>
                </v:shape>
                <o:OLEObject Type="Embed" ProgID="Equation.DSMT4" ShapeID="_x0000_i1194" DrawAspect="Content" ObjectID="_1690484860" r:id="rId374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</w:rPr>
              <w:t>bằng</w:t>
            </w:r>
          </w:p>
          <w:p w14:paraId="6CCF63B2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Calibri" w:hAnsi="Chu Van An" w:cs="Chu Van An"/>
                <w:b/>
                <w:color w:val="800080"/>
                <w:sz w:val="24"/>
                <w:szCs w:val="24"/>
                <w:lang w:val="it-IT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Calibri" w:hAnsi="Chu Van An" w:cs="Chu Van An"/>
                <w:position w:val="-24"/>
                <w:sz w:val="24"/>
                <w:szCs w:val="24"/>
              </w:rPr>
              <w:object w:dxaOrig="255" w:dyaOrig="630" w14:anchorId="6B608431">
                <v:shape id="_x0000_i1195" type="#_x0000_t75" style="width:12.75pt;height:31.5pt" o:ole="">
                  <v:imagedata r:id="rId375" o:title=""/>
                </v:shape>
                <o:OLEObject Type="Embed" ProgID="Equation.DSMT4" ShapeID="_x0000_i1195" DrawAspect="Content" ObjectID="_1690484861" r:id="rId376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Calibri" w:hAnsi="Chu Van An" w:cs="Chu Van An"/>
                <w:position w:val="-4"/>
                <w:sz w:val="24"/>
                <w:szCs w:val="24"/>
              </w:rPr>
              <w:object w:dxaOrig="285" w:dyaOrig="255" w14:anchorId="70BC4901">
                <v:shape id="_x0000_i1196" type="#_x0000_t75" style="width:14.25pt;height:12.75pt" o:ole="">
                  <v:imagedata r:id="rId377" o:title=""/>
                </v:shape>
                <o:OLEObject Type="Embed" ProgID="Equation.DSMT4" ShapeID="_x0000_i1196" DrawAspect="Content" ObjectID="_1690484862" r:id="rId378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Calibri" w:hAnsi="Chu Van An" w:cs="Chu Van An"/>
                <w:position w:val="-6"/>
                <w:sz w:val="24"/>
                <w:szCs w:val="24"/>
              </w:rPr>
              <w:object w:dxaOrig="165" w:dyaOrig="285" w14:anchorId="0249994A">
                <v:shape id="_x0000_i1197" type="#_x0000_t75" style="width:8.25pt;height:14.25pt" o:ole="">
                  <v:imagedata r:id="rId379" o:title=""/>
                </v:shape>
                <o:OLEObject Type="Embed" ProgID="Equation.DSMT4" ShapeID="_x0000_i1197" DrawAspect="Content" ObjectID="_1690484863" r:id="rId380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Calibri" w:hAnsi="Chu Van An" w:cs="Chu Van An"/>
                <w:position w:val="-24"/>
                <w:sz w:val="24"/>
                <w:szCs w:val="24"/>
              </w:rPr>
              <w:object w:dxaOrig="255" w:dyaOrig="630" w14:anchorId="5C8A4AFA">
                <v:shape id="_x0000_i1198" type="#_x0000_t75" style="width:12.75pt;height:31.5pt" o:ole="">
                  <v:imagedata r:id="rId381" o:title=""/>
                </v:shape>
                <o:OLEObject Type="Embed" ProgID="Equation.DSMT4" ShapeID="_x0000_i1198" DrawAspect="Content" ObjectID="_1690484864" r:id="rId382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</w:p>
          <w:p w14:paraId="6B30A4FD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44366B88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4B46B2F3" w14:textId="77777777" w:rsidTr="00F41B3F">
        <w:tc>
          <w:tcPr>
            <w:tcW w:w="6200" w:type="dxa"/>
            <w:shd w:val="clear" w:color="auto" w:fill="auto"/>
          </w:tcPr>
          <w:p w14:paraId="742845A0" w14:textId="77777777" w:rsidR="00F41B3F" w:rsidRPr="00665F98" w:rsidRDefault="00F41B3F" w:rsidP="00085FB5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F41B3F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lastRenderedPageBreak/>
              <w:t>Câu 3:</w:t>
            </w:r>
            <w:r w:rsidRPr="00665F9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F41B3F">
              <w:rPr>
                <w:rFonts w:eastAsia="Arial"/>
                <w:position w:val="-10"/>
                <w:lang w:val="fr-FR"/>
              </w:rPr>
              <w:object w:dxaOrig="1320" w:dyaOrig="360" w14:anchorId="406B4146">
                <v:shape id="_x0000_i1199" type="#_x0000_t75" style="width:66pt;height:18.75pt" o:ole="">
                  <v:imagedata r:id="rId383" o:title=""/>
                </v:shape>
                <o:OLEObject Type="Embed" ProgID="Equation.DSMT4" ShapeID="_x0000_i1199" DrawAspect="Content" ObjectID="_1690484865" r:id="rId384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Mệnh đề nào dưới đây </w:t>
            </w:r>
            <w:r w:rsidRPr="00665F98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đúng</w:t>
            </w:r>
            <w:r w:rsidRPr="00665F98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480411EC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85" w:dyaOrig="315" w14:anchorId="6DB3ECD9">
                <v:shape id="_x0000_i1200" type="#_x0000_t75" style="width:44.25pt;height:15.75pt" o:ole="">
                  <v:imagedata r:id="rId385" o:title=""/>
                </v:shape>
                <o:OLEObject Type="Embed" ProgID="Equation.DSMT4" ShapeID="_x0000_i1200" DrawAspect="Content" ObjectID="_1690484866" r:id="rId38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75" w:dyaOrig="405" w14:anchorId="2A92398B">
                <v:shape id="_x0000_i1201" type="#_x0000_t75" style="width:48.75pt;height:20.25pt" o:ole="">
                  <v:imagedata r:id="rId387" o:title=""/>
                </v:shape>
                <o:OLEObject Type="Embed" ProgID="Equation.DSMT4" ShapeID="_x0000_i1201" DrawAspect="Content" ObjectID="_1690484867" r:id="rId38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F305BE1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1755" w:dyaOrig="660" w14:anchorId="46B654F3">
                <v:shape id="_x0000_i1202" type="#_x0000_t75" style="width:87.75pt;height:33pt" o:ole="">
                  <v:imagedata r:id="rId389" o:title=""/>
                </v:shape>
                <o:OLEObject Type="Embed" ProgID="Equation.DSMT4" ShapeID="_x0000_i1202" DrawAspect="Content" ObjectID="_1690484868" r:id="rId39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1725" w:dyaOrig="660" w14:anchorId="5BE5C4BE">
                <v:shape id="_x0000_i1203" type="#_x0000_t75" style="width:86.25pt;height:33pt" o:ole="">
                  <v:imagedata r:id="rId391" o:title=""/>
                </v:shape>
                <o:OLEObject Type="Embed" ProgID="Equation.DSMT4" ShapeID="_x0000_i1203" DrawAspect="Content" ObjectID="_1690484869" r:id="rId39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41BC1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3DD90FFA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36E5C01C" w14:textId="77777777" w:rsidTr="00F41B3F">
        <w:tc>
          <w:tcPr>
            <w:tcW w:w="6200" w:type="dxa"/>
            <w:shd w:val="clear" w:color="auto" w:fill="auto"/>
          </w:tcPr>
          <w:p w14:paraId="724BF8E7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Câu 4:</w: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F41B3F">
              <w:rPr>
                <w:rFonts w:eastAsia="Times New Roman"/>
                <w:position w:val="-14"/>
              </w:rPr>
              <w:object w:dxaOrig="960" w:dyaOrig="405" w14:anchorId="18B99E65">
                <v:shape id="_x0000_i1204" type="#_x0000_t75" style="width:48pt;height:20.25pt" o:ole="">
                  <v:imagedata r:id="rId393" o:title=""/>
                </v:shape>
                <o:OLEObject Type="Embed" ProgID="Equation.DSMT4" ShapeID="_x0000_i1204" DrawAspect="Content" ObjectID="_1690484870" r:id="rId394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xác định trên </w:t>
            </w:r>
            <w:r w:rsidRPr="00F41B3F">
              <w:rPr>
                <w:rFonts w:eastAsia="Times New Roman"/>
                <w:position w:val="-4"/>
              </w:rPr>
              <w:object w:dxaOrig="255" w:dyaOrig="255" w14:anchorId="23FE355A">
                <v:shape id="_x0000_i1205" type="#_x0000_t75" style="width:12.75pt;height:12.75pt" o:ole="">
                  <v:imagedata r:id="rId395" o:title=""/>
                </v:shape>
                <o:OLEObject Type="Embed" ProgID="Equation.DSMT4" ShapeID="_x0000_i1205" DrawAspect="Content" ObjectID="_1690484871" r:id="rId396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thỏa mãn </w:t>
            </w:r>
            <w:r w:rsidRPr="00F41B3F">
              <w:rPr>
                <w:rFonts w:eastAsia="Times New Roman"/>
                <w:position w:val="-24"/>
              </w:rPr>
              <w:object w:dxaOrig="2025" w:dyaOrig="660" w14:anchorId="6A517B0F">
                <v:shape id="_x0000_i1206" type="#_x0000_t75" style="width:101.25pt;height:33pt" o:ole="">
                  <v:imagedata r:id="rId397" o:title=""/>
                </v:shape>
                <o:OLEObject Type="Embed" ProgID="Equation.DSMT4" ShapeID="_x0000_i1206" DrawAspect="Content" ObjectID="_1690484872" r:id="rId398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>. Kết quả đúng là</w:t>
            </w:r>
          </w:p>
          <w:p w14:paraId="6798B3F2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52EAE596">
                <v:shape id="_x0000_i1207" type="#_x0000_t75" style="width:48.75pt;height:20.25pt" o:ole="">
                  <v:imagedata r:id="rId399" o:title=""/>
                </v:shape>
                <o:OLEObject Type="Embed" ProgID="Equation.DSMT4" ShapeID="_x0000_i1207" DrawAspect="Content" ObjectID="_1690484873" r:id="rId4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05" w:dyaOrig="405" w14:anchorId="18767DFE">
                <v:shape id="_x0000_i1208" type="#_x0000_t75" style="width:50.25pt;height:20.25pt" o:ole="">
                  <v:imagedata r:id="rId401" o:title=""/>
                </v:shape>
                <o:OLEObject Type="Embed" ProgID="Equation.DSMT4" ShapeID="_x0000_i1208" DrawAspect="Content" ObjectID="_1690484874" r:id="rId40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14CC2C3A">
                <v:shape id="_x0000_i1209" type="#_x0000_t75" style="width:48.75pt;height:20.25pt" o:ole="">
                  <v:imagedata r:id="rId403" o:title=""/>
                </v:shape>
                <o:OLEObject Type="Embed" ProgID="Equation.DSMT4" ShapeID="_x0000_i1209" DrawAspect="Content" ObjectID="_1690484875" r:id="rId40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77C97453">
                <v:shape id="_x0000_i1210" type="#_x0000_t75" style="width:48.75pt;height:20.25pt" o:ole="">
                  <v:imagedata r:id="rId405" o:title=""/>
                </v:shape>
                <o:OLEObject Type="Embed" ProgID="Equation.DSMT4" ShapeID="_x0000_i1210" DrawAspect="Content" ObjectID="_1690484876" r:id="rId40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83C38D5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695D2F20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5425875F" w14:textId="77777777" w:rsidTr="00F41B3F">
        <w:tc>
          <w:tcPr>
            <w:tcW w:w="6200" w:type="dxa"/>
            <w:shd w:val="clear" w:color="auto" w:fill="auto"/>
          </w:tcPr>
          <w:p w14:paraId="2707B1B7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eastAsia="Arial"/>
                <w:position w:val="-10"/>
              </w:rPr>
              <w:object w:dxaOrig="3300" w:dyaOrig="315" w14:anchorId="06808A65">
                <v:shape id="_x0000_i1211" type="#_x0000_t75" style="width:165pt;height:15.75pt" o:ole="">
                  <v:imagedata r:id="rId407" o:title=""/>
                </v:shape>
                <o:OLEObject Type="Embed" ProgID="Equation.DSMT4" ShapeID="_x0000_i1211" DrawAspect="Content" ObjectID="_1690484877" r:id="rId408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F41B3F">
              <w:rPr>
                <w:rFonts w:eastAsia="Arial"/>
                <w:position w:val="-14"/>
              </w:rPr>
              <w:object w:dxaOrig="615" w:dyaOrig="405" w14:anchorId="0C49EA16">
                <v:shape id="_x0000_i1212" type="#_x0000_t75" style="width:30.75pt;height:20.25pt" o:ole="">
                  <v:imagedata r:id="rId409" o:title=""/>
                </v:shape>
                <o:OLEObject Type="Embed" ProgID="Equation.DSMT4" ShapeID="_x0000_i1212" DrawAspect="Content" ObjectID="_1690484878" r:id="rId410"/>
              </w:object>
            </w:r>
          </w:p>
          <w:p w14:paraId="6D396E27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00" w:dyaOrig="270" w14:anchorId="0AA5F39C">
                <v:shape id="_x0000_i1213" type="#_x0000_t75" style="width:30pt;height:13.5pt" o:ole="">
                  <v:imagedata r:id="rId411" o:title=""/>
                </v:shape>
                <o:OLEObject Type="Embed" ProgID="Equation.DSMT4" ShapeID="_x0000_i1213" DrawAspect="Content" ObjectID="_1690484879" r:id="rId41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20" w:dyaOrig="285" w14:anchorId="1B7F6232">
                <v:shape id="_x0000_i1214" type="#_x0000_t75" style="width:36pt;height:14.25pt" o:ole="">
                  <v:imagedata r:id="rId413" o:title=""/>
                </v:shape>
                <o:OLEObject Type="Embed" ProgID="Equation.DSMT4" ShapeID="_x0000_i1214" DrawAspect="Content" ObjectID="_1690484880" r:id="rId41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00" w:dyaOrig="285" w14:anchorId="00E6C653">
                <v:shape id="_x0000_i1215" type="#_x0000_t75" style="width:30pt;height:14.25pt" o:ole="">
                  <v:imagedata r:id="rId415" o:title=""/>
                </v:shape>
                <o:OLEObject Type="Embed" ProgID="Equation.DSMT4" ShapeID="_x0000_i1215" DrawAspect="Content" ObjectID="_1690484881" r:id="rId41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00" w:dyaOrig="285" w14:anchorId="30530D6F">
                <v:shape id="_x0000_i1216" type="#_x0000_t75" style="width:30pt;height:14.25pt" o:ole="">
                  <v:imagedata r:id="rId417" o:title=""/>
                </v:shape>
                <o:OLEObject Type="Embed" ProgID="Equation.DSMT4" ShapeID="_x0000_i1216" DrawAspect="Content" ObjectID="_1690484882" r:id="rId41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43C29B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758D98A2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0B05A136" w14:textId="77777777" w:rsidTr="00F41B3F">
        <w:tc>
          <w:tcPr>
            <w:tcW w:w="6200" w:type="dxa"/>
            <w:shd w:val="clear" w:color="auto" w:fill="auto"/>
          </w:tcPr>
          <w:p w14:paraId="3EC71F8E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7D372666">
                <v:shape id="_x0000_i1217" type="#_x0000_t75" style="width:33pt;height:20.25pt" o:ole="">
                  <v:imagedata r:id="rId419" o:title=""/>
                </v:shape>
                <o:OLEObject Type="Embed" ProgID="Equation.DSMT4" ShapeID="_x0000_i1217" DrawAspect="Content" ObjectID="_1690484883" r:id="rId42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 Chọn khẳng định sai?</w:t>
            </w:r>
          </w:p>
          <w:p w14:paraId="78124E78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Hàm số có đạo hàm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85" w14:anchorId="47C922E8">
                <v:shape id="_x0000_i1218" type="#_x0000_t75" style="width:26.25pt;height:14.25pt" o:ole="">
                  <v:imagedata r:id="rId421" o:title=""/>
                </v:shape>
                <o:OLEObject Type="Embed" ProgID="Equation.DSMT4" ShapeID="_x0000_i1218" DrawAspect="Content" ObjectID="_1690484884" r:id="rId42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594129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Hàm số liên tục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A4D0CA7">
                <v:shape id="_x0000_i1219" type="#_x0000_t75" style="width:27.75pt;height:14.25pt" o:ole="">
                  <v:imagedata r:id="rId423" o:title=""/>
                </v:shape>
                <o:OLEObject Type="Embed" ProgID="Equation.DSMT4" ShapeID="_x0000_i1219" DrawAspect="Content" ObjectID="_1690484885" r:id="rId42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25AD92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Hàm số liên tục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85" w14:anchorId="48EB2B80">
                <v:shape id="_x0000_i1220" type="#_x0000_t75" style="width:26.25pt;height:14.25pt" o:ole="">
                  <v:imagedata r:id="rId425" o:title=""/>
                </v:shape>
                <o:OLEObject Type="Embed" ProgID="Equation.DSMT4" ShapeID="_x0000_i1220" DrawAspect="Content" ObjectID="_1690484886" r:id="rId42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806E44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Hàm số có đạo hàm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0F09642">
                <v:shape id="_x0000_i1221" type="#_x0000_t75" style="width:27.75pt;height:14.25pt" o:ole="">
                  <v:imagedata r:id="rId427" o:title=""/>
                </v:shape>
                <o:OLEObject Type="Embed" ProgID="Equation.DSMT4" ShapeID="_x0000_i1221" DrawAspect="Content" ObjectID="_1690484887" r:id="rId42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212F154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0BC1206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4063B7F9" w14:textId="77777777" w:rsidTr="00F41B3F">
        <w:tc>
          <w:tcPr>
            <w:tcW w:w="6200" w:type="dxa"/>
            <w:shd w:val="clear" w:color="auto" w:fill="auto"/>
          </w:tcPr>
          <w:p w14:paraId="72063D27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05" w:dyaOrig="390" w14:anchorId="28C123C4">
                <v:shape id="_x0000_i1222" type="#_x0000_t75" style="width:65.25pt;height:19.5pt" o:ole="">
                  <v:imagedata r:id="rId429" o:title=""/>
                </v:shape>
                <o:OLEObject Type="Embed" ProgID="Equation.DSMT4" ShapeID="_x0000_i1222" DrawAspect="Content" ObjectID="_1690484888" r:id="rId43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Khẳng định nào sau đây là khẳng định </w:t>
            </w:r>
            <w:r w:rsidRPr="00F41B3F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>sai?</w:t>
            </w:r>
          </w:p>
          <w:p w14:paraId="7464E545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390" w14:anchorId="1485DC1E">
                <v:shape id="_x0000_i1223" type="#_x0000_t75" style="width:43.5pt;height:19.5pt" o:ole="">
                  <v:imagedata r:id="rId431" o:title=""/>
                </v:shape>
                <o:OLEObject Type="Embed" ProgID="Equation.DSMT4" ShapeID="_x0000_i1223" DrawAspect="Content" ObjectID="_1690484889" r:id="rId43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DBC7BAE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6E5A1591">
                <v:shape id="_x0000_i1224" type="#_x0000_t75" style="width:28.5pt;height:19.5pt" o:ole="">
                  <v:imagedata r:id="rId433" o:title=""/>
                </v:shape>
                <o:OLEObject Type="Embed" ProgID="Equation.DSMT4" ShapeID="_x0000_i1224" DrawAspect="Content" ObjectID="_1690484890" r:id="rId43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đạo hàm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70" w14:anchorId="10FA59BF">
                <v:shape id="_x0000_i1225" type="#_x0000_t75" style="width:26.25pt;height:13.5pt" o:ole="">
                  <v:imagedata r:id="rId435" o:title=""/>
                </v:shape>
                <o:OLEObject Type="Embed" ProgID="Equation.DSMT4" ShapeID="_x0000_i1225" DrawAspect="Content" ObjectID="_1690484891" r:id="rId43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2E1A68B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6F51AC35">
                <v:shape id="_x0000_i1226" type="#_x0000_t75" style="width:28.5pt;height:19.5pt" o:ole="">
                  <v:imagedata r:id="rId437" o:title=""/>
                </v:shape>
                <o:OLEObject Type="Embed" ProgID="Equation.DSMT4" ShapeID="_x0000_i1226" DrawAspect="Content" ObjectID="_1690484892" r:id="rId438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liên tục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70" w14:anchorId="2B485375">
                <v:shape id="_x0000_i1227" type="#_x0000_t75" style="width:26.25pt;height:13.5pt" o:ole="">
                  <v:imagedata r:id="rId439" o:title=""/>
                </v:shape>
                <o:OLEObject Type="Embed" ProgID="Equation.DSMT4" ShapeID="_x0000_i1227" DrawAspect="Content" ObjectID="_1690484893" r:id="rId44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5BEDE4A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10B6800E">
                <v:shape id="_x0000_i1228" type="#_x0000_t75" style="width:28.5pt;height:19.5pt" o:ole="">
                  <v:imagedata r:id="rId441" o:title=""/>
                </v:shape>
                <o:OLEObject Type="Embed" ProgID="Equation.DSMT4" ShapeID="_x0000_i1228" DrawAspect="Content" ObjectID="_1690484894" r:id="rId44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đạt giá trị nhỏ nhất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70" w14:anchorId="445B56AD">
                <v:shape id="_x0000_i1229" type="#_x0000_t75" style="width:26.25pt;height:13.5pt" o:ole="">
                  <v:imagedata r:id="rId443" o:title=""/>
                </v:shape>
                <o:OLEObject Type="Embed" ProgID="Equation.DSMT4" ShapeID="_x0000_i1229" DrawAspect="Content" ObjectID="_1690484895" r:id="rId44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66294C6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4EF24C3E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6A7211A7" w14:textId="77777777" w:rsidTr="00F41B3F">
        <w:tc>
          <w:tcPr>
            <w:tcW w:w="6200" w:type="dxa"/>
            <w:shd w:val="clear" w:color="auto" w:fill="auto"/>
          </w:tcPr>
          <w:p w14:paraId="4C958FF1" w14:textId="77777777" w:rsidR="00F41B3F" w:rsidRPr="00F41B3F" w:rsidRDefault="00F41B3F" w:rsidP="00085FB5">
            <w:pPr>
              <w:pStyle w:val="cau"/>
              <w:spacing w:before="0" w:after="0"/>
              <w:ind w:left="0" w:firstLine="0"/>
              <w:mirrorIndents/>
              <w:jc w:val="left"/>
              <w:rPr>
                <w:rFonts w:ascii="Chu Van An" w:eastAsia="MS Mincho" w:hAnsi="Chu Van An" w:cs="Chu Van An"/>
                <w:b/>
                <w:color w:val="0000FF"/>
                <w:lang w:eastAsia="ja-JP"/>
              </w:rPr>
            </w:pPr>
            <w:r w:rsidRPr="00F41B3F">
              <w:rPr>
                <w:rFonts w:ascii="Chu Van An" w:eastAsia="MS Mincho" w:hAnsi="Chu Van An" w:cs="Chu Van An"/>
                <w:b/>
                <w:color w:val="0000FF"/>
                <w:lang w:eastAsia="ja-JP"/>
              </w:rPr>
              <w:t>Câu 8:</w:t>
            </w:r>
            <w:r w:rsidRPr="00F41B3F">
              <w:rPr>
                <w:rFonts w:ascii="Chu Van An" w:hAnsi="Chu Van An" w:cs="Chu Van An"/>
                <w:color w:val="000000"/>
              </w:rPr>
              <w:t xml:space="preserve">Nếu </w:t>
            </w:r>
            <w:r w:rsidRPr="00F41B3F">
              <w:rPr>
                <w:rFonts w:ascii="Chu Van An" w:eastAsia="Calibri" w:hAnsi="Chu Van An" w:cs="Chu Van An"/>
                <w:color w:val="000000"/>
                <w:position w:val="-14"/>
              </w:rPr>
              <w:object w:dxaOrig="585" w:dyaOrig="390" w14:anchorId="7F191086">
                <v:shape id="_x0000_i1230" type="#_x0000_t75" style="width:29.25pt;height:19.5pt" o:ole="">
                  <v:imagedata r:id="rId445" o:title=""/>
                </v:shape>
                <o:OLEObject Type="Embed" ProgID="Equation.DSMT4" ShapeID="_x0000_i1230" DrawAspect="Content" ObjectID="_1690484896" r:id="rId446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là các hàm số có đạo hàm và</w:t>
            </w:r>
            <w:r w:rsidRPr="00F41B3F">
              <w:rPr>
                <w:rFonts w:ascii="Chu Van An" w:eastAsia="Calibri" w:hAnsi="Chu Van An" w:cs="Chu Van An"/>
                <w:color w:val="000000"/>
                <w:position w:val="-14"/>
              </w:rPr>
              <w:object w:dxaOrig="1125" w:dyaOrig="390" w14:anchorId="7F9BD12C">
                <v:shape id="_x0000_i1231" type="#_x0000_t75" style="width:56.25pt;height:19.5pt" o:ole="">
                  <v:imagedata r:id="rId447" o:title=""/>
                </v:shape>
                <o:OLEObject Type="Embed" ProgID="Equation.DSMT4" ShapeID="_x0000_i1231" DrawAspect="Content" ObjectID="_1690484897" r:id="rId448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 xml:space="preserve">, thì giá trị </w:t>
            </w:r>
            <w:r w:rsidRPr="00F41B3F">
              <w:rPr>
                <w:rFonts w:ascii="Chu Van An" w:eastAsia="Calibri" w:hAnsi="Chu Van An" w:cs="Chu Van An"/>
                <w:color w:val="000000"/>
                <w:position w:val="-20"/>
              </w:rPr>
              <w:object w:dxaOrig="1575" w:dyaOrig="585" w14:anchorId="17B485CA">
                <v:shape id="_x0000_i1232" type="#_x0000_t75" style="width:78.75pt;height:29.25pt" o:ole="">
                  <v:imagedata r:id="rId449" o:title=""/>
                </v:shape>
                <o:OLEObject Type="Embed" ProgID="Equation.DSMT4" ShapeID="_x0000_i1232" DrawAspect="Content" ObjectID="_1690484898" r:id="rId450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bằng</w:t>
            </w:r>
          </w:p>
          <w:p w14:paraId="20BFEB24" w14:textId="77777777" w:rsidR="00F41B3F" w:rsidRPr="00665F98" w:rsidRDefault="00F41B3F" w:rsidP="00085FB5">
            <w:pPr>
              <w:pStyle w:val="tn1dong"/>
              <w:tabs>
                <w:tab w:val="clear" w:pos="425"/>
                <w:tab w:val="clear" w:pos="2268"/>
                <w:tab w:val="clear" w:pos="4111"/>
                <w:tab w:val="clear" w:pos="5954"/>
                <w:tab w:val="left" w:pos="85"/>
                <w:tab w:val="left" w:pos="1616"/>
                <w:tab w:val="left" w:pos="3146"/>
                <w:tab w:val="left" w:pos="4535"/>
              </w:tabs>
              <w:ind w:left="0" w:firstLine="0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</w:rPr>
              <w:t>A.</w:t>
            </w:r>
            <w:r>
              <w:rPr>
                <w:rFonts w:ascii="Chu Van An" w:eastAsia="MS Mincho" w:hAnsi="Chu Van An" w:cs="Chu Van An"/>
                <w:b/>
                <w:color w:val="0000FF"/>
                <w:lang w:eastAsia="ja-JP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hAnsi="Chu Van An" w:cs="Chu Van An"/>
                <w:color w:val="000000"/>
                <w:position w:val="-20"/>
              </w:rPr>
              <w:object w:dxaOrig="240" w:dyaOrig="525" w14:anchorId="037D5327">
                <v:shape id="_x0000_i1233" type="#_x0000_t75" style="width:12pt;height:26.25pt" o:ole="">
                  <v:imagedata r:id="rId451" o:title=""/>
                </v:shape>
                <o:OLEObject Type="Embed" ProgID="Equation.DSMT4" ShapeID="_x0000_i1233" DrawAspect="Content" ObjectID="_1690484899" r:id="rId452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.  </w:t>
            </w:r>
            <w:r w:rsidRPr="00F41B3F">
              <w:rPr>
                <w:rFonts w:ascii="Chu Van An" w:hAnsi="Chu Van An" w:cs="Chu Van An"/>
                <w:b/>
                <w:color w:val="0000FF"/>
                <w:position w:val="-4"/>
              </w:rPr>
              <w:object w:dxaOrig="195" w:dyaOrig="240" w14:anchorId="79EBBE8E">
                <v:shape id="_x0000_i1234" type="#_x0000_t75" style="width:9.75pt;height:12pt" o:ole="">
                  <v:imagedata r:id="rId453" o:title=""/>
                </v:shape>
                <o:OLEObject Type="Embed" ProgID="Equation.DSMT4" ShapeID="_x0000_i1234" DrawAspect="Content" ObjectID="_1690484900" r:id="rId454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.  </w:t>
            </w:r>
            <w:r w:rsidRPr="00F41B3F">
              <w:rPr>
                <w:rFonts w:ascii="Chu Van An" w:hAnsi="Chu Van An" w:cs="Chu Van An"/>
                <w:b/>
                <w:color w:val="0000FF"/>
                <w:position w:val="-4"/>
              </w:rPr>
              <w:object w:dxaOrig="195" w:dyaOrig="240" w14:anchorId="63FA410C">
                <v:shape id="_x0000_i1235" type="#_x0000_t75" style="width:9.75pt;height:12pt" o:ole="">
                  <v:imagedata r:id="rId455" o:title=""/>
                </v:shape>
                <o:OLEObject Type="Embed" ProgID="Equation.DSMT4" ShapeID="_x0000_i1235" DrawAspect="Content" ObjectID="_1690484901" r:id="rId456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position w:val="-24"/>
                <w:shd w:val="clear" w:color="auto" w:fill="FFFFFF"/>
              </w:rPr>
              <w:object w:dxaOrig="615" w:dyaOrig="630" w14:anchorId="129E661E">
                <v:shape id="_x0000_i1236" type="#_x0000_t75" style="width:30.75pt;height:31.5pt" o:ole="">
                  <v:imagedata r:id="rId457" o:title=""/>
                </v:shape>
                <o:OLEObject Type="Embed" ProgID="Equation.DSMT4" ShapeID="_x0000_i1236" DrawAspect="Content" ObjectID="_1690484902" r:id="rId458"/>
              </w:object>
            </w:r>
            <w:r w:rsidRPr="00F41B3F">
              <w:rPr>
                <w:rFonts w:ascii="Chu Van An" w:hAnsi="Chu Van An" w:cs="Chu Van An"/>
                <w:lang w:val="fr-FR"/>
              </w:rPr>
              <w:t>.</w:t>
            </w:r>
          </w:p>
          <w:p w14:paraId="7DAC8EB4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5FEB8C4B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494CCA33" w14:textId="77777777" w:rsidTr="00F41B3F">
        <w:tc>
          <w:tcPr>
            <w:tcW w:w="6200" w:type="dxa"/>
            <w:shd w:val="clear" w:color="auto" w:fill="auto"/>
          </w:tcPr>
          <w:p w14:paraId="351C2FE6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6" w:name="c9q"/>
            <w:bookmarkEnd w:id="46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9: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61C050EE">
                <v:shape id="_x0000_i1237" type="#_x0000_t75" style="width:28.5pt;height:20.25pt" o:ole="">
                  <v:imagedata r:id="rId459" o:title=""/>
                </v:shape>
                <o:OLEObject Type="Embed" ProgID="Equation.DSMT4" ShapeID="_x0000_i1237" DrawAspect="Content" ObjectID="_1690484903" r:id="rId4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xác định bởi </w:t>
            </w:r>
            <w:r w:rsidRPr="00F41B3F">
              <w:rPr>
                <w:rFonts w:ascii="Chu Van An" w:eastAsia="Times New Roman" w:hAnsi="Chu Van An" w:cs="Chu Van An"/>
                <w:position w:val="-52"/>
                <w:sz w:val="24"/>
                <w:szCs w:val="24"/>
              </w:rPr>
              <w:object w:dxaOrig="2700" w:dyaOrig="1170" w14:anchorId="29EDB7F8">
                <v:shape id="_x0000_i1238" type="#_x0000_t75" style="width:135pt;height:58.5pt" o:ole="">
                  <v:imagedata r:id="rId461" o:title=""/>
                </v:shape>
                <o:OLEObject Type="Embed" ProgID="Equation.DSMT4" ShapeID="_x0000_i1238" DrawAspect="Content" ObjectID="_1690484904" r:id="rId4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Giá trị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30" w:dyaOrig="405" w14:anchorId="1FB76216">
                <v:shape id="_x0000_i1239" type="#_x0000_t75" style="width:31.5pt;height:20.25pt" o:ole="">
                  <v:imagedata r:id="rId463" o:title=""/>
                </v:shape>
                <o:OLEObject Type="Embed" ProgID="Equation.DSMT4" ShapeID="_x0000_i1239" DrawAspect="Content" ObjectID="_1690484905" r:id="rId4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bằng</w:t>
            </w:r>
          </w:p>
          <w:p w14:paraId="15666A8A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7" w:name="c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0.</w:t>
            </w:r>
            <w:bookmarkStart w:id="48" w:name="c9b"/>
            <w:bookmarkEnd w:id="4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1.</w:t>
            </w:r>
            <w:bookmarkStart w:id="49" w:name="c9c"/>
            <w:bookmarkEnd w:id="4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593ABA49">
                <v:shape id="_x0000_i1240" type="#_x0000_t75" style="width:12pt;height:31.5pt" o:ole="">
                  <v:imagedata r:id="rId465" o:title=""/>
                </v:shape>
                <o:OLEObject Type="Embed" ProgID="Equation.DSMT4" ShapeID="_x0000_i1240" DrawAspect="Content" ObjectID="_1690484906" r:id="rId4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0" w:name="c9d"/>
            <w:bookmarkEnd w:id="4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không tồn tại.</w:t>
            </w:r>
          </w:p>
          <w:bookmarkEnd w:id="50"/>
          <w:p w14:paraId="1511FDC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6E40DC35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F41B3F" w14:paraId="454849F9" w14:textId="77777777" w:rsidTr="00F41B3F">
        <w:tc>
          <w:tcPr>
            <w:tcW w:w="6200" w:type="dxa"/>
            <w:shd w:val="clear" w:color="auto" w:fill="auto"/>
          </w:tcPr>
          <w:p w14:paraId="21F5E491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51" w:name="c10q"/>
            <w:bookmarkEnd w:id="51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10:</w: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62"/>
                <w:sz w:val="24"/>
                <w:szCs w:val="24"/>
              </w:rPr>
              <w:object w:dxaOrig="3360" w:dyaOrig="1365" w14:anchorId="3D09699F">
                <v:shape id="_x0000_i1241" type="#_x0000_t75" style="width:168pt;height:69pt" o:ole="">
                  <v:imagedata r:id="rId467" o:title=""/>
                </v:shape>
                <o:OLEObject Type="Embed" ProgID="Equation.DSMT4" ShapeID="_x0000_i1241" DrawAspect="Content" ObjectID="_1690484907" r:id="rId4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Khi đó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15" w:dyaOrig="405" w14:anchorId="2D25D034">
                <v:shape id="_x0000_i1242" type="#_x0000_t75" style="width:30.75pt;height:20.25pt" o:ole="">
                  <v:imagedata r:id="rId469" o:title=""/>
                </v:shape>
                <o:OLEObject Type="Embed" ProgID="Equation.DSMT4" ShapeID="_x0000_i1242" DrawAspect="Content" ObjectID="_1690484908" r:id="rId4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kết quả nào sau đây?</w:t>
            </w:r>
          </w:p>
          <w:p w14:paraId="714E4093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1EB133C2">
                <v:shape id="_x0000_i1243" type="#_x0000_t75" style="width:12pt;height:30.75pt" o:ole="">
                  <v:imagedata r:id="rId471" o:title=""/>
                </v:shape>
                <o:OLEObject Type="Embed" ProgID="Equation.DSMT4" ShapeID="_x0000_i1243" DrawAspect="Content" ObjectID="_1690484909" r:id="rId47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15" w14:anchorId="0F1B5D4A">
                <v:shape id="_x0000_i1244" type="#_x0000_t75" style="width:15.75pt;height:30.75pt" o:ole="">
                  <v:imagedata r:id="rId473" o:title=""/>
                </v:shape>
                <o:OLEObject Type="Embed" ProgID="Equation.DSMT4" ShapeID="_x0000_i1244" DrawAspect="Content" ObjectID="_1690484910" r:id="rId47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45" w:dyaOrig="615" w14:anchorId="27D6A21F">
                <v:shape id="_x0000_i1245" type="#_x0000_t75" style="width:17.25pt;height:30.75pt" o:ole="">
                  <v:imagedata r:id="rId475" o:title=""/>
                </v:shape>
                <o:OLEObject Type="Embed" ProgID="Equation.DSMT4" ShapeID="_x0000_i1245" DrawAspect="Content" ObjectID="_1690484911" r:id="rId4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Không tồn tại.</w:t>
            </w:r>
          </w:p>
          <w:p w14:paraId="6210468E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256F98DE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15C92EEA" w14:textId="77777777" w:rsidTr="00F41B3F">
        <w:tc>
          <w:tcPr>
            <w:tcW w:w="6200" w:type="dxa"/>
            <w:shd w:val="clear" w:color="auto" w:fill="auto"/>
          </w:tcPr>
          <w:p w14:paraId="014AC0AF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2" w:name="c11q"/>
            <w:bookmarkEnd w:id="52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11:</w: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 xml:space="preserve">Cho </w: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sv-SE" w:eastAsia="x-none"/>
              </w:rPr>
              <w:t>hàm</w: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 xml:space="preserve"> số </w:t>
            </w:r>
            <w:r w:rsidRPr="00F41B3F">
              <w:rPr>
                <w:rFonts w:eastAsia="Arial"/>
                <w:position w:val="-14"/>
              </w:rPr>
              <w:object w:dxaOrig="960" w:dyaOrig="405" w14:anchorId="7016489D">
                <v:shape id="_x0000_i1246" type="#_x0000_t75" style="width:48pt;height:20.25pt" o:ole="">
                  <v:imagedata r:id="rId477" o:title=""/>
                </v:shape>
                <o:OLEObject Type="Embed" ProgID="Equation.DSMT4" ShapeID="_x0000_i1246" DrawAspect="Content" ObjectID="_1690484912" r:id="rId478"/>
              </w:objec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 xml:space="preserve">có đạo hàm tại điểm </w:t>
            </w:r>
            <w:r w:rsidRPr="00F41B3F">
              <w:rPr>
                <w:rFonts w:eastAsia="Arial"/>
                <w:position w:val="-12"/>
              </w:rPr>
              <w:object w:dxaOrig="645" w:dyaOrig="360" w14:anchorId="21ECA892">
                <v:shape id="_x0000_i1247" type="#_x0000_t75" style="width:33pt;height:18.75pt" o:ole="">
                  <v:imagedata r:id="rId479" o:title=""/>
                </v:shape>
                <o:OLEObject Type="Embed" ProgID="Equation.DSMT4" ShapeID="_x0000_i1247" DrawAspect="Content" ObjectID="_1690484913" r:id="rId480"/>
              </w:objec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 xml:space="preserve">. Tìm </w:t>
            </w:r>
            <w:r w:rsidRPr="00F41B3F">
              <w:rPr>
                <w:rFonts w:eastAsia="Arial"/>
                <w:position w:val="-24"/>
              </w:rPr>
              <w:object w:dxaOrig="1875" w:dyaOrig="660" w14:anchorId="0F0BB47F">
                <v:shape id="_x0000_i1248" type="#_x0000_t75" style="width:93.75pt;height:33pt" o:ole="">
                  <v:imagedata r:id="rId481" o:title=""/>
                </v:shape>
                <o:OLEObject Type="Embed" ProgID="Equation.DSMT4" ShapeID="_x0000_i1248" DrawAspect="Content" ObjectID="_1690484914" r:id="rId482"/>
              </w:objec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2BCEAA47" w14:textId="77777777" w:rsidR="00F41B3F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bookmarkStart w:id="53" w:name="c11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95" w:dyaOrig="285" w14:anchorId="4F181C3D">
                <v:shape id="_x0000_i1249" type="#_x0000_t75" style="width:9.75pt;height:14.25pt" o:ole="">
                  <v:imagedata r:id="rId483" o:title=""/>
                </v:shape>
                <o:OLEObject Type="Embed" ProgID="Equation.DSMT4" ShapeID="_x0000_i1249" DrawAspect="Content" ObjectID="_1690484915" r:id="rId484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>.</w:t>
            </w:r>
            <w:bookmarkStart w:id="54" w:name="c11b"/>
            <w:bookmarkEnd w:id="53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15" w:dyaOrig="405" w14:anchorId="6B004186">
                <v:shape id="_x0000_i1250" type="#_x0000_t75" style="width:30.75pt;height:20.25pt" o:ole="">
                  <v:imagedata r:id="rId485" o:title=""/>
                </v:shape>
                <o:OLEObject Type="Embed" ProgID="Equation.DSMT4" ShapeID="_x0000_i1250" DrawAspect="Content" ObjectID="_1690484916" r:id="rId486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3267422F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bookmarkStart w:id="55" w:name="c11c"/>
            <w:bookmarkEnd w:id="54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455" w:dyaOrig="405" w14:anchorId="03DEAB11">
                <v:shape id="_x0000_i1251" type="#_x0000_t75" style="width:72.75pt;height:20.25pt" o:ole="">
                  <v:imagedata r:id="rId487" o:title=""/>
                </v:shape>
                <o:OLEObject Type="Embed" ProgID="Equation.DSMT4" ShapeID="_x0000_i1251" DrawAspect="Content" ObjectID="_1690484917" r:id="rId488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>.</w:t>
            </w:r>
            <w:bookmarkStart w:id="56" w:name="c11d"/>
            <w:bookmarkEnd w:id="5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455" w:dyaOrig="405" w14:anchorId="1055688C">
                <v:shape id="_x0000_i1252" type="#_x0000_t75" style="width:72.75pt;height:20.25pt" o:ole="">
                  <v:imagedata r:id="rId489" o:title=""/>
                </v:shape>
                <o:OLEObject Type="Embed" ProgID="Equation.DSMT4" ShapeID="_x0000_i1252" DrawAspect="Content" ObjectID="_1690484918" r:id="rId490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>.</w:t>
            </w:r>
          </w:p>
          <w:bookmarkEnd w:id="56"/>
          <w:p w14:paraId="3E62C2A1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6DD1697F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1E6C4F96" w14:textId="77777777" w:rsidTr="00F41B3F">
        <w:tc>
          <w:tcPr>
            <w:tcW w:w="6200" w:type="dxa"/>
            <w:shd w:val="clear" w:color="auto" w:fill="auto"/>
          </w:tcPr>
          <w:p w14:paraId="6219918F" w14:textId="77777777" w:rsidR="00F41B3F" w:rsidRPr="00F41B3F" w:rsidRDefault="00F41B3F" w:rsidP="00085FB5">
            <w:pPr>
              <w:pStyle w:val="cau"/>
              <w:spacing w:before="0" w:after="0"/>
              <w:ind w:left="0" w:firstLine="0"/>
              <w:mirrorIndents/>
              <w:jc w:val="left"/>
              <w:rPr>
                <w:rFonts w:ascii="Chu Van An" w:hAnsi="Chu Van An" w:cs="Chu Van An"/>
                <w:b/>
                <w:color w:val="0000FF"/>
              </w:rPr>
            </w:pPr>
            <w:r w:rsidRPr="00F41B3F">
              <w:rPr>
                <w:rFonts w:ascii="Chu Van An" w:hAnsi="Chu Van An" w:cs="Chu Van An"/>
                <w:b/>
                <w:color w:val="0000FF"/>
              </w:rPr>
              <w:t>Câu 12:</w:t>
            </w:r>
            <w:r w:rsidRPr="00F41B3F">
              <w:rPr>
                <w:rFonts w:ascii="Chu Van An" w:hAnsi="Chu Van An" w:cs="Chu Van An"/>
              </w:rPr>
              <w:t xml:space="preserve">Cho hàm số </w:t>
            </w:r>
            <w:r w:rsidRPr="00F41B3F">
              <w:rPr>
                <w:rFonts w:ascii="Chu Van An" w:eastAsia="Calibri" w:hAnsi="Chu Van An" w:cs="Chu Van An"/>
                <w:position w:val="-10"/>
                <w:lang w:val="en-US"/>
              </w:rPr>
              <w:object w:dxaOrig="915" w:dyaOrig="315" w14:anchorId="37986D45">
                <v:shape id="_x0000_i1253" type="#_x0000_t75" style="width:45.75pt;height:15.75pt" o:ole="">
                  <v:imagedata r:id="rId491" o:title=""/>
                </v:shape>
                <o:OLEObject Type="Embed" ProgID="Equation.DSMT4" ShapeID="_x0000_i1253" DrawAspect="Content" ObjectID="_1690484919" r:id="rId492"/>
              </w:object>
            </w:r>
            <w:r w:rsidRPr="00F41B3F">
              <w:rPr>
                <w:rFonts w:ascii="Chu Van An" w:hAnsi="Chu Van An" w:cs="Chu Van An"/>
              </w:rPr>
              <w:t xml:space="preserve">có đạo hàm thỏa mãn </w:t>
            </w:r>
            <w:r w:rsidRPr="00F41B3F">
              <w:rPr>
                <w:rFonts w:ascii="Chu Van An" w:eastAsia="Calibri" w:hAnsi="Chu Van An" w:cs="Chu Van An"/>
                <w:position w:val="-14"/>
                <w:lang w:val="en-US"/>
              </w:rPr>
              <w:object w:dxaOrig="1035" w:dyaOrig="405" w14:anchorId="6DA4C28F">
                <v:shape id="_x0000_i1254" type="#_x0000_t75" style="width:51.75pt;height:20.25pt" o:ole="">
                  <v:imagedata r:id="rId493" o:title=""/>
                </v:shape>
                <o:OLEObject Type="Embed" ProgID="Equation.DSMT4" ShapeID="_x0000_i1254" DrawAspect="Content" ObjectID="_1690484920" r:id="rId494"/>
              </w:object>
            </w:r>
            <w:r w:rsidRPr="00F41B3F">
              <w:rPr>
                <w:rFonts w:ascii="Chu Van An" w:hAnsi="Chu Van An" w:cs="Chu Van An"/>
              </w:rPr>
              <w:t xml:space="preserve">Giá trị của biểu thức </w:t>
            </w:r>
            <w:r w:rsidRPr="00F41B3F">
              <w:rPr>
                <w:rFonts w:ascii="Chu Van An" w:eastAsia="Calibri" w:hAnsi="Chu Van An" w:cs="Chu Van An"/>
                <w:position w:val="-24"/>
                <w:lang w:val="en-US"/>
              </w:rPr>
              <w:object w:dxaOrig="1680" w:dyaOrig="660" w14:anchorId="64C8E7A0">
                <v:shape id="_x0000_i1255" type="#_x0000_t75" style="width:84pt;height:33pt" o:ole="">
                  <v:imagedata r:id="rId495" o:title=""/>
                </v:shape>
                <o:OLEObject Type="Embed" ProgID="Equation.DSMT4" ShapeID="_x0000_i1255" DrawAspect="Content" ObjectID="_1690484921" r:id="rId496"/>
              </w:object>
            </w:r>
            <w:r w:rsidRPr="00F41B3F">
              <w:rPr>
                <w:rFonts w:ascii="Chu Van An" w:hAnsi="Chu Van An" w:cs="Chu Van An"/>
              </w:rPr>
              <w:t>bằng</w:t>
            </w:r>
          </w:p>
          <w:p w14:paraId="09F210E4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57" w:name="c1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85" w14:anchorId="0A6AD2C0">
                <v:shape id="_x0000_i1256" type="#_x0000_t75" style="width:17.25pt;height:14.25pt" o:ole="">
                  <v:imagedata r:id="rId497" o:title=""/>
                </v:shape>
                <o:OLEObject Type="Embed" ProgID="Equation.DSMT4" ShapeID="_x0000_i1256" DrawAspect="Content" ObjectID="_1690484922" r:id="rId498"/>
              </w:object>
            </w:r>
            <w:bookmarkStart w:id="58" w:name="c12b"/>
            <w:bookmarkEnd w:id="5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F23B943">
                <v:shape id="_x0000_i1257" type="#_x0000_t75" style="width:9.75pt;height:12.75pt" o:ole="">
                  <v:imagedata r:id="rId499" o:title=""/>
                </v:shape>
                <o:OLEObject Type="Embed" ProgID="Equation.DSMT4" ShapeID="_x0000_i1257" DrawAspect="Content" ObjectID="_1690484923" r:id="rId5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59" w:name="c12c"/>
            <w:bookmarkEnd w:id="5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85" w:dyaOrig="615" w14:anchorId="58870AF1">
                <v:shape id="_x0000_i1258" type="#_x0000_t75" style="width:14.25pt;height:30.75pt" o:ole="">
                  <v:imagedata r:id="rId501" o:title=""/>
                </v:shape>
                <o:OLEObject Type="Embed" ProgID="Equation.DSMT4" ShapeID="_x0000_i1258" DrawAspect="Content" ObjectID="_1690484924" r:id="rId502"/>
              </w:object>
            </w:r>
            <w:bookmarkStart w:id="60" w:name="c12d"/>
            <w:bookmarkEnd w:id="5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00" w:dyaOrig="615" w14:anchorId="4FBBA3F4">
                <v:shape id="_x0000_i1259" type="#_x0000_t75" style="width:15pt;height:30.75pt" o:ole="">
                  <v:imagedata r:id="rId503" o:title=""/>
                </v:shape>
                <o:OLEObject Type="Embed" ProgID="Equation.DSMT4" ShapeID="_x0000_i1259" DrawAspect="Content" ObjectID="_1690484925" r:id="rId504"/>
              </w:object>
            </w:r>
          </w:p>
          <w:bookmarkEnd w:id="60"/>
          <w:p w14:paraId="267EAA8F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6461FE79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160EC5A7" w14:textId="77777777" w:rsidTr="00F41B3F">
        <w:tc>
          <w:tcPr>
            <w:tcW w:w="6200" w:type="dxa"/>
            <w:shd w:val="clear" w:color="auto" w:fill="auto"/>
          </w:tcPr>
          <w:p w14:paraId="3C35E8FC" w14:textId="77777777" w:rsidR="00F41B3F" w:rsidRPr="00F41B3F" w:rsidRDefault="00F41B3F" w:rsidP="00085FB5">
            <w:pPr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F41B3F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1" w:name="c13q"/>
            <w:bookmarkEnd w:id="61"/>
            <w:r w:rsidRPr="00F41B3F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13:</w: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Arial" w:hAnsi="Chu Van An" w:cs="Chu Van An"/>
                <w:position w:val="-32"/>
                <w:sz w:val="24"/>
                <w:szCs w:val="24"/>
              </w:rPr>
              <w:object w:dxaOrig="3240" w:dyaOrig="765" w14:anchorId="6C8DB0C3">
                <v:shape id="_x0000_i1260" type="#_x0000_t75" style="width:162pt;height:38.25pt" o:ole="">
                  <v:imagedata r:id="rId505" o:title=""/>
                </v:shape>
                <o:OLEObject Type="Embed" ProgID="Equation.DSMT4" ShapeID="_x0000_i1260" DrawAspect="Content" ObjectID="_1690484926" r:id="rId506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 xml:space="preserve">. Khi hàm số </w:t>
            </w:r>
            <w:r w:rsidRPr="00F41B3F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85" w:dyaOrig="405" w14:anchorId="12C322FA">
                <v:shape id="_x0000_i1261" type="#_x0000_t75" style="width:29.25pt;height:20.25pt" o:ole="">
                  <v:imagedata r:id="rId507" o:title=""/>
                </v:shape>
                <o:OLEObject Type="Embed" ProgID="Equation.DSMT4" ShapeID="_x0000_i1261" DrawAspect="Content" ObjectID="_1690484927" r:id="rId508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 xml:space="preserve"> có đạo hàm tại </w:t>
            </w:r>
            <w:r w:rsidRPr="00F41B3F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645" w:dyaOrig="360" w14:anchorId="6321874B">
                <v:shape id="_x0000_i1262" type="#_x0000_t75" style="width:33pt;height:18.75pt" o:ole="">
                  <v:imagedata r:id="rId509" o:title=""/>
                </v:shape>
                <o:OLEObject Type="Embed" ProgID="Equation.DSMT4" ShapeID="_x0000_i1262" DrawAspect="Content" ObjectID="_1690484928" r:id="rId510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 xml:space="preserve">. Hãy tính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035" w:dyaOrig="285" w14:anchorId="1850241C">
                <v:shape id="_x0000_i1263" type="#_x0000_t75" style="width:51.75pt;height:14.25pt" o:ole="">
                  <v:imagedata r:id="rId511" o:title=""/>
                </v:shape>
                <o:OLEObject Type="Embed" ProgID="Equation.DSMT4" ShapeID="_x0000_i1263" DrawAspect="Content" ObjectID="_1690484929" r:id="rId512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7B37EDED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62" w:name="c1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Arial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720" w:dyaOrig="255" w14:anchorId="5586142C">
                <v:shape id="_x0000_i1264" type="#_x0000_t75" style="width:36pt;height:12.75pt" o:ole="">
                  <v:imagedata r:id="rId513" o:title=""/>
                </v:shape>
                <o:OLEObject Type="Embed" ProgID="Equation.DSMT4" ShapeID="_x0000_i1264" DrawAspect="Content" ObjectID="_1690484930" r:id="rId514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Start w:id="63" w:name="c13b"/>
            <w:bookmarkEnd w:id="6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85" w:dyaOrig="285" w14:anchorId="13C0B933">
                <v:shape id="_x0000_i1265" type="#_x0000_t75" style="width:29.25pt;height:14.25pt" o:ole="">
                  <v:imagedata r:id="rId515" o:title=""/>
                </v:shape>
                <o:OLEObject Type="Embed" ProgID="Equation.DSMT4" ShapeID="_x0000_i1265" DrawAspect="Content" ObjectID="_1690484931" r:id="rId516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Start w:id="64" w:name="c13c"/>
            <w:bookmarkEnd w:id="6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20" w:dyaOrig="285" w14:anchorId="638D8B81">
                <v:shape id="_x0000_i1266" type="#_x0000_t75" style="width:36pt;height:14.25pt" o:ole="">
                  <v:imagedata r:id="rId517" o:title=""/>
                </v:shape>
                <o:OLEObject Type="Embed" ProgID="Equation.DSMT4" ShapeID="_x0000_i1266" DrawAspect="Content" ObjectID="_1690484932" r:id="rId518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Start w:id="65" w:name="c13d"/>
            <w:bookmarkEnd w:id="6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585" w:dyaOrig="255" w14:anchorId="482DB39F">
                <v:shape id="_x0000_i1267" type="#_x0000_t75" style="width:29.25pt;height:12.75pt" o:ole="">
                  <v:imagedata r:id="rId519" o:title=""/>
                </v:shape>
                <o:OLEObject Type="Embed" ProgID="Equation.DSMT4" ShapeID="_x0000_i1267" DrawAspect="Content" ObjectID="_1690484933" r:id="rId520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bookmarkEnd w:id="65"/>
          <w:p w14:paraId="2BAF89E5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0849E625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48587A4F" w14:textId="77777777" w:rsidTr="00F41B3F">
        <w:tc>
          <w:tcPr>
            <w:tcW w:w="6200" w:type="dxa"/>
            <w:shd w:val="clear" w:color="auto" w:fill="auto"/>
          </w:tcPr>
          <w:p w14:paraId="4FC15196" w14:textId="77777777" w:rsidR="00F41B3F" w:rsidRPr="00F41B3F" w:rsidRDefault="00F41B3F" w:rsidP="00085FB5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6" w:name="c14q"/>
            <w:bookmarkEnd w:id="66"/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14: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10" w:dyaOrig="390" w14:anchorId="1C50B9D9">
                <v:shape id="_x0000_i1268" type="#_x0000_t75" style="width:85.5pt;height:19.5pt" o:ole="">
                  <v:imagedata r:id="rId521" o:title=""/>
                </v:shape>
                <o:OLEObject Type="Embed" ProgID="Equation.DSMT4" ShapeID="_x0000_i1268" DrawAspect="Content" ObjectID="_1690484934" r:id="rId52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, khẳng định nào sau đây là </w:t>
            </w:r>
            <w:r w:rsidRPr="00F41B3F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663D0FE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67" w:name="c1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90" w:dyaOrig="390" w14:anchorId="5FF68090">
                <v:shape id="_x0000_i1269" type="#_x0000_t75" style="width:49.5pt;height:19.5pt" o:ole="">
                  <v:imagedata r:id="rId523" o:title=""/>
                </v:shape>
                <o:OLEObject Type="Embed" ProgID="Equation.DSMT4" ShapeID="_x0000_i1269" DrawAspect="Content" ObjectID="_1690484935" r:id="rId52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557085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68" w:name="c14b"/>
            <w:bookmarkEnd w:id="6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0EAF0023">
                <v:shape id="_x0000_i1270" type="#_x0000_t75" style="width:29.25pt;height:19.5pt" o:ole="">
                  <v:imagedata r:id="rId525" o:title=""/>
                </v:shape>
                <o:OLEObject Type="Embed" ProgID="Equation.DSMT4" ShapeID="_x0000_i1270" DrawAspect="Content" ObjectID="_1690484936" r:id="rId52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liên tục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6AA500CD">
                <v:shape id="_x0000_i1271" type="#_x0000_t75" style="width:34.5pt;height:13.5pt" o:ole="">
                  <v:imagedata r:id="rId527" o:title=""/>
                </v:shape>
                <o:OLEObject Type="Embed" ProgID="Equation.DSMT4" ShapeID="_x0000_i1271" DrawAspect="Content" ObjectID="_1690484937" r:id="rId52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CA8CC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9" w:name="c14c"/>
            <w:bookmarkEnd w:id="6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571C9A41">
                <v:shape id="_x0000_i1272" type="#_x0000_t75" style="width:29.25pt;height:19.5pt" o:ole="">
                  <v:imagedata r:id="rId525" o:title=""/>
                </v:shape>
                <o:OLEObject Type="Embed" ProgID="Equation.DSMT4" ShapeID="_x0000_i1272" DrawAspect="Content" ObjectID="_1690484938" r:id="rId529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có đạo hàm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7F568B06">
                <v:shape id="_x0000_i1273" type="#_x0000_t75" style="width:27pt;height:13.5pt" o:ole="">
                  <v:imagedata r:id="rId530" o:title=""/>
                </v:shape>
                <o:OLEObject Type="Embed" ProgID="Equation.DSMT4" ShapeID="_x0000_i1273" DrawAspect="Content" ObjectID="_1690484939" r:id="rId531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86E4CA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0" w:name="c14d"/>
            <w:bookmarkEnd w:id="6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36205619">
                <v:shape id="_x0000_i1274" type="#_x0000_t75" style="width:29.25pt;height:19.5pt" o:ole="">
                  <v:imagedata r:id="rId525" o:title=""/>
                </v:shape>
                <o:OLEObject Type="Embed" ProgID="Equation.DSMT4" ShapeID="_x0000_i1274" DrawAspect="Content" ObjectID="_1690484940" r:id="rId53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có đạo hàm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1193CCBC">
                <v:shape id="_x0000_i1275" type="#_x0000_t75" style="width:34.5pt;height:13.5pt" o:ole="">
                  <v:imagedata r:id="rId533" o:title=""/>
                </v:shape>
                <o:OLEObject Type="Embed" ProgID="Equation.DSMT4" ShapeID="_x0000_i1275" DrawAspect="Content" ObjectID="_1690484941" r:id="rId53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0"/>
          <w:p w14:paraId="7103EBF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3E7FCFE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0C71810A" w14:textId="77777777" w:rsidTr="00F41B3F">
        <w:tc>
          <w:tcPr>
            <w:tcW w:w="6200" w:type="dxa"/>
            <w:shd w:val="clear" w:color="auto" w:fill="auto"/>
          </w:tcPr>
          <w:p w14:paraId="0558FFEB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1" w:name="c15q"/>
            <w:bookmarkEnd w:id="71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15:</w:t>
            </w:r>
            <w:r w:rsidRPr="00665F98">
              <w:rPr>
                <w:rFonts w:ascii="Chu Van An" w:eastAsia="Calibri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eastAsia="Arial"/>
                <w:position w:val="-14"/>
              </w:rPr>
              <w:object w:dxaOrig="2805" w:dyaOrig="405" w14:anchorId="6E21FEFE">
                <v:shape id="_x0000_i1276" type="#_x0000_t75" style="width:141pt;height:20.25pt" o:ole="">
                  <v:imagedata r:id="rId535" o:title=""/>
                </v:shape>
                <o:OLEObject Type="Embed" ProgID="Equation.DSMT4" ShapeID="_x0000_i1276" DrawAspect="Content" ObjectID="_1690484942" r:id="rId536"/>
              </w:object>
            </w:r>
            <w:r w:rsidRPr="00665F98">
              <w:rPr>
                <w:rFonts w:ascii="Chu Van An" w:eastAsia="Calibri" w:hAnsi="Chu Van An" w:cs="Chu Van An"/>
                <w:sz w:val="24"/>
                <w:szCs w:val="24"/>
              </w:rPr>
              <w:t xml:space="preserve">. Tính </w:t>
            </w:r>
            <w:r w:rsidRPr="00F41B3F">
              <w:rPr>
                <w:rFonts w:eastAsia="Arial"/>
                <w:position w:val="-24"/>
              </w:rPr>
              <w:object w:dxaOrig="2055" w:dyaOrig="660" w14:anchorId="2940470B">
                <v:shape id="_x0000_i1277" type="#_x0000_t75" style="width:102.75pt;height:33pt" o:ole="">
                  <v:imagedata r:id="rId537" o:title=""/>
                </v:shape>
                <o:OLEObject Type="Embed" ProgID="Equation.DSMT4" ShapeID="_x0000_i1277" DrawAspect="Content" ObjectID="_1690484943" r:id="rId538"/>
              </w:object>
            </w:r>
            <w:r w:rsidRPr="00665F98">
              <w:rPr>
                <w:rFonts w:ascii="Chu Van An" w:eastAsia="Calibri" w:hAnsi="Chu Van An" w:cs="Chu Van An"/>
                <w:sz w:val="24"/>
                <w:szCs w:val="24"/>
              </w:rPr>
              <w:t>.</w:t>
            </w:r>
          </w:p>
          <w:p w14:paraId="425E9E55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bookmarkStart w:id="72" w:name="c1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15" w14:anchorId="21F232B6">
                <v:shape id="_x0000_i1278" type="#_x0000_t75" style="width:86.25pt;height:15.75pt" o:ole="">
                  <v:imagedata r:id="rId539" o:title=""/>
                </v:shape>
                <o:OLEObject Type="Embed" ProgID="Equation.DSMT4" ShapeID="_x0000_i1278" DrawAspect="Content" ObjectID="_1690484944" r:id="rId54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bookmarkStart w:id="73" w:name="c15b"/>
            <w:bookmarkEnd w:id="7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15" w14:anchorId="63902F0E">
                <v:shape id="_x0000_i1279" type="#_x0000_t75" style="width:86.25pt;height:15.75pt" o:ole="">
                  <v:imagedata r:id="rId541" o:title=""/>
                </v:shape>
                <o:OLEObject Type="Embed" ProgID="Equation.DSMT4" ShapeID="_x0000_i1279" DrawAspect="Content" ObjectID="_1690484945" r:id="rId54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42ECF30D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bookmarkStart w:id="74" w:name="c15c"/>
            <w:bookmarkEnd w:id="7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>C.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15" w14:anchorId="2D6A1C1B">
                <v:shape id="_x0000_i1280" type="#_x0000_t75" style="width:86.25pt;height:15.75pt" o:ole="">
                  <v:imagedata r:id="rId543" o:title=""/>
                </v:shape>
                <o:OLEObject Type="Embed" ProgID="Equation.DSMT4" ShapeID="_x0000_i1280" DrawAspect="Content" ObjectID="_1690484946" r:id="rId54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bookmarkStart w:id="75" w:name="c15d"/>
            <w:bookmarkEnd w:id="7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15" w14:anchorId="5AC5007D">
                <v:shape id="_x0000_i1281" type="#_x0000_t75" style="width:86.25pt;height:15.75pt" o:ole="">
                  <v:imagedata r:id="rId545" o:title=""/>
                </v:shape>
                <o:OLEObject Type="Embed" ProgID="Equation.DSMT4" ShapeID="_x0000_i1281" DrawAspect="Content" ObjectID="_1690484947" r:id="rId54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bookmarkEnd w:id="75"/>
          <w:p w14:paraId="17352134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6C477572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2D07D494" w14:textId="77777777" w:rsidTr="00F41B3F">
        <w:tc>
          <w:tcPr>
            <w:tcW w:w="6200" w:type="dxa"/>
            <w:shd w:val="clear" w:color="auto" w:fill="auto"/>
          </w:tcPr>
          <w:p w14:paraId="79702263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76" w:name="c16q"/>
            <w:bookmarkEnd w:id="76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16: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20" w14:anchorId="52B09C97">
                <v:shape id="_x0000_i1282" type="#_x0000_t75" style="width:48pt;height:21pt" o:ole="">
                  <v:imagedata r:id="rId547" o:title=""/>
                </v:shape>
                <o:OLEObject Type="Embed" ProgID="Equation.DSMT4" ShapeID="_x0000_i1282" DrawAspect="Content" ObjectID="_1690484948" r:id="rId54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có đạo hàm tại điểm </w:t>
            </w:r>
            <w:r w:rsidRPr="00F41B3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645" w:dyaOrig="360" w14:anchorId="5C743D3F">
                <v:shape id="_x0000_i1283" type="#_x0000_t75" style="width:33pt;height:18.75pt" o:ole="">
                  <v:imagedata r:id="rId549" o:title=""/>
                </v:shape>
                <o:OLEObject Type="Embed" ProgID="Equation.DSMT4" ShapeID="_x0000_i1283" DrawAspect="Content" ObjectID="_1690484949" r:id="rId55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75" w:dyaOrig="675" w14:anchorId="725E8568">
                <v:shape id="_x0000_i1284" type="#_x0000_t75" style="width:93.75pt;height:33.75pt" o:ole="">
                  <v:imagedata r:id="rId551" o:title=""/>
                </v:shape>
                <o:OLEObject Type="Embed" ProgID="Equation.DSMT4" ShapeID="_x0000_i1284" DrawAspect="Content" ObjectID="_1690484950" r:id="rId552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</w:rPr>
              <w:t>.</w:t>
            </w:r>
          </w:p>
          <w:p w14:paraId="5DE43449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7" w:name="c1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470" w:dyaOrig="420" w14:anchorId="2F30D9B9">
                <v:shape id="_x0000_i1285" type="#_x0000_t75" style="width:73.5pt;height:21pt" o:ole="">
                  <v:imagedata r:id="rId553" o:title=""/>
                </v:shape>
                <o:OLEObject Type="Embed" ProgID="Equation.DSMT4" ShapeID="_x0000_i1285" DrawAspect="Content" ObjectID="_1690484951" r:id="rId55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8" w:name="c16b"/>
            <w:bookmarkEnd w:id="7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0.</w:t>
            </w:r>
          </w:p>
          <w:p w14:paraId="16B6CC55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9" w:name="c16c"/>
            <w:bookmarkEnd w:id="7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615" w:dyaOrig="420" w14:anchorId="001D5A43">
                <v:shape id="_x0000_i1286" type="#_x0000_t75" style="width:30.75pt;height:21pt" o:ole="">
                  <v:imagedata r:id="rId555" o:title=""/>
                </v:shape>
                <o:OLEObject Type="Embed" ProgID="Equation.DSMT4" ShapeID="_x0000_i1286" DrawAspect="Content" ObjectID="_1690484952" r:id="rId55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0" w:name="c16d"/>
            <w:bookmarkEnd w:id="7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470" w:dyaOrig="420" w14:anchorId="011C7DD5">
                <v:shape id="_x0000_i1287" type="#_x0000_t75" style="width:73.5pt;height:21pt" o:ole="">
                  <v:imagedata r:id="rId557" o:title=""/>
                </v:shape>
                <o:OLEObject Type="Embed" ProgID="Equation.DSMT4" ShapeID="_x0000_i1287" DrawAspect="Content" ObjectID="_1690484953" r:id="rId558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80"/>
          <w:p w14:paraId="7DC99D5C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3AA6D360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759B1E0F" w14:textId="77777777" w:rsidTr="00F41B3F">
        <w:tc>
          <w:tcPr>
            <w:tcW w:w="6200" w:type="dxa"/>
            <w:shd w:val="clear" w:color="auto" w:fill="auto"/>
          </w:tcPr>
          <w:p w14:paraId="20730F47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1" w:name="c17q"/>
            <w:bookmarkEnd w:id="81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3D13FE6A">
                <v:shape id="_x0000_i1288" type="#_x0000_t75" style="width:48pt;height:20.25pt" o:ole="">
                  <v:imagedata r:id="rId559" o:title=""/>
                </v:shape>
                <o:OLEObject Type="Embed" ProgID="Equation.DSMT4" ShapeID="_x0000_i1288" DrawAspect="Content" ObjectID="_1690484954" r:id="rId5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liên tục trên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3140CE6">
                <v:shape id="_x0000_i1289" type="#_x0000_t75" style="width:12.75pt;height:12.75pt" o:ole="">
                  <v:imagedata r:id="rId561" o:title=""/>
                </v:shape>
                <o:OLEObject Type="Embed" ProgID="Equation.DSMT4" ShapeID="_x0000_i1289" DrawAspect="Content" ObjectID="_1690484955" r:id="rId5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thỏa mãn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733FB14A">
                <v:shape id="_x0000_i1290" type="#_x0000_t75" style="width:45pt;height:20.25pt" o:ole="">
                  <v:imagedata r:id="rId563" o:title=""/>
                </v:shape>
                <o:OLEObject Type="Embed" ProgID="Equation.DSMT4" ShapeID="_x0000_i1290" DrawAspect="Content" ObjectID="_1690484956" r:id="rId5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6D8146A3">
                <v:shape id="_x0000_i1291" type="#_x0000_t75" style="width:45pt;height:20.25pt" o:ole="">
                  <v:imagedata r:id="rId565" o:title=""/>
                </v:shape>
                <o:OLEObject Type="Embed" ProgID="Equation.DSMT4" ShapeID="_x0000_i1291" DrawAspect="Content" ObjectID="_1690484957" r:id="rId5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giới hạn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20" w:dyaOrig="705" w14:anchorId="137FC4A4">
                <v:shape id="_x0000_i1292" type="#_x0000_t75" style="width:96pt;height:35.25pt" o:ole="">
                  <v:imagedata r:id="rId567" o:title=""/>
                </v:shape>
                <o:OLEObject Type="Embed" ProgID="Equation.DSMT4" ShapeID="_x0000_i1292" DrawAspect="Content" ObjectID="_1690484958" r:id="rId5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91DE4A4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82" w:name="c1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30" w14:anchorId="27A790EF">
                <v:shape id="_x0000_i1293" type="#_x0000_t75" style="width:20.25pt;height:31.5pt" o:ole="">
                  <v:imagedata r:id="rId569" o:title=""/>
                </v:shape>
                <o:OLEObject Type="Embed" ProgID="Equation.DSMT4" ShapeID="_x0000_i1293" DrawAspect="Content" ObjectID="_1690484959" r:id="rId5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83" w:name="c17b"/>
            <w:bookmarkEnd w:id="8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626FF3FE">
                <v:shape id="_x0000_i1294" type="#_x0000_t75" style="width:12pt;height:31.5pt" o:ole="">
                  <v:imagedata r:id="rId571" o:title=""/>
                </v:shape>
                <o:OLEObject Type="Embed" ProgID="Equation.DSMT4" ShapeID="_x0000_i1294" DrawAspect="Content" ObjectID="_1690484960" r:id="rId57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84" w:name="c17c"/>
            <w:bookmarkEnd w:id="8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30" w14:anchorId="7BF048F0">
                <v:shape id="_x0000_i1295" type="#_x0000_t75" style="width:20.25pt;height:31.5pt" o:ole="">
                  <v:imagedata r:id="rId573" o:title=""/>
                </v:shape>
                <o:OLEObject Type="Embed" ProgID="Equation.DSMT4" ShapeID="_x0000_i1295" DrawAspect="Content" ObjectID="_1690484961" r:id="rId57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85" w:name="c17d"/>
            <w:bookmarkEnd w:id="8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4C2B0E15">
                <v:shape id="_x0000_i1296" type="#_x0000_t75" style="width:12pt;height:31.5pt" o:ole="">
                  <v:imagedata r:id="rId575" o:title=""/>
                </v:shape>
                <o:OLEObject Type="Embed" ProgID="Equation.DSMT4" ShapeID="_x0000_i1296" DrawAspect="Content" ObjectID="_1690484962" r:id="rId5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85"/>
          <w:p w14:paraId="0AD95D38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4FD9E7B6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629FFB2A" w14:textId="77777777" w:rsidTr="00F41B3F">
        <w:tc>
          <w:tcPr>
            <w:tcW w:w="6200" w:type="dxa"/>
            <w:shd w:val="clear" w:color="auto" w:fill="auto"/>
          </w:tcPr>
          <w:p w14:paraId="5ADD29B2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6" w:name="c18q"/>
            <w:bookmarkEnd w:id="86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18: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20" w14:anchorId="2AC80EE0">
                <v:shape id="_x0000_i1297" type="#_x0000_t75" style="width:48.75pt;height:21pt" o:ole="">
                  <v:imagedata r:id="rId577" o:title=""/>
                </v:shape>
                <o:OLEObject Type="Embed" ProgID="Equation.DSMT4" ShapeID="_x0000_i1297" DrawAspect="Content" ObjectID="_1690484963" r:id="rId57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có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20" w14:anchorId="57EF79A5">
                <v:shape id="_x0000_i1298" type="#_x0000_t75" style="width:21pt;height:21pt" o:ole="">
                  <v:imagedata r:id="rId579" o:title=""/>
                </v:shape>
                <o:OLEObject Type="Embed" ProgID="Equation.DSMT4" ShapeID="_x0000_i1298" DrawAspect="Content" ObjectID="_1690484964" r:id="rId58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, biết tiếp tuyến của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20" w14:anchorId="191A99B8">
                <v:shape id="_x0000_i1299" type="#_x0000_t75" style="width:21pt;height:21pt" o:ole="">
                  <v:imagedata r:id="rId581" o:title=""/>
                </v:shape>
                <o:OLEObject Type="Embed" ProgID="Equation.DSMT4" ShapeID="_x0000_i1299" DrawAspect="Content" ObjectID="_1690484965" r:id="rId58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tại điểm có hoành độ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300" w14:anchorId="2C87D51A">
                <v:shape id="_x0000_i1300" type="#_x0000_t75" style="width:28.5pt;height:15pt" o:ole="">
                  <v:imagedata r:id="rId583" o:title=""/>
                </v:shape>
                <o:OLEObject Type="Embed" ProgID="Equation.DSMT4" ShapeID="_x0000_i1300" DrawAspect="Content" ObjectID="_1690484966" r:id="rId58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là đường thẳng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05" w:dyaOrig="315" w14:anchorId="72071531">
                <v:shape id="_x0000_i1301" type="#_x0000_t75" style="width:50.25pt;height:15.75pt" o:ole="">
                  <v:imagedata r:id="rId585" o:title=""/>
                </v:shape>
                <o:OLEObject Type="Embed" ProgID="Equation.DSMT4" ShapeID="_x0000_i1301" DrawAspect="Content" ObjectID="_1690484967" r:id="rId58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Giá trị của </w:t>
            </w:r>
            <w:r w:rsidRPr="00F41B3F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3000" w:dyaOrig="720" w14:anchorId="14C4F556">
                <v:shape id="_x0000_i1302" type="#_x0000_t75" style="width:150pt;height:36pt" o:ole="">
                  <v:imagedata r:id="rId587" o:title=""/>
                </v:shape>
                <o:OLEObject Type="Embed" ProgID="Equation.DSMT4" ShapeID="_x0000_i1302" DrawAspect="Content" ObjectID="_1690484968" r:id="rId58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bằng?</w:t>
            </w:r>
          </w:p>
          <w:p w14:paraId="7195826E" w14:textId="77777777" w:rsid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7" w:name="c1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30" w14:anchorId="63049385">
                <v:shape id="_x0000_i1303" type="#_x0000_t75" style="width:15.75pt;height:31.5pt" o:ole="">
                  <v:imagedata r:id="rId589" o:title=""/>
                </v:shape>
                <o:OLEObject Type="Embed" ProgID="Equation.DSMT4" ShapeID="_x0000_i1303" DrawAspect="Content" ObjectID="_1690484969" r:id="rId59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8" w:name="c18b"/>
            <w:bookmarkEnd w:id="8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30" w14:anchorId="419C46C2">
                <v:shape id="_x0000_i1304" type="#_x0000_t75" style="width:15.75pt;height:31.5pt" o:ole="">
                  <v:imagedata r:id="rId591" o:title=""/>
                </v:shape>
                <o:OLEObject Type="Embed" ProgID="Equation.DSMT4" ShapeID="_x0000_i1304" DrawAspect="Content" ObjectID="_1690484970" r:id="rId59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9" w:name="c18c"/>
            <w:bookmarkEnd w:id="8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30" w:dyaOrig="630" w14:anchorId="23535A78">
                <v:shape id="_x0000_i1305" type="#_x0000_t75" style="width:16.5pt;height:31.5pt" o:ole="">
                  <v:imagedata r:id="rId593" o:title=""/>
                </v:shape>
                <o:OLEObject Type="Embed" ProgID="Equation.DSMT4" ShapeID="_x0000_i1305" DrawAspect="Content" ObjectID="_1690484971" r:id="rId59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0" w:name="c18d"/>
            <w:bookmarkEnd w:id="8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30" w14:anchorId="4FC266D7">
                <v:shape id="_x0000_i1306" type="#_x0000_t75" style="width:15.75pt;height:31.5pt" o:ole="">
                  <v:imagedata r:id="rId595" o:title=""/>
                </v:shape>
                <o:OLEObject Type="Embed" ProgID="Equation.DSMT4" ShapeID="_x0000_i1306" DrawAspect="Content" ObjectID="_1690484972" r:id="rId59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0"/>
          <w:p w14:paraId="0FB99DF7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5EEDC4B3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</w:tbl>
    <w:p w14:paraId="02DE21FC" w14:textId="77777777" w:rsidR="00F41B3F" w:rsidRPr="00F41B3F" w:rsidRDefault="00F41B3F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8ACBB52" w14:textId="77777777" w:rsidR="003B77C9" w:rsidRPr="00F41B3F" w:rsidRDefault="003B77C9" w:rsidP="002E44D5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bookmarkStart w:id="91" w:name="c21q"/>
      <w:bookmarkStart w:id="92" w:name="_Hlk74591292"/>
      <w:bookmarkEnd w:id="91"/>
      <w:r w:rsidRPr="00F41B3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7968327" wp14:editId="4BEB88DD">
                <wp:extent cx="6547104" cy="5038726"/>
                <wp:effectExtent l="0" t="19050" r="25400" b="28575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5038726"/>
                          <a:chOff x="0" y="0"/>
                          <a:chExt cx="6547104" cy="4193963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128"/>
                            <a:ext cx="6547104" cy="394283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7414DF" w14:textId="77777777" w:rsidR="00113AC1" w:rsidRDefault="00113AC1" w:rsidP="00601BC3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461C349F" w14:textId="3BC9BA78" w:rsidR="009D7648" w:rsidRPr="00E850E5" w:rsidRDefault="009D7648" w:rsidP="00355346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850E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4A316EF7" w14:textId="66B8482B" w:rsidR="009D7648" w:rsidRPr="007054C3" w:rsidRDefault="009D7648" w:rsidP="001C218E">
                              <w:pPr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01BC3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  <w:r w:rsidRPr="00601BC3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5"/>
                              </w:r>
                              <w:r w:rsidR="00E850E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Phương pháp giải tổng quát</w:t>
                              </w:r>
                            </w:p>
                            <w:p w14:paraId="657ACE79" w14:textId="77777777" w:rsidR="009D7648" w:rsidRPr="003B5B4C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ind w:hanging="22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3B5B4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Bước 1: Tìm tọa độ tiếp điểm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</w:rPr>
                                <w:object w:dxaOrig="1060" w:dyaOrig="400" w14:anchorId="17F475E3">
                                  <v:shape id="_x0000_i1307" type="#_x0000_t75" style="width:53.25pt;height:20.25pt" o:ole="">
                                    <v:imagedata r:id="rId597" o:title=""/>
                                  </v:shape>
                                  <o:OLEObject Type="Embed" ProgID="Equation.DSMT4" ShapeID="_x0000_i1307" DrawAspect="Content" ObjectID="_1690486987" r:id="rId598"/>
                                </w:object>
                              </w:r>
                            </w:p>
                            <w:p w14:paraId="334FE282" w14:textId="77777777" w:rsidR="009D7648" w:rsidRPr="001C218E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ind w:hanging="22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3B5B4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Bước 2: Tính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</w:rPr>
                                <w:object w:dxaOrig="1080" w:dyaOrig="400" w14:anchorId="185B5019">
                                  <v:shape id="_x0000_i1308" type="#_x0000_t75" style="width:54.75pt;height:20.25pt" o:ole="">
                                    <v:imagedata r:id="rId599" o:title=""/>
                                  </v:shape>
                                  <o:OLEObject Type="Embed" ProgID="Equation.DSMT4" ShapeID="_x0000_i1308" DrawAspect="Content" ObjectID="_1690486988" r:id="rId600"/>
                                </w:object>
                              </w:r>
                              <w:r w:rsidRPr="003B5B4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, rồi suy ra hệ số góc của tiếp tuyến là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</w:rPr>
                                <w:object w:dxaOrig="740" w:dyaOrig="400" w14:anchorId="021C7F44">
                                  <v:shape id="_x0000_i1309" type="#_x0000_t75" style="width:36.75pt;height:20.25pt" o:ole="">
                                    <v:imagedata r:id="rId601" o:title=""/>
                                  </v:shape>
                                  <o:OLEObject Type="Embed" ProgID="Equation.DSMT4" ShapeID="_x0000_i1309" DrawAspect="Content" ObjectID="_1690486989" r:id="rId602"/>
                                </w:object>
                              </w:r>
                            </w:p>
                            <w:p w14:paraId="66531F95" w14:textId="7B6EF008" w:rsidR="009D7648" w:rsidRPr="001C218E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line="360" w:lineRule="auto"/>
                                <w:ind w:hanging="229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C218E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Bước 3: Thay vào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  <w:lang w:val="it-IT"/>
                                </w:rPr>
                                <w:object w:dxaOrig="2280" w:dyaOrig="400" w14:anchorId="40A7073F">
                                  <v:shape id="_x0000_i1310" type="#_x0000_t75" style="width:114pt;height:20.25pt" o:ole="">
                                    <v:imagedata r:id="rId603" o:title=""/>
                                  </v:shape>
                                  <o:OLEObject Type="Embed" ProgID="Equation.DSMT4" ShapeID="_x0000_i1310" DrawAspect="Content" ObjectID="_1690486990" r:id="rId604"/>
                                </w:objec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ta được phương trình tiếp tuyến tại điểm thuộc</w: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</w:p>
                            <w:p w14:paraId="1180AAE0" w14:textId="3BB6550C" w:rsidR="009D7648" w:rsidRPr="007054C3" w:rsidRDefault="009D7648" w:rsidP="001C218E">
                              <w:pPr>
                                <w:ind w:firstLine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601BC3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6"/>
                              </w:r>
                              <w:r w:rsidR="00E850E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5B4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Một số chú ý: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Đối với bài toán này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ta cầ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n lưu ý một số vấn đề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sau:</w:t>
                              </w:r>
                            </w:p>
                            <w:p w14:paraId="6E2801FF" w14:textId="021007B9" w:rsidR="009D7648" w:rsidRPr="007054C3" w:rsidRDefault="009D7648" w:rsidP="00A30645">
                              <w:pPr>
                                <w:tabs>
                                  <w:tab w:val="left" w:pos="602"/>
                                  <w:tab w:val="left" w:pos="2870"/>
                                  <w:tab w:val="left" w:pos="5110"/>
                                  <w:tab w:val="left" w:pos="7321"/>
                                </w:tabs>
                                <w:spacing w:before="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054C3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tab/>
                              </w:r>
                              <w:r w:rsidR="00A3064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="00A30645"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A306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Số tiếp tuyến của đồ thị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ch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í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nh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là số nghiệm của phương trì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nh :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40" w:dyaOrig="340" w14:anchorId="752B9CAB">
                                  <v:shape id="_x0000_i1311" type="#_x0000_t75" style="width:47.25pt;height:17.25pt" o:ole="">
                                    <v:imagedata r:id="rId605" o:title=""/>
                                  </v:shape>
                                  <o:OLEObject Type="Embed" ProgID="Equation.DSMT4" ShapeID="_x0000_i1311" DrawAspect="Content" ObjectID="_1690486991" r:id="rId606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FE1957E" w14:textId="2299890A" w:rsidR="009D7648" w:rsidRPr="007054C3" w:rsidRDefault="00A30645" w:rsidP="00A30645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Tiếp tuyến tạo với chiều dương của trục ox góc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440" w:dyaOrig="279" w14:anchorId="47B59035">
                                  <v:shape id="_x0000_i1312" type="#_x0000_t75" style="width:1in;height:14.25pt" o:ole="">
                                    <v:imagedata r:id="rId607" o:title=""/>
                                  </v:shape>
                                  <o:OLEObject Type="Embed" ProgID="Equation.DSMT4" ShapeID="_x0000_i1312" DrawAspect="Content" ObjectID="_1690486992" r:id="rId608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5C30AE01" w14:textId="13C54107" w:rsidR="009D7648" w:rsidRPr="007054C3" w:rsidRDefault="009D7648" w:rsidP="001C218E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A30645"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Tiếp tuyến song song với đường thẳng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180" w:dyaOrig="320" w14:anchorId="537B3869">
                                  <v:shape id="_x0000_i1313" type="#_x0000_t75" style="width:108.75pt;height:15.75pt" o:ole="">
                                    <v:imagedata r:id="rId609" o:title=""/>
                                  </v:shape>
                                  <o:OLEObject Type="Embed" ProgID="Equation.DSMT4" ShapeID="_x0000_i1313" DrawAspect="Content" ObjectID="_1690486993" r:id="rId610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2905526" w14:textId="3C04E387" w:rsidR="009D7648" w:rsidRPr="007054C3" w:rsidRDefault="00A30645" w:rsidP="001C218E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Tiếp tuyến vuông góc với đường thẳng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3379" w:dyaOrig="620" w14:anchorId="023666C7">
                                  <v:shape id="_x0000_i1314" type="#_x0000_t75" style="width:168.75pt;height:30.75pt" o:ole="">
                                    <v:imagedata r:id="rId611" o:title=""/>
                                  </v:shape>
                                  <o:OLEObject Type="Embed" ProgID="Equation.DSMT4" ShapeID="_x0000_i1314" DrawAspect="Content" ObjectID="_1690486994" r:id="rId612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061F6528" w14:textId="1FAE5763" w:rsidR="009D7648" w:rsidRPr="007054C3" w:rsidRDefault="00A30645" w:rsidP="00A30645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Tiếp tuyến tạo với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040" w:dyaOrig="320" w14:anchorId="4AA94F5E">
                                  <v:shape id="_x0000_i1315" type="#_x0000_t75" style="width:51.75pt;height:15.75pt" o:ole="">
                                    <v:imagedata r:id="rId613" o:title=""/>
                                  </v:shape>
                                  <o:OLEObject Type="Embed" ProgID="Equation.DSMT4" ShapeID="_x0000_i1315" DrawAspect="Content" ObjectID="_1690486995" r:id="rId614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góc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960" w:dyaOrig="680" w14:anchorId="5C56ABFA">
                                  <v:shape id="_x0000_i1316" type="#_x0000_t75" style="width:98.25pt;height:33.75pt" o:ole="">
                                    <v:imagedata r:id="rId615" o:title=""/>
                                  </v:shape>
                                  <o:OLEObject Type="Embed" ProgID="Equation.DSMT4" ShapeID="_x0000_i1316" DrawAspect="Content" ObjectID="_1690486996" r:id="rId616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7D78548B" w14:textId="7E5B342C" w:rsidR="009D7648" w:rsidRPr="007054C3" w:rsidRDefault="009D7648" w:rsidP="001C218E">
                              <w:pPr>
                                <w:tabs>
                                  <w:tab w:val="left" w:pos="602"/>
                                  <w:tab w:val="left" w:pos="2870"/>
                                  <w:tab w:val="left" w:pos="5110"/>
                                  <w:tab w:val="left" w:pos="7321"/>
                                </w:tabs>
                                <w:spacing w:before="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054C3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tab/>
                                <w:t xml:space="preserve">  </w:t>
                              </w:r>
                              <w:r w:rsidR="00A30645"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tiếp tuyến cắt các trục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Ox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Oy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lần lượt tại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A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B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thì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999" w:dyaOrig="639" w14:anchorId="08F3F167">
                                  <v:shape id="_x0000_i1317" type="#_x0000_t75" style="width:50.25pt;height:33pt" o:ole="">
                                    <v:imagedata r:id="rId617" o:title=""/>
                                  </v:shape>
                                  <o:OLEObject Type="Embed" ProgID="Equation.DSMT4" ShapeID="_x0000_i1317" DrawAspect="Content" ObjectID="_1690486997" r:id="rId618"/>
                                </w:object>
                              </w:r>
                            </w:p>
                            <w:p w14:paraId="5F6361B8" w14:textId="16E043E4" w:rsidR="009D7648" w:rsidRPr="00601BC3" w:rsidRDefault="009D7648" w:rsidP="001C218E">
                              <w:pPr>
                                <w:spacing w:line="360" w:lineRule="auto"/>
                                <w:ind w:firstLine="426"/>
                              </w:pPr>
                            </w:p>
                            <w:p w14:paraId="02A8BF1E" w14:textId="77777777" w:rsidR="009D7648" w:rsidRPr="00D02D55" w:rsidRDefault="009D7648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247281" cy="485775"/>
                            <a:chOff x="150812" y="0"/>
                            <a:chExt cx="6247653" cy="485775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247653" cy="485775"/>
                              <a:chOff x="150812" y="0"/>
                              <a:chExt cx="6247653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9" y="0"/>
                                <a:ext cx="6214366" cy="485775"/>
                                <a:chOff x="184099" y="0"/>
                                <a:chExt cx="6214366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9" y="38081"/>
                                  <a:ext cx="621436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689361" cy="485775"/>
                                  <a:chOff x="1502180" y="0"/>
                                  <a:chExt cx="4689361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579827" cy="369570"/>
                                    <a:chOff x="1611714" y="104387"/>
                                    <a:chExt cx="4579827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913" y="105089"/>
                                      <a:ext cx="4430628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EB88B43" w14:textId="3484F138" w:rsidR="009D7648" w:rsidRPr="00601BC3" w:rsidRDefault="009D76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Phương trình tiếp tuyến tại một điểm thuộc đồ thị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9D7648" w:rsidRDefault="009D76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591" cy="405873"/>
                              <a:chOff x="327030" y="38100"/>
                              <a:chExt cx="1473591" cy="40587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42" y="43213"/>
                                <a:ext cx="1407879" cy="4007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77777777" w:rsidR="009D7648" w:rsidRDefault="009D76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37" style="width:515.5pt;height:396.75pt;mso-position-horizontal-relative:char;mso-position-vertical-relative:line" coordsize="65471,41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">
                <v:shape id="Rectangle: Diagonal Corners Rounded 1" o:spid="_x0000_s1138" style="position:absolute;top:2511;width:65471;height:3942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83489;6547104,3905498;6532329,3942835;112179,3942835;0,3659346;0,37337;14775,0" o:connectangles="0,0,0,0,0,0,0,0,0" textboxrect="0,0,6435090,1533525"/>
                  <v:textbox>
                    <w:txbxContent>
                      <w:p w14:paraId="1F7414DF" w14:textId="77777777" w:rsidR="00113AC1" w:rsidRDefault="00113AC1" w:rsidP="00601BC3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461C349F" w14:textId="3BC9BA78" w:rsidR="009D7648" w:rsidRPr="00E850E5" w:rsidRDefault="009D7648" w:rsidP="00355346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ind w:left="284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E850E5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4A316EF7" w14:textId="66B8482B" w:rsidR="009D7648" w:rsidRPr="007054C3" w:rsidRDefault="009D7648" w:rsidP="001C218E">
                        <w:pPr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601BC3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 </w:t>
                        </w:r>
                        <w:r w:rsidRPr="00601BC3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5"/>
                        </w:r>
                        <w:r w:rsidR="00E850E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1C218E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Phương pháp giải tổng quát</w:t>
                        </w:r>
                      </w:p>
                      <w:p w14:paraId="657ACE79" w14:textId="77777777" w:rsidR="009D7648" w:rsidRPr="003B5B4C" w:rsidRDefault="009D7648" w:rsidP="00960F2C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hanging="22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3B5B4C">
                          <w:rPr>
                            <w:rFonts w:ascii="Chu Van An" w:hAnsi="Chu Van An" w:cs="Chu Van An"/>
                            <w:szCs w:val="24"/>
                          </w:rPr>
                          <w:t xml:space="preserve">Bước 1: Tìm tọa độ tiếp điểm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</w:rPr>
                          <w:object w:dxaOrig="1060" w:dyaOrig="400" w14:anchorId="17F475E3">
                            <v:shape id="_x0000_i1307" type="#_x0000_t75" style="width:53.25pt;height:20.25pt" o:ole="">
                              <v:imagedata r:id="rId597" o:title=""/>
                            </v:shape>
                            <o:OLEObject Type="Embed" ProgID="Equation.DSMT4" ShapeID="_x0000_i1307" DrawAspect="Content" ObjectID="_1690486987" r:id="rId619"/>
                          </w:object>
                        </w:r>
                      </w:p>
                      <w:p w14:paraId="334FE282" w14:textId="77777777" w:rsidR="009D7648" w:rsidRPr="001C218E" w:rsidRDefault="009D7648" w:rsidP="00960F2C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hanging="22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3B5B4C">
                          <w:rPr>
                            <w:rFonts w:ascii="Chu Van An" w:hAnsi="Chu Van An" w:cs="Chu Van An"/>
                            <w:szCs w:val="24"/>
                          </w:rPr>
                          <w:t xml:space="preserve">Bước 2: Tính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</w:rPr>
                          <w:object w:dxaOrig="1080" w:dyaOrig="400" w14:anchorId="185B5019">
                            <v:shape id="_x0000_i1308" type="#_x0000_t75" style="width:54.75pt;height:20.25pt" o:ole="">
                              <v:imagedata r:id="rId599" o:title=""/>
                            </v:shape>
                            <o:OLEObject Type="Embed" ProgID="Equation.DSMT4" ShapeID="_x0000_i1308" DrawAspect="Content" ObjectID="_1690486988" r:id="rId620"/>
                          </w:object>
                        </w:r>
                        <w:r w:rsidRPr="003B5B4C">
                          <w:rPr>
                            <w:rFonts w:ascii="Chu Van An" w:hAnsi="Chu Van An" w:cs="Chu Van An"/>
                            <w:szCs w:val="24"/>
                          </w:rPr>
                          <w:t xml:space="preserve"> , rồi suy ra hệ số góc của tiếp tuyến là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</w:rPr>
                          <w:object w:dxaOrig="740" w:dyaOrig="400" w14:anchorId="021C7F44">
                            <v:shape id="_x0000_i1309" type="#_x0000_t75" style="width:36.75pt;height:20.25pt" o:ole="">
                              <v:imagedata r:id="rId601" o:title=""/>
                            </v:shape>
                            <o:OLEObject Type="Embed" ProgID="Equation.DSMT4" ShapeID="_x0000_i1309" DrawAspect="Content" ObjectID="_1690486989" r:id="rId621"/>
                          </w:object>
                        </w:r>
                      </w:p>
                      <w:p w14:paraId="66531F95" w14:textId="7B6EF008" w:rsidR="009D7648" w:rsidRPr="001C218E" w:rsidRDefault="009D7648" w:rsidP="00960F2C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spacing w:line="360" w:lineRule="auto"/>
                          <w:ind w:hanging="229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1C218E">
                          <w:rPr>
                            <w:rFonts w:ascii="Chu Van An" w:hAnsi="Chu Van An" w:cs="Chu Van An"/>
                            <w:szCs w:val="24"/>
                          </w:rPr>
                          <w:t xml:space="preserve">Bước 3: Thay vào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  <w:lang w:val="it-IT"/>
                          </w:rPr>
                          <w:object w:dxaOrig="2280" w:dyaOrig="400" w14:anchorId="40A7073F">
                            <v:shape id="_x0000_i1310" type="#_x0000_t75" style="width:114pt;height:20.25pt" o:ole="">
                              <v:imagedata r:id="rId603" o:title=""/>
                            </v:shape>
                            <o:OLEObject Type="Embed" ProgID="Equation.DSMT4" ShapeID="_x0000_i1310" DrawAspect="Content" ObjectID="_1690486990" r:id="rId622"/>
                          </w:object>
                        </w:r>
                        <w:r w:rsidRPr="001C218E">
                          <w:rPr>
                            <w:rFonts w:ascii="Chu Van An" w:hAnsi="Chu Van An" w:cs="Chu Van An"/>
                            <w:szCs w:val="24"/>
                          </w:rPr>
                          <w:t xml:space="preserve"> ta được phương trình tiếp tuyến tại điểm thuộc</w:t>
                        </w:r>
                        <w:r w:rsidRPr="001C218E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 </w:t>
                        </w:r>
                      </w:p>
                      <w:p w14:paraId="1180AAE0" w14:textId="3BB6550C" w:rsidR="009D7648" w:rsidRPr="007054C3" w:rsidRDefault="009D7648" w:rsidP="001C218E">
                        <w:pPr>
                          <w:ind w:firstLine="426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</w:pPr>
                        <w:r w:rsidRPr="00601BC3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6"/>
                        </w:r>
                        <w:r w:rsidR="00E850E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1C218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3B5B4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Một số chú ý: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Đối với bài toán này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ta cầ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n lưu ý một số vấn đề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sau:</w:t>
                        </w:r>
                      </w:p>
                      <w:p w14:paraId="6E2801FF" w14:textId="021007B9" w:rsidR="009D7648" w:rsidRPr="007054C3" w:rsidRDefault="009D7648" w:rsidP="00A30645">
                        <w:pPr>
                          <w:tabs>
                            <w:tab w:val="left" w:pos="602"/>
                            <w:tab w:val="left" w:pos="2870"/>
                            <w:tab w:val="left" w:pos="5110"/>
                            <w:tab w:val="left" w:pos="7321"/>
                          </w:tabs>
                          <w:spacing w:before="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054C3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tab/>
                        </w:r>
                        <w:r w:rsidR="00A3064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t xml:space="preserve"> 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="00A30645"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A30645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Số tiếp tuyến của đồ thị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ch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í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nh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là số nghiệm của phương trì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nh :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940" w:dyaOrig="340" w14:anchorId="752B9CAB">
                            <v:shape id="_x0000_i1311" type="#_x0000_t75" style="width:47.25pt;height:17.25pt" o:ole="">
                              <v:imagedata r:id="rId605" o:title=""/>
                            </v:shape>
                            <o:OLEObject Type="Embed" ProgID="Equation.DSMT4" ShapeID="_x0000_i1311" DrawAspect="Content" ObjectID="_1690486991" r:id="rId623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FE1957E" w14:textId="2299890A" w:rsidR="009D7648" w:rsidRPr="007054C3" w:rsidRDefault="00A30645" w:rsidP="00A30645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Tiếp tuyến tạo với chiều dương của trục ox góc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1440" w:dyaOrig="279" w14:anchorId="47B59035">
                            <v:shape id="_x0000_i1312" type="#_x0000_t75" style="width:1in;height:14.25pt" o:ole="">
                              <v:imagedata r:id="rId607" o:title=""/>
                            </v:shape>
                            <o:OLEObject Type="Embed" ProgID="Equation.DSMT4" ShapeID="_x0000_i1312" DrawAspect="Content" ObjectID="_1690486992" r:id="rId624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5C30AE01" w14:textId="13C54107" w:rsidR="009D7648" w:rsidRPr="007054C3" w:rsidRDefault="009D7648" w:rsidP="001C218E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A30645"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Tiếp tuyến song song với đường thẳng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</w:rPr>
                          <w:object w:dxaOrig="2180" w:dyaOrig="320" w14:anchorId="537B3869">
                            <v:shape id="_x0000_i1313" type="#_x0000_t75" style="width:108.75pt;height:15.75pt" o:ole="">
                              <v:imagedata r:id="rId609" o:title=""/>
                            </v:shape>
                            <o:OLEObject Type="Embed" ProgID="Equation.DSMT4" ShapeID="_x0000_i1313" DrawAspect="Content" ObjectID="_1690486993" r:id="rId625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2905526" w14:textId="3C04E387" w:rsidR="009D7648" w:rsidRPr="007054C3" w:rsidRDefault="00A30645" w:rsidP="001C218E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Tiếp tuyến vuông góc với đường thẳng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3379" w:dyaOrig="620" w14:anchorId="023666C7">
                            <v:shape id="_x0000_i1314" type="#_x0000_t75" style="width:168.75pt;height:30.75pt" o:ole="">
                              <v:imagedata r:id="rId611" o:title=""/>
                            </v:shape>
                            <o:OLEObject Type="Embed" ProgID="Equation.DSMT4" ShapeID="_x0000_i1314" DrawAspect="Content" ObjectID="_1690486994" r:id="rId626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061F6528" w14:textId="1FAE5763" w:rsidR="009D7648" w:rsidRPr="007054C3" w:rsidRDefault="00A30645" w:rsidP="00A30645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Tiếp tuyến tạo với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</w:rPr>
                          <w:object w:dxaOrig="1040" w:dyaOrig="320" w14:anchorId="4AA94F5E">
                            <v:shape id="_x0000_i1315" type="#_x0000_t75" style="width:51.75pt;height:15.75pt" o:ole="">
                              <v:imagedata r:id="rId613" o:title=""/>
                            </v:shape>
                            <o:OLEObject Type="Embed" ProgID="Equation.DSMT4" ShapeID="_x0000_i1315" DrawAspect="Content" ObjectID="_1690486995" r:id="rId627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góc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28"/>
                            <w:sz w:val="24"/>
                            <w:szCs w:val="24"/>
                          </w:rPr>
                          <w:object w:dxaOrig="1960" w:dyaOrig="680" w14:anchorId="5C56ABFA">
                            <v:shape id="_x0000_i1316" type="#_x0000_t75" style="width:98.25pt;height:33.75pt" o:ole="">
                              <v:imagedata r:id="rId615" o:title=""/>
                            </v:shape>
                            <o:OLEObject Type="Embed" ProgID="Equation.DSMT4" ShapeID="_x0000_i1316" DrawAspect="Content" ObjectID="_1690486996" r:id="rId628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7D78548B" w14:textId="7E5B342C" w:rsidR="009D7648" w:rsidRPr="007054C3" w:rsidRDefault="009D7648" w:rsidP="001C218E">
                        <w:pPr>
                          <w:tabs>
                            <w:tab w:val="left" w:pos="602"/>
                            <w:tab w:val="left" w:pos="2870"/>
                            <w:tab w:val="left" w:pos="5110"/>
                            <w:tab w:val="left" w:pos="7321"/>
                          </w:tabs>
                          <w:spacing w:before="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054C3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tab/>
                          <w:t xml:space="preserve">  </w:t>
                        </w:r>
                        <w:r w:rsidR="00A30645"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tiếp tuyến cắt các trục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Ox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Oy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lần lượt tại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A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,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B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thì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999" w:dyaOrig="639" w14:anchorId="08F3F167">
                            <v:shape id="_x0000_i1317" type="#_x0000_t75" style="width:50.25pt;height:33pt" o:ole="">
                              <v:imagedata r:id="rId617" o:title=""/>
                            </v:shape>
                            <o:OLEObject Type="Embed" ProgID="Equation.DSMT4" ShapeID="_x0000_i1317" DrawAspect="Content" ObjectID="_1690486997" r:id="rId629"/>
                          </w:object>
                        </w:r>
                      </w:p>
                      <w:p w14:paraId="5F6361B8" w14:textId="16E043E4" w:rsidR="009D7648" w:rsidRPr="00601BC3" w:rsidRDefault="009D7648" w:rsidP="001C218E">
                        <w:pPr>
                          <w:spacing w:line="360" w:lineRule="auto"/>
                          <w:ind w:firstLine="426"/>
                        </w:pPr>
                      </w:p>
                      <w:p w14:paraId="02A8BF1E" w14:textId="77777777" w:rsidR="009D7648" w:rsidRPr="00D02D55" w:rsidRDefault="009D7648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39" style="position:absolute;left:1508;width:62472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40" style="position:absolute;left:1508;width:62476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41" style="position:absolute;left:1840;width:62144;height:4857" coordorigin="1840" coordsize="621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42" style="position:absolute;left:1840;top:380;width:62144;height:4476;visibility:visible;mso-wrap-style:square;v-text-anchor:middle" coordsize="62143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" path="m,l5990589,r223777,223777l6214366,447554,,447554,,xe" fillcolor="#efddf6 [663]" stroked="f" strokeweight="1.25pt">
                        <v:fill r:id="rId83" o:title="" color2="#fffff7" type="pattern"/>
                        <v:path arrowok="t" o:connecttype="custom" o:connectlocs="0,0;5990589,0;6214366,223777;6214366,447554;0,447554;0,0" o:connectangles="0,0,0,0,0,0"/>
                      </v:shape>
                      <v:group id="Group 81" o:spid="_x0000_s1143" style="position:absolute;left:15021;width:46894;height:4857" coordorigin="15021" coordsize="468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44" style="position:absolute;left:16117;top:1043;width:45798;height:3696" coordorigin="16117,1043" coordsize="4579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45" type="#_x0000_t55" style="position:absolute;left:17609;top:1050;width:4430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" adj="2128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EB88B43" w14:textId="3484F138" w:rsidR="009D7648" w:rsidRPr="00601BC3" w:rsidRDefault="009D76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Phương trình tiếp tuyến tại một điểm thuộc đồ thị</w:t>
                                  </w:r>
                                </w:p>
                              </w:txbxContent>
                            </v:textbox>
                          </v:shape>
                          <v:group id="Group 84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" filled="f" stroked="f">
                              <v:textbox>
                                <w:txbxContent>
                                  <w:p w14:paraId="28C34703" w14:textId="77777777" w:rsidR="009D7648" w:rsidRDefault="009D76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53" style="position:absolute;left:3270;top:381;width:14736;height:4058" coordorigin="3270,381" coordsize="14735,4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4079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6687F503" w14:textId="77777777" w:rsidR="009D7648" w:rsidRDefault="009D76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669281DE" w:rsidR="003B77C9" w:rsidRPr="00F41B3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02431A4" w14:textId="6F2E8784" w:rsidR="001C218E" w:rsidRPr="00F41B3F" w:rsidRDefault="001C218E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F41B3F">
        <w:rPr>
          <w:rFonts w:ascii="Chu Van An" w:hAnsi="Chu Van An" w:cs="Chu Van An"/>
          <w:sz w:val="24"/>
          <w:szCs w:val="24"/>
          <w:lang w:val="nl-NL"/>
        </w:rPr>
        <w:t xml:space="preserve">Hệ số góc của tiếp tuyến của đồ thị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1050" w:dyaOrig="615" w14:anchorId="6F30474A">
          <v:shape id="_x0000_i1318" type="#_x0000_t75" style="width:52.5pt;height:30.75pt" o:ole="">
            <v:imagedata r:id="rId630" o:title=""/>
          </v:shape>
          <o:OLEObject Type="Embed" ProgID="Equation.DSMT4" ShapeID="_x0000_i1318" DrawAspect="Content" ObjectID="_1690484973" r:id="rId631"/>
        </w:object>
      </w:r>
      <w:r w:rsidRPr="00F41B3F">
        <w:rPr>
          <w:rFonts w:ascii="Chu Van An" w:hAnsi="Chu Van An" w:cs="Chu Van An"/>
          <w:sz w:val="24"/>
          <w:szCs w:val="24"/>
          <w:lang w:val="nl-NL"/>
        </w:rPr>
        <w:t xml:space="preserve"> tại giao điểm của đồ thị hàm số với trục hoành</w:t>
      </w:r>
    </w:p>
    <w:p w14:paraId="47913B8A" w14:textId="27641947" w:rsidR="001C218E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4638FF2" w14:textId="77777777" w:rsidR="001C218E" w:rsidRPr="00F41B3F" w:rsidRDefault="001C218E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  <w:lang w:val="nl-NL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r w:rsidRPr="00F41B3F">
        <w:rPr>
          <w:rFonts w:ascii="Chu Van An" w:hAnsi="Chu Van An" w:cs="Chu Van An"/>
          <w:sz w:val="24"/>
          <w:szCs w:val="24"/>
          <w:lang w:val="nl-NL"/>
        </w:rPr>
        <w:t>Tập xác định:</w:t>
      </w:r>
      <w:r w:rsidRPr="00F41B3F">
        <w:rPr>
          <w:rFonts w:ascii="Chu Van An" w:hAnsi="Chu Van An" w:cs="Chu Van An"/>
          <w:position w:val="-14"/>
          <w:sz w:val="24"/>
          <w:szCs w:val="24"/>
          <w:lang w:val="nl-NL"/>
        </w:rPr>
        <w:object w:dxaOrig="1170" w:dyaOrig="405" w14:anchorId="40C71DBD">
          <v:shape id="_x0000_i1319" type="#_x0000_t75" style="width:58.5pt;height:20.25pt" o:ole="">
            <v:imagedata r:id="rId632" o:title=""/>
          </v:shape>
          <o:OLEObject Type="Embed" ProgID="Equation.DSMT4" ShapeID="_x0000_i1319" DrawAspect="Content" ObjectID="_1690484974" r:id="rId633"/>
        </w:object>
      </w:r>
    </w:p>
    <w:p w14:paraId="0A9627D6" w14:textId="77777777" w:rsidR="001C218E" w:rsidRPr="00F41B3F" w:rsidRDefault="001C218E" w:rsidP="002E44D5">
      <w:pPr>
        <w:spacing w:line="240" w:lineRule="auto"/>
        <w:ind w:left="720" w:firstLine="720"/>
        <w:rPr>
          <w:rFonts w:ascii="Chu Van An" w:hAnsi="Chu Van An" w:cs="Chu Van An"/>
          <w:sz w:val="24"/>
          <w:szCs w:val="24"/>
          <w:lang w:val="nl-NL"/>
        </w:rPr>
      </w:pPr>
      <w:r w:rsidRPr="00F41B3F">
        <w:rPr>
          <w:rFonts w:ascii="Chu Van An" w:hAnsi="Chu Van An" w:cs="Chu Van An"/>
          <w:sz w:val="24"/>
          <w:szCs w:val="24"/>
          <w:lang w:val="nl-NL"/>
        </w:rPr>
        <w:t xml:space="preserve">Đạo hàm: </w:t>
      </w:r>
      <w:r w:rsidRPr="00F41B3F">
        <w:rPr>
          <w:rFonts w:ascii="Chu Van An" w:hAnsi="Chu Van An" w:cs="Chu Van An"/>
          <w:position w:val="-36"/>
          <w:sz w:val="24"/>
          <w:szCs w:val="24"/>
          <w:lang w:val="nl-NL"/>
        </w:rPr>
        <w:object w:dxaOrig="1320" w:dyaOrig="735" w14:anchorId="31CCA11F">
          <v:shape id="_x0000_i1320" type="#_x0000_t75" style="width:66pt;height:36.75pt" o:ole="">
            <v:imagedata r:id="rId634" o:title=""/>
          </v:shape>
          <o:OLEObject Type="Embed" ProgID="Equation.DSMT4" ShapeID="_x0000_i1320" DrawAspect="Content" ObjectID="_1690484975" r:id="rId635"/>
        </w:object>
      </w:r>
    </w:p>
    <w:p w14:paraId="3D82E5F4" w14:textId="77777777" w:rsidR="001C218E" w:rsidRPr="00F41B3F" w:rsidRDefault="001C218E" w:rsidP="002E44D5">
      <w:pPr>
        <w:spacing w:line="240" w:lineRule="auto"/>
        <w:ind w:left="720" w:firstLine="720"/>
        <w:rPr>
          <w:rFonts w:ascii="Chu Van An" w:hAnsi="Chu Van An" w:cs="Chu Van An"/>
          <w:sz w:val="24"/>
          <w:szCs w:val="24"/>
          <w:lang w:val="nl-NL"/>
        </w:rPr>
      </w:pPr>
      <w:r w:rsidRPr="00F41B3F">
        <w:rPr>
          <w:rFonts w:ascii="Chu Van An" w:hAnsi="Chu Van An" w:cs="Chu Van An"/>
          <w:sz w:val="24"/>
          <w:szCs w:val="24"/>
          <w:lang w:val="nl-NL"/>
        </w:rPr>
        <w:t xml:space="preserve">Đồ thị hàm số cắt trục hoành tại </w:t>
      </w:r>
      <w:r w:rsidRPr="00F41B3F">
        <w:rPr>
          <w:rFonts w:ascii="Chu Van An" w:hAnsi="Chu Van An" w:cs="Chu Van An"/>
          <w:position w:val="-28"/>
          <w:sz w:val="24"/>
          <w:szCs w:val="24"/>
          <w:lang w:val="nl-NL"/>
        </w:rPr>
        <w:object w:dxaOrig="1005" w:dyaOrig="690" w14:anchorId="124DE45A">
          <v:shape id="_x0000_i1321" type="#_x0000_t75" style="width:50.25pt;height:34.5pt" o:ole="">
            <v:imagedata r:id="rId636" o:title=""/>
          </v:shape>
          <o:OLEObject Type="Embed" ProgID="Equation.DSMT4" ShapeID="_x0000_i1321" DrawAspect="Content" ObjectID="_1690484976" r:id="rId637"/>
        </w:object>
      </w:r>
    </w:p>
    <w:p w14:paraId="61BC97BB" w14:textId="77777777" w:rsidR="001C218E" w:rsidRPr="00F41B3F" w:rsidRDefault="001C218E" w:rsidP="002E44D5">
      <w:pPr>
        <w:spacing w:line="240" w:lineRule="auto"/>
        <w:ind w:left="720"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  <w:lang w:val="nl-NL"/>
        </w:rPr>
        <w:t xml:space="preserve">Hệ số góc của tiếp tuyến là </w:t>
      </w:r>
      <w:r w:rsidRPr="00F41B3F">
        <w:rPr>
          <w:rFonts w:ascii="Chu Van An" w:hAnsi="Chu Van An" w:cs="Chu Van An"/>
          <w:position w:val="-28"/>
          <w:sz w:val="24"/>
          <w:szCs w:val="24"/>
          <w:lang w:val="nl-NL"/>
        </w:rPr>
        <w:object w:dxaOrig="1080" w:dyaOrig="690" w14:anchorId="513E0C1D">
          <v:shape id="_x0000_i1322" type="#_x0000_t75" style="width:54.75pt;height:34.5pt" o:ole="">
            <v:imagedata r:id="rId638" o:title=""/>
          </v:shape>
          <o:OLEObject Type="Embed" ProgID="Equation.DSMT4" ShapeID="_x0000_i1322" DrawAspect="Content" ObjectID="_1690484977" r:id="rId639"/>
        </w:object>
      </w:r>
    </w:p>
    <w:p w14:paraId="29A60A9B" w14:textId="435220F5" w:rsidR="001C218E" w:rsidRPr="00F41B3F" w:rsidRDefault="001C218E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</w:p>
    <w:p w14:paraId="61F19E3E" w14:textId="77777777" w:rsidR="001C218E" w:rsidRPr="00F41B3F" w:rsidRDefault="001C218E" w:rsidP="002E44D5">
      <w:pPr>
        <w:pStyle w:val="ListParagraph"/>
        <w:spacing w:before="120" w:line="240" w:lineRule="auto"/>
        <w:ind w:left="29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102257F8" w14:textId="77777777" w:rsidR="001C218E" w:rsidRPr="00F41B3F" w:rsidRDefault="001C218E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 xml:space="preserve">Câu 2: </w:t>
      </w:r>
      <w:r w:rsidRPr="00F41B3F">
        <w:rPr>
          <w:rStyle w:val="fontstyle01"/>
          <w:rFonts w:ascii="Chu Van An" w:hAnsi="Chu Van An" w:cs="Chu Van An"/>
        </w:rPr>
        <w:t>Tiếp tuyến của đồ thị hàm số</w:t>
      </w:r>
      <w:r w:rsidRPr="00F41B3F">
        <w:rPr>
          <w:rStyle w:val="fontstyle01"/>
          <w:rFonts w:ascii="Chu Van An" w:hAnsi="Chu Van An" w:cs="Chu Van An"/>
          <w:color w:val="auto"/>
        </w:rPr>
        <w:object w:dxaOrig="900" w:dyaOrig="620" w14:anchorId="1FC7288E">
          <v:shape id="_x0000_i1323" type="#_x0000_t75" style="width:45.75pt;height:31.5pt" o:ole="">
            <v:imagedata r:id="rId640" o:title=""/>
          </v:shape>
          <o:OLEObject Type="Embed" ProgID="Equation.DSMT4" ShapeID="_x0000_i1323" DrawAspect="Content" ObjectID="_1690484978" r:id="rId641"/>
        </w:object>
      </w:r>
      <w:r w:rsidRPr="00F41B3F">
        <w:rPr>
          <w:rStyle w:val="fontstyle01"/>
          <w:rFonts w:ascii="Chu Van An" w:hAnsi="Chu Van An" w:cs="Chu Van An"/>
        </w:rPr>
        <w:t xml:space="preserve">  tại điểm có hoành độ</w:t>
      </w:r>
      <w:r w:rsidRPr="00F41B3F">
        <w:rPr>
          <w:rStyle w:val="fontstyle01"/>
          <w:rFonts w:ascii="Chu Van An" w:hAnsi="Chu Van An" w:cs="Chu Van An"/>
          <w:color w:val="auto"/>
        </w:rPr>
        <w:object w:dxaOrig="760" w:dyaOrig="360" w14:anchorId="366B9F89">
          <v:shape id="_x0000_i1324" type="#_x0000_t75" style="width:38.25pt;height:18.75pt" o:ole="">
            <v:imagedata r:id="rId642" o:title=""/>
          </v:shape>
          <o:OLEObject Type="Embed" ProgID="Equation.DSMT4" ShapeID="_x0000_i1324" DrawAspect="Content" ObjectID="_1690484979" r:id="rId643"/>
        </w:object>
      </w:r>
      <w:r w:rsidRPr="00F41B3F">
        <w:rPr>
          <w:rStyle w:val="fontstyle01"/>
          <w:rFonts w:ascii="Chu Van An" w:hAnsi="Chu Van An" w:cs="Chu Van An"/>
        </w:rPr>
        <w:t xml:space="preserve">  là</w:t>
      </w: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</w:t>
      </w:r>
    </w:p>
    <w:p w14:paraId="6AB2AB96" w14:textId="64F87FB1" w:rsidR="001C218E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172DA06C" w14:textId="77777777" w:rsidR="001C218E" w:rsidRPr="00F41B3F" w:rsidRDefault="001C218E" w:rsidP="002E44D5">
      <w:pPr>
        <w:pStyle w:val="ListParagraph"/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Ta có </w:t>
      </w:r>
      <w:r w:rsidRPr="00F41B3F">
        <w:rPr>
          <w:rFonts w:ascii="Chu Van An" w:hAnsi="Chu Van An" w:cs="Chu Van An"/>
          <w:position w:val="-36"/>
          <w:sz w:val="24"/>
          <w:szCs w:val="24"/>
        </w:rPr>
        <w:object w:dxaOrig="2860" w:dyaOrig="740" w14:anchorId="163A7881">
          <v:shape id="_x0000_i1325" type="#_x0000_t75" style="width:143.25pt;height:36.75pt" o:ole="">
            <v:imagedata r:id="rId644" o:title=""/>
          </v:shape>
          <o:OLEObject Type="Embed" ProgID="Equation.DSMT4" ShapeID="_x0000_i1325" DrawAspect="Content" ObjectID="_1690484980" r:id="rId645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4C700D80" w14:textId="77777777" w:rsidR="001C218E" w:rsidRPr="00F41B3F" w:rsidRDefault="001C218E" w:rsidP="002E44D5">
      <w:pPr>
        <w:pStyle w:val="ListParagraph"/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Theo giả thiết ta có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760" w:dyaOrig="360" w14:anchorId="5C2DBB29">
          <v:shape id="_x0000_i1326" type="#_x0000_t75" style="width:37.5pt;height:18.75pt" o:ole="">
            <v:imagedata r:id="rId646" o:title=""/>
          </v:shape>
          <o:OLEObject Type="Embed" ProgID="Equation.DSMT4" ShapeID="_x0000_i1326" DrawAspect="Content" ObjectID="_1690484981" r:id="rId647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nên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795" w:dyaOrig="360" w14:anchorId="61720CFA">
          <v:shape id="_x0000_i1327" type="#_x0000_t75" style="width:39pt;height:18.75pt" o:ole="">
            <v:imagedata r:id="rId648" o:title=""/>
          </v:shape>
          <o:OLEObject Type="Embed" ProgID="Equation.DSMT4" ShapeID="_x0000_i1327" DrawAspect="Content" ObjectID="_1690484982" r:id="rId649"/>
        </w:objec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300" w:dyaOrig="240" w14:anchorId="6F68C10A">
          <v:shape id="_x0000_i1328" type="#_x0000_t75" style="width:15pt;height:12pt" o:ole="">
            <v:imagedata r:id="rId650" o:title=""/>
          </v:shape>
          <o:OLEObject Type="Embed" ProgID="Equation.DSMT4" ShapeID="_x0000_i1328" DrawAspect="Content" ObjectID="_1690484983" r:id="rId65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tiếp điểm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095" w:dyaOrig="405" w14:anchorId="20C27DE4">
          <v:shape id="_x0000_i1329" type="#_x0000_t75" style="width:54.75pt;height:20.25pt" o:ole="">
            <v:imagedata r:id="rId652" o:title=""/>
          </v:shape>
          <o:OLEObject Type="Embed" ProgID="Equation.DSMT4" ShapeID="_x0000_i1329" DrawAspect="Content" ObjectID="_1690484984" r:id="rId653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01C2BF2C" w14:textId="77777777" w:rsidR="001C218E" w:rsidRPr="00F41B3F" w:rsidRDefault="001C218E" w:rsidP="002E44D5">
      <w:pPr>
        <w:pStyle w:val="ListParagraph"/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phương trình tiếp tuyến của đồ thị hàm số tại điểm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140" w:dyaOrig="400" w14:anchorId="606464F9">
          <v:shape id="_x0000_i1330" type="#_x0000_t75" style="width:57pt;height:20.25pt" o:ole="">
            <v:imagedata r:id="rId654" o:title=""/>
          </v:shape>
          <o:OLEObject Type="Embed" ProgID="Equation.DSMT4" ShapeID="_x0000_i1330" DrawAspect="Content" ObjectID="_1690484985" r:id="rId65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là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640" w:dyaOrig="400" w14:anchorId="068299CC">
          <v:shape id="_x0000_i1331" type="#_x0000_t75" style="width:83.25pt;height:20.25pt" o:ole="">
            <v:imagedata r:id="rId656" o:title=""/>
          </v:shape>
          <o:OLEObject Type="Embed" ProgID="Equation.DSMT4" ShapeID="_x0000_i1331" DrawAspect="Content" ObjectID="_1690484986" r:id="rId657"/>
        </w:objec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1340" w:dyaOrig="320" w14:anchorId="5B52EBD1">
          <v:shape id="_x0000_i1332" type="#_x0000_t75" style="width:67.5pt;height:15.75pt" o:ole="">
            <v:imagedata r:id="rId658" o:title=""/>
          </v:shape>
          <o:OLEObject Type="Embed" ProgID="Equation.DSMT4" ShapeID="_x0000_i1332" DrawAspect="Content" ObjectID="_1690484987" r:id="rId659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7C46EF02" w14:textId="77777777" w:rsidR="001C218E" w:rsidRPr="00F41B3F" w:rsidRDefault="001C218E" w:rsidP="002E44D5">
      <w:pPr>
        <w:pStyle w:val="Normal0"/>
        <w:spacing w:before="120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2BC83276" w14:textId="77777777" w:rsidR="001C218E" w:rsidRPr="00F41B3F" w:rsidRDefault="001C218E" w:rsidP="002E44D5">
      <w:pPr>
        <w:spacing w:line="240" w:lineRule="auto"/>
        <w:ind w:left="1000" w:hanging="1000"/>
        <w:rPr>
          <w:rFonts w:ascii="Chu Van An" w:hAnsi="Chu Van An" w:cs="Chu Van An"/>
          <w:b/>
          <w:bCs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F41B3F">
        <w:rPr>
          <w:rFonts w:ascii="Chu Van An" w:hAnsi="Chu Van An" w:cs="Chu Van An"/>
          <w:sz w:val="24"/>
          <w:szCs w:val="24"/>
        </w:rPr>
        <w:t xml:space="preserve">Cho hàm số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395" w:dyaOrig="360" w14:anchorId="0FA7FE70">
          <v:shape id="_x0000_i1333" type="#_x0000_t75" style="width:69.75pt;height:18.75pt" o:ole="">
            <v:imagedata r:id="rId660" o:title=""/>
          </v:shape>
          <o:OLEObject Type="Embed" ProgID="Equation.DSMT4" ShapeID="_x0000_i1333" DrawAspect="Content" ObjectID="_1690484988" r:id="rId661"/>
        </w:object>
      </w:r>
      <w:r w:rsidRPr="00F41B3F">
        <w:rPr>
          <w:rFonts w:ascii="Chu Van An" w:hAnsi="Chu Van An" w:cs="Chu Van An"/>
          <w:sz w:val="24"/>
          <w:szCs w:val="24"/>
        </w:rPr>
        <w:t>(C)</w:t>
      </w:r>
      <w:r w:rsidRPr="00F41B3F">
        <w:rPr>
          <w:rFonts w:ascii="Chu Van An" w:hAnsi="Chu Van An" w:cs="Chu Van An"/>
          <w:b/>
          <w:sz w:val="24"/>
          <w:szCs w:val="24"/>
        </w:rPr>
        <w:t xml:space="preserve">. </w:t>
      </w:r>
      <w:r w:rsidRPr="00F41B3F">
        <w:rPr>
          <w:rFonts w:ascii="Chu Van An" w:hAnsi="Chu Van An" w:cs="Chu Van An"/>
          <w:sz w:val="24"/>
          <w:szCs w:val="24"/>
        </w:rPr>
        <w:t xml:space="preserve">Viết phương trình tiếp tuyến của đồ thị (C), biết tung độ tiếp điểm bằng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180" w:dyaOrig="285" w14:anchorId="3AD8D74B">
          <v:shape id="_x0000_i1334" type="#_x0000_t75" style="width:9.75pt;height:14.25pt" o:ole="">
            <v:imagedata r:id="rId662" o:title=""/>
          </v:shape>
          <o:OLEObject Type="Embed" ProgID="Equation.DSMT4" ShapeID="_x0000_i1334" DrawAspect="Content" ObjectID="_1690484989" r:id="rId663"/>
        </w:object>
      </w:r>
    </w:p>
    <w:p w14:paraId="2B4F40C3" w14:textId="531678DB" w:rsidR="001C218E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2B52F55" w14:textId="77777777" w:rsidR="001C218E" w:rsidRPr="00F41B3F" w:rsidRDefault="001C218E" w:rsidP="002E44D5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1155" w:dyaOrig="360" w14:anchorId="58D42812">
          <v:shape id="_x0000_i1335" type="#_x0000_t75" style="width:57.75pt;height:18.75pt" o:ole="">
            <v:imagedata r:id="rId664" o:title=""/>
          </v:shape>
          <o:OLEObject Type="Embed" ProgID="Equation.DSMT4" ShapeID="_x0000_i1335" DrawAspect="Content" ObjectID="_1690484990" r:id="rId665"/>
        </w:object>
      </w:r>
      <w:r w:rsidRPr="00F41B3F">
        <w:rPr>
          <w:rFonts w:ascii="Chu Van An" w:hAnsi="Chu Van An" w:cs="Chu Van An"/>
          <w:b/>
          <w:sz w:val="24"/>
          <w:szCs w:val="24"/>
          <w:lang w:val="fr-FR"/>
        </w:rPr>
        <w:t xml:space="preserve">. </w: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060" w:dyaOrig="400" w14:anchorId="5E120DC8">
          <v:shape id="_x0000_i1336" type="#_x0000_t75" style="width:53.25pt;height:20.25pt" o:ole="">
            <v:imagedata r:id="rId666" o:title=""/>
          </v:shape>
          <o:OLEObject Type="Embed" ProgID="Equation.DSMT4" ShapeID="_x0000_i1336" DrawAspect="Content" ObjectID="_1690484991" r:id="rId667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là tiếp điểm</w:t>
      </w:r>
    </w:p>
    <w:p w14:paraId="1BE5A6CC" w14:textId="77777777" w:rsidR="001C218E" w:rsidRPr="00F41B3F" w:rsidRDefault="001C218E" w:rsidP="002E44D5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4140" w:dyaOrig="375" w14:anchorId="75A7AA4A">
          <v:shape id="_x0000_i1337" type="#_x0000_t75" style="width:207.75pt;height:18.75pt" o:ole="">
            <v:imagedata r:id="rId668" o:title=""/>
          </v:shape>
          <o:OLEObject Type="Embed" ProgID="Equation.DSMT4" ShapeID="_x0000_i1337" DrawAspect="Content" ObjectID="_1690484992" r:id="rId669"/>
        </w:object>
      </w:r>
    </w:p>
    <w:p w14:paraId="543CAE8F" w14:textId="77777777" w:rsidR="001C218E" w:rsidRPr="00F41B3F" w:rsidRDefault="001C218E" w:rsidP="002E44D5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position w:val="-4"/>
          <w:sz w:val="24"/>
          <w:szCs w:val="24"/>
        </w:rPr>
        <w:object w:dxaOrig="180" w:dyaOrig="195" w14:anchorId="3C3CC3A8">
          <v:shape id="_x0000_i1338" type="#_x0000_t75" style="width:9.75pt;height:9.75pt" o:ole="">
            <v:imagedata r:id="rId670" o:title=""/>
          </v:shape>
          <o:OLEObject Type="Embed" ProgID="Equation.DSMT4" ShapeID="_x0000_i1338" DrawAspect="Content" ObjectID="_1690484993" r:id="rId671"/>
        </w:objec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2040" w:dyaOrig="360" w14:anchorId="022AD7BB">
          <v:shape id="_x0000_i1339" type="#_x0000_t75" style="width:102pt;height:18.75pt" o:ole="">
            <v:imagedata r:id="rId672" o:title=""/>
          </v:shape>
          <o:OLEObject Type="Embed" ProgID="Equation.DSMT4" ShapeID="_x0000_i1339" DrawAspect="Content" ObjectID="_1690484994" r:id="rId673"/>
        </w:object>
      </w:r>
      <w:r w:rsidRPr="00F41B3F">
        <w:rPr>
          <w:rFonts w:ascii="Chu Van An" w:hAnsi="Chu Van An" w:cs="Chu Van An"/>
          <w:b/>
          <w:sz w:val="24"/>
          <w:szCs w:val="24"/>
          <w:lang w:val="fr-FR"/>
        </w:rPr>
        <w:t xml:space="preserve">. </w: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Phương trình tiếp tuyến: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555" w:dyaOrig="315" w14:anchorId="40A2D04A">
          <v:shape id="_x0000_i1340" type="#_x0000_t75" style="width:27.75pt;height:15.75pt" o:ole="">
            <v:imagedata r:id="rId674" o:title=""/>
          </v:shape>
          <o:OLEObject Type="Embed" ProgID="Equation.DSMT4" ShapeID="_x0000_i1340" DrawAspect="Content" ObjectID="_1690484995" r:id="rId675"/>
        </w:object>
      </w:r>
    </w:p>
    <w:p w14:paraId="73929111" w14:textId="537EBF07" w:rsidR="001C218E" w:rsidRPr="00F41B3F" w:rsidRDefault="001C218E" w:rsidP="002E44D5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  <w:lang w:val="fr-FR"/>
        </w:rPr>
      </w:pPr>
      <w:r w:rsidRPr="00F41B3F">
        <w:rPr>
          <w:rFonts w:ascii="Chu Van An" w:hAnsi="Chu Van An" w:cs="Chu Van An"/>
          <w:position w:val="-4"/>
          <w:sz w:val="24"/>
          <w:szCs w:val="24"/>
        </w:rPr>
        <w:object w:dxaOrig="180" w:dyaOrig="195" w14:anchorId="411D78EF">
          <v:shape id="_x0000_i1341" type="#_x0000_t75" style="width:9.75pt;height:9.75pt" o:ole="">
            <v:imagedata r:id="rId676" o:title=""/>
          </v:shape>
          <o:OLEObject Type="Embed" ProgID="Equation.DSMT4" ShapeID="_x0000_i1341" DrawAspect="Content" ObjectID="_1690484996" r:id="rId677"/>
        </w:object>
      </w:r>
      <w:r w:rsidRPr="00F41B3F">
        <w:rPr>
          <w:rFonts w:ascii="Chu Van An" w:hAnsi="Chu Van An" w:cs="Chu Van An"/>
          <w:noProof/>
          <w:position w:val="-12"/>
          <w:sz w:val="24"/>
          <w:szCs w:val="24"/>
        </w:rPr>
        <w:drawing>
          <wp:inline distT="0" distB="0" distL="0" distR="0" wp14:anchorId="50491449" wp14:editId="1E9C1687">
            <wp:extent cx="1162050" cy="228600"/>
            <wp:effectExtent l="0" t="0" r="0" b="0"/>
            <wp:docPr id="2124572957" name="Picture 2124572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1B3F">
        <w:rPr>
          <w:rFonts w:ascii="Chu Van An" w:hAnsi="Chu Van An" w:cs="Chu Van An"/>
          <w:b/>
          <w:sz w:val="24"/>
          <w:szCs w:val="24"/>
          <w:lang w:val="fr-FR"/>
        </w:rPr>
        <w:t xml:space="preserve">. </w:t>
      </w:r>
      <w:r w:rsidRPr="00F41B3F">
        <w:rPr>
          <w:rFonts w:ascii="Chu Van An" w:hAnsi="Chu Van An" w:cs="Chu Van An"/>
          <w:sz w:val="24"/>
          <w:szCs w:val="24"/>
          <w:lang w:val="fr-FR"/>
        </w:rPr>
        <w:t>Phương trình tiếp tuyến:</w:t>
      </w:r>
      <w:r w:rsidRPr="00F41B3F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651902FF" wp14:editId="0B94D532">
            <wp:extent cx="1524000" cy="200025"/>
            <wp:effectExtent l="0" t="0" r="0" b="9525"/>
            <wp:docPr id="2124572956" name="Picture 2124572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1B3F">
        <w:rPr>
          <w:rFonts w:ascii="Chu Van An" w:hAnsi="Chu Van An" w:cs="Chu Van An"/>
          <w:b/>
          <w:sz w:val="24"/>
          <w:szCs w:val="24"/>
          <w:lang w:val="fr-FR"/>
        </w:rPr>
        <w:t>.</w:t>
      </w:r>
    </w:p>
    <w:p w14:paraId="07C3683E" w14:textId="77777777" w:rsidR="001C218E" w:rsidRPr="00F41B3F" w:rsidRDefault="001C218E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4: </w:t>
      </w:r>
      <w:r w:rsidRPr="00F41B3F">
        <w:rPr>
          <w:rFonts w:ascii="Chu Van An" w:hAnsi="Chu Van An" w:cs="Chu Van An"/>
          <w:sz w:val="24"/>
          <w:szCs w:val="24"/>
        </w:rPr>
        <w:t xml:space="preserve">Cho hàm số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920" w:dyaOrig="360" w14:anchorId="5BD7443F">
          <v:shape id="_x0000_i1342" type="#_x0000_t75" style="width:96pt;height:18.75pt" o:ole="">
            <v:imagedata r:id="rId680" o:title=""/>
          </v:shape>
          <o:OLEObject Type="Embed" ProgID="Equation.DSMT4" ShapeID="_x0000_i1342" DrawAspect="Content" ObjectID="_1690484997" r:id="rId68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. Viết phương trình tiếp tuyến của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400" w:dyaOrig="320" w14:anchorId="6C62076A">
          <v:shape id="_x0000_i1343" type="#_x0000_t75" style="width:20.25pt;height:15.75pt" o:ole="">
            <v:imagedata r:id="rId682" o:title=""/>
          </v:shape>
          <o:OLEObject Type="Embed" ProgID="Equation.DSMT4" ShapeID="_x0000_i1343" DrawAspect="Content" ObjectID="_1690484998" r:id="rId683"/>
        </w:object>
      </w:r>
      <w:r w:rsidRPr="00F41B3F">
        <w:rPr>
          <w:rFonts w:ascii="Chu Van An" w:hAnsi="Chu Van An" w:cs="Chu Van An"/>
          <w:sz w:val="24"/>
          <w:szCs w:val="24"/>
        </w:rPr>
        <w:t>biết hệ số góc của tiếp tuyến bằng 9.</w:t>
      </w:r>
    </w:p>
    <w:p w14:paraId="3FD29A20" w14:textId="1D9F0E3D" w:rsidR="001C218E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D6FA3C1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>Hàm số đã cho xác định và liên tục trên R.</w:t>
      </w:r>
    </w:p>
    <w:p w14:paraId="0EE9ECB2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     Gọi </w:t>
      </w:r>
      <w:r w:rsidRPr="00F41B3F">
        <w:rPr>
          <w:rFonts w:ascii="Chu Van An" w:hAnsi="Chu Van An" w:cs="Chu Van An"/>
          <w:color w:val="000000"/>
          <w:position w:val="-12"/>
          <w:sz w:val="24"/>
          <w:szCs w:val="24"/>
        </w:rPr>
        <w:object w:dxaOrig="260" w:dyaOrig="360" w14:anchorId="08F3DCDA">
          <v:shape id="_x0000_i1344" type="#_x0000_t75" style="width:12.75pt;height:18.75pt" o:ole="">
            <v:imagedata r:id="rId684" o:title=""/>
          </v:shape>
          <o:OLEObject Type="Embed" ProgID="Equation.DSMT4" ShapeID="_x0000_i1344" DrawAspect="Content" ObjectID="_1690484999" r:id="rId685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là hoành độ tiếp điểm M khi đó </w:t>
      </w:r>
      <w:r w:rsidRPr="00F41B3F">
        <w:rPr>
          <w:rFonts w:ascii="Chu Van An" w:hAnsi="Chu Van An" w:cs="Chu Van An"/>
          <w:color w:val="000000"/>
          <w:position w:val="-12"/>
          <w:sz w:val="24"/>
          <w:szCs w:val="24"/>
        </w:rPr>
        <w:object w:dxaOrig="260" w:dyaOrig="360" w14:anchorId="0E6C3E63">
          <v:shape id="_x0000_i1345" type="#_x0000_t75" style="width:12.75pt;height:18.75pt" o:ole="">
            <v:imagedata r:id="rId686" o:title=""/>
          </v:shape>
          <o:OLEObject Type="Embed" ProgID="Equation.DSMT4" ShapeID="_x0000_i1345" DrawAspect="Content" ObjectID="_1690485000" r:id="rId687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là nghiệm của phương trình </w:t>
      </w:r>
    </w:p>
    <w:p w14:paraId="3F2A2A60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position w:val="-32"/>
          <w:sz w:val="24"/>
          <w:szCs w:val="24"/>
        </w:rPr>
        <w:object w:dxaOrig="5940" w:dyaOrig="760" w14:anchorId="69A20F5D">
          <v:shape id="_x0000_i1346" type="#_x0000_t75" style="width:295.5pt;height:36pt" o:ole="">
            <v:imagedata r:id="rId688" o:title=""/>
          </v:shape>
          <o:OLEObject Type="Embed" ProgID="Equation.DSMT4" ShapeID="_x0000_i1346" DrawAspect="Content" ObjectID="_1690485001" r:id="rId689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hoặc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20" w:dyaOrig="320" w14:anchorId="093453DB">
          <v:shape id="_x0000_i1347" type="#_x0000_t75" style="width:57.75pt;height:14.25pt" o:ole="">
            <v:imagedata r:id="rId690" o:title=""/>
          </v:shape>
          <o:OLEObject Type="Embed" ProgID="Equation.DSMT4" ShapeID="_x0000_i1347" DrawAspect="Content" ObjectID="_1690485002" r:id="rId691"/>
        </w:object>
      </w:r>
    </w:p>
    <w:p w14:paraId="4FA88A2D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+) Với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800" w:dyaOrig="320" w14:anchorId="3781AFB5">
          <v:shape id="_x0000_i1348" type="#_x0000_t75" style="width:43.5pt;height:14.25pt" o:ole="">
            <v:imagedata r:id="rId692" o:title=""/>
          </v:shape>
          <o:OLEObject Type="Embed" ProgID="Equation.DSMT4" ShapeID="_x0000_i1348" DrawAspect="Content" ObjectID="_1690485003" r:id="rId693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phương trình tiếp tuyến là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40" w:dyaOrig="320" w14:anchorId="053E809C">
          <v:shape id="_x0000_i1349" type="#_x0000_t75" style="width:57.75pt;height:14.25pt" o:ole="">
            <v:imagedata r:id="rId694" o:title=""/>
          </v:shape>
          <o:OLEObject Type="Embed" ProgID="Equation.DSMT4" ShapeID="_x0000_i1349" DrawAspect="Content" ObjectID="_1690485004" r:id="rId695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.</w:t>
      </w:r>
    </w:p>
    <w:p w14:paraId="0FC9D05E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+) Với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20" w:dyaOrig="320" w14:anchorId="49D88995">
          <v:shape id="_x0000_i1350" type="#_x0000_t75" style="width:57.75pt;height:14.25pt" o:ole="">
            <v:imagedata r:id="rId696" o:title=""/>
          </v:shape>
          <o:OLEObject Type="Embed" ProgID="Equation.DSMT4" ShapeID="_x0000_i1350" DrawAspect="Content" ObjectID="_1690485005" r:id="rId697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phương trình tiếp tuyến là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40" w:dyaOrig="320" w14:anchorId="1322F9B7">
          <v:shape id="_x0000_i1351" type="#_x0000_t75" style="width:57.75pt;height:14.25pt" o:ole="">
            <v:imagedata r:id="rId698" o:title=""/>
          </v:shape>
          <o:OLEObject Type="Embed" ProgID="Equation.DSMT4" ShapeID="_x0000_i1351" DrawAspect="Content" ObjectID="_1690485006" r:id="rId699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.</w:t>
      </w:r>
    </w:p>
    <w:p w14:paraId="45B85A0E" w14:textId="7D39C6AD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5: </w: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Cho hàm số </w:t>
      </w:r>
      <w:r w:rsidRPr="00F41B3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1540" w:dyaOrig="360" w14:anchorId="08A7BC3E">
          <v:shape id="_x0000_i1352" type="#_x0000_t75" style="width:79.5pt;height:21.75pt" o:ole="">
            <v:imagedata r:id="rId700" o:title=""/>
          </v:shape>
          <o:OLEObject Type="Embed" ProgID="Equation.DSMT4" ShapeID="_x0000_i1352" DrawAspect="Content" ObjectID="_1690485007" r:id="rId701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có đồ thị </w:t>
      </w:r>
      <w:r w:rsidRPr="00F41B3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400" w:dyaOrig="320" w14:anchorId="25ED5C36">
          <v:shape id="_x0000_i1353" type="#_x0000_t75" style="width:21.75pt;height:14.25pt" o:ole="">
            <v:imagedata r:id="rId702" o:title=""/>
          </v:shape>
          <o:OLEObject Type="Embed" ProgID="Equation.DSMT4" ShapeID="_x0000_i1353" DrawAspect="Content" ObjectID="_1690485008" r:id="rId703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. Viết phương trình tiếp tuyến của đồ thị </w:t>
      </w:r>
      <w:r w:rsidRPr="00F41B3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400" w:dyaOrig="320" w14:anchorId="1DF74B3E">
          <v:shape id="_x0000_i1354" type="#_x0000_t75" style="width:21.75pt;height:14.25pt" o:ole="">
            <v:imagedata r:id="rId704" o:title=""/>
          </v:shape>
          <o:OLEObject Type="Embed" ProgID="Equation.DSMT4" ShapeID="_x0000_i1354" DrawAspect="Content" ObjectID="_1690485009" r:id="rId705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song song với đường thẳng </w:t>
      </w:r>
      <w:r w:rsidRPr="00F41B3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1680" w:dyaOrig="320" w14:anchorId="330E46A1">
          <v:shape id="_x0000_i1355" type="#_x0000_t75" style="width:86.25pt;height:14.25pt" o:ole="">
            <v:imagedata r:id="rId706" o:title=""/>
          </v:shape>
          <o:OLEObject Type="Embed" ProgID="Equation.DSMT4" ShapeID="_x0000_i1355" DrawAspect="Content" ObjectID="_1690485010" r:id="rId707"/>
        </w:object>
      </w:r>
    </w:p>
    <w:p w14:paraId="08BD377A" w14:textId="51B7B211" w:rsidR="001C218E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E060209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Đường thẳng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3000" w:dyaOrig="320" w14:anchorId="2270DC72">
          <v:shape id="_x0000_i1356" type="#_x0000_t75" style="width:151.5pt;height:14.25pt" o:ole="">
            <v:imagedata r:id="rId708" o:title=""/>
          </v:shape>
          <o:OLEObject Type="Embed" ProgID="Equation.DSMT4" ShapeID="_x0000_i1356" DrawAspect="Content" ObjectID="_1690485011" r:id="rId709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có hệ số góc là 9</w:t>
      </w:r>
    </w:p>
    <w:p w14:paraId="2788EE62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Vì tiếp tuyến cần tìm song song với đường thẳng </w:t>
      </w:r>
      <w:r w:rsidRPr="00F41B3F">
        <w:rPr>
          <w:rFonts w:ascii="Chu Van An" w:hAnsi="Chu Van An" w:cs="Chu Van An"/>
          <w:color w:val="000000"/>
          <w:position w:val="-4"/>
          <w:sz w:val="24"/>
          <w:szCs w:val="24"/>
        </w:rPr>
        <w:object w:dxaOrig="220" w:dyaOrig="260" w14:anchorId="5EC5B75C">
          <v:shape id="_x0000_i1357" type="#_x0000_t75" style="width:14.25pt;height:14.25pt" o:ole="">
            <v:imagedata r:id="rId710" o:title=""/>
          </v:shape>
          <o:OLEObject Type="Embed" ProgID="Equation.DSMT4" ShapeID="_x0000_i1357" DrawAspect="Content" ObjectID="_1690485012" r:id="rId711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suy ra tiếp tuyến có hệ số góc </w:t>
      </w:r>
      <w:r w:rsidRPr="00F41B3F">
        <w:rPr>
          <w:rFonts w:ascii="Chu Van An" w:hAnsi="Chu Van An" w:cs="Chu Van An"/>
          <w:color w:val="000000"/>
          <w:position w:val="-6"/>
          <w:sz w:val="24"/>
          <w:szCs w:val="24"/>
        </w:rPr>
        <w:object w:dxaOrig="560" w:dyaOrig="279" w14:anchorId="62183C3B">
          <v:shape id="_x0000_i1358" type="#_x0000_t75" style="width:28.5pt;height:14.25pt" o:ole="">
            <v:imagedata r:id="rId712" o:title=""/>
          </v:shape>
          <o:OLEObject Type="Embed" ProgID="Equation.DSMT4" ShapeID="_x0000_i1358" DrawAspect="Content" ObjectID="_1690485013" r:id="rId713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2DFAA5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Suy ra hoành độ tiếp điểm là nghiệm của phương trình </w:t>
      </w:r>
      <w:r w:rsidRPr="00F41B3F">
        <w:rPr>
          <w:rFonts w:ascii="Chu Van An" w:hAnsi="Chu Van An" w:cs="Chu Van An"/>
          <w:color w:val="000000"/>
          <w:position w:val="-30"/>
          <w:sz w:val="24"/>
          <w:szCs w:val="24"/>
        </w:rPr>
        <w:object w:dxaOrig="3240" w:dyaOrig="720" w14:anchorId="56CB8E48">
          <v:shape id="_x0000_i1359" type="#_x0000_t75" style="width:165.75pt;height:36pt" o:ole="">
            <v:imagedata r:id="rId714" o:title=""/>
          </v:shape>
          <o:OLEObject Type="Embed" ProgID="Equation.DSMT4" ShapeID="_x0000_i1359" DrawAspect="Content" ObjectID="_1690485014" r:id="rId715"/>
        </w:object>
      </w:r>
    </w:p>
    <w:p w14:paraId="3DF56C00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lastRenderedPageBreak/>
        <w:tab/>
        <w:t xml:space="preserve">Với </w:t>
      </w:r>
      <w:r w:rsidRPr="00F41B3F">
        <w:rPr>
          <w:rFonts w:ascii="Chu Van An" w:hAnsi="Chu Van An" w:cs="Chu Van An"/>
          <w:color w:val="000000"/>
          <w:position w:val="-6"/>
          <w:sz w:val="24"/>
          <w:szCs w:val="24"/>
        </w:rPr>
        <w:object w:dxaOrig="680" w:dyaOrig="279" w14:anchorId="5A1E3ABE">
          <v:shape id="_x0000_i1360" type="#_x0000_t75" style="width:36pt;height:14.25pt" o:ole="">
            <v:imagedata r:id="rId716" o:title=""/>
          </v:shape>
          <o:OLEObject Type="Embed" ProgID="Equation.DSMT4" ShapeID="_x0000_i1360" DrawAspect="Content" ObjectID="_1690485015" r:id="rId717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, phương trình tiếp tuyến là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2840" w:dyaOrig="320" w14:anchorId="54C07C04">
          <v:shape id="_x0000_i1361" type="#_x0000_t75" style="width:2in;height:14.25pt" o:ole="">
            <v:imagedata r:id="rId718" o:title=""/>
          </v:shape>
          <o:OLEObject Type="Embed" ProgID="Equation.DSMT4" ShapeID="_x0000_i1361" DrawAspect="Content" ObjectID="_1690485016" r:id="rId719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( loại vì trùng với đường </w:t>
      </w:r>
    </w:p>
    <w:p w14:paraId="0B3D1099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thẳng </w:t>
      </w:r>
      <w:r w:rsidRPr="00F41B3F">
        <w:rPr>
          <w:rFonts w:ascii="Chu Van An" w:hAnsi="Chu Van An" w:cs="Chu Van An"/>
          <w:color w:val="000000"/>
          <w:position w:val="-4"/>
          <w:sz w:val="24"/>
          <w:szCs w:val="24"/>
        </w:rPr>
        <w:object w:dxaOrig="220" w:dyaOrig="260" w14:anchorId="77627BFE">
          <v:shape id="_x0000_i1362" type="#_x0000_t75" style="width:14.25pt;height:14.25pt" o:ole="">
            <v:imagedata r:id="rId720" o:title=""/>
          </v:shape>
          <o:OLEObject Type="Embed" ProgID="Equation.DSMT4" ShapeID="_x0000_i1362" DrawAspect="Content" ObjectID="_1690485017" r:id="rId721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>).</w:t>
      </w:r>
    </w:p>
    <w:p w14:paraId="40B273D5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Với </w:t>
      </w:r>
      <w:r w:rsidRPr="00F41B3F">
        <w:rPr>
          <w:rFonts w:ascii="Chu Van An" w:hAnsi="Chu Van An" w:cs="Chu Van An"/>
          <w:color w:val="000000"/>
          <w:position w:val="-6"/>
          <w:sz w:val="24"/>
          <w:szCs w:val="24"/>
        </w:rPr>
        <w:object w:dxaOrig="540" w:dyaOrig="279" w14:anchorId="183BB79C">
          <v:shape id="_x0000_i1363" type="#_x0000_t75" style="width:28.5pt;height:14.25pt" o:ole="">
            <v:imagedata r:id="rId722" o:title=""/>
          </v:shape>
          <o:OLEObject Type="Embed" ProgID="Equation.DSMT4" ShapeID="_x0000_i1363" DrawAspect="Content" ObjectID="_1690485018" r:id="rId723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, phương trình tiếp tuyến là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2960" w:dyaOrig="320" w14:anchorId="45FFAAB9">
          <v:shape id="_x0000_i1364" type="#_x0000_t75" style="width:151.5pt;height:14.25pt" o:ole="">
            <v:imagedata r:id="rId724" o:title=""/>
          </v:shape>
          <o:OLEObject Type="Embed" ProgID="Equation.DSMT4" ShapeID="_x0000_i1364" DrawAspect="Content" ObjectID="_1690485019" r:id="rId725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>( thỏa mãn ).</w:t>
      </w:r>
    </w:p>
    <w:p w14:paraId="58FC0F57" w14:textId="74C5B29A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Vậy phương trình tiếp tuyến cần tìm là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080" w:dyaOrig="320" w14:anchorId="7C4546E2">
          <v:shape id="_x0000_i1365" type="#_x0000_t75" style="width:57.75pt;height:14.25pt" o:ole="">
            <v:imagedata r:id="rId726" o:title=""/>
          </v:shape>
          <o:OLEObject Type="Embed" ProgID="Equation.DSMT4" ShapeID="_x0000_i1365" DrawAspect="Content" ObjectID="_1690485020" r:id="rId727"/>
        </w:object>
      </w:r>
    </w:p>
    <w:p w14:paraId="1BB6AB64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6: </w:t>
      </w:r>
      <w:r w:rsidRPr="00F41B3F">
        <w:rPr>
          <w:rFonts w:ascii="Chu Van An" w:hAnsi="Chu Van An" w:cs="Chu Van An"/>
          <w:sz w:val="24"/>
          <w:szCs w:val="24"/>
        </w:rPr>
        <w:t xml:space="preserve">Viết phương trình tiếp tuyến của đồ thị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960" w:dyaOrig="620" w14:anchorId="04876313">
          <v:shape id="_x0000_i1366" type="#_x0000_t75" style="width:50.25pt;height:28.5pt" o:ole="">
            <v:imagedata r:id="rId728" o:title=""/>
          </v:shape>
          <o:OLEObject Type="Embed" ProgID="Equation.DSMT4" ShapeID="_x0000_i1366" DrawAspect="Content" ObjectID="_1690485021" r:id="rId72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biết tiếp tuyến vuông góc với đường thẳng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680" w:dyaOrig="320" w14:anchorId="58F0749E">
          <v:shape id="_x0000_i1367" type="#_x0000_t75" style="width:86.25pt;height:14.25pt" o:ole="">
            <v:imagedata r:id="rId730" o:title=""/>
          </v:shape>
          <o:OLEObject Type="Embed" ProgID="Equation.DSMT4" ShapeID="_x0000_i1367" DrawAspect="Content" ObjectID="_1690485022" r:id="rId731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1EDBF0E" w14:textId="4F5430C7" w:rsidR="001C218E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8C7454A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Đường thẳng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3019" w:dyaOrig="620" w14:anchorId="64655A92">
          <v:shape id="_x0000_i1368" type="#_x0000_t75" style="width:151.5pt;height:28.5pt" o:ole="">
            <v:imagedata r:id="rId732" o:title=""/>
          </v:shape>
          <o:OLEObject Type="Embed" ProgID="Equation.DSMT4" ShapeID="_x0000_i1368" DrawAspect="Content" ObjectID="_1690485023" r:id="rId73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nên đường thẳng </w:t>
      </w:r>
      <w:r w:rsidRPr="00F41B3F">
        <w:rPr>
          <w:rFonts w:ascii="Chu Van An" w:hAnsi="Chu Van An" w:cs="Chu Van An"/>
          <w:i/>
          <w:sz w:val="24"/>
          <w:szCs w:val="24"/>
        </w:rPr>
        <w:t xml:space="preserve">d </w:t>
      </w:r>
      <w:r w:rsidRPr="00F41B3F">
        <w:rPr>
          <w:rFonts w:ascii="Chu Van An" w:hAnsi="Chu Van An" w:cs="Chu Van An"/>
          <w:sz w:val="24"/>
          <w:szCs w:val="24"/>
        </w:rPr>
        <w:t xml:space="preserve">có hệ số góc là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700" w:dyaOrig="620" w14:anchorId="1F508B87">
          <v:shape id="_x0000_i1369" type="#_x0000_t75" style="width:36pt;height:28.5pt" o:ole="">
            <v:imagedata r:id="rId734" o:title=""/>
          </v:shape>
          <o:OLEObject Type="Embed" ProgID="Equation.DSMT4" ShapeID="_x0000_i1369" DrawAspect="Content" ObjectID="_1690485024" r:id="rId73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.</w:t>
      </w:r>
    </w:p>
    <w:p w14:paraId="3FBA137B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Tiếp tuyến cần tìm có hệ số góc k vuông góc với đường thẳng </w:t>
      </w:r>
      <w:r w:rsidRPr="00F41B3F">
        <w:rPr>
          <w:rFonts w:ascii="Chu Van An" w:hAnsi="Chu Van An" w:cs="Chu Van An"/>
          <w:position w:val="-30"/>
          <w:sz w:val="24"/>
          <w:szCs w:val="24"/>
        </w:rPr>
        <w:object w:dxaOrig="3080" w:dyaOrig="680" w14:anchorId="70057083">
          <v:shape id="_x0000_i1370" type="#_x0000_t75" style="width:151.5pt;height:36pt" o:ole="">
            <v:imagedata r:id="rId736" o:title=""/>
          </v:shape>
          <o:OLEObject Type="Embed" ProgID="Equation.DSMT4" ShapeID="_x0000_i1370" DrawAspect="Content" ObjectID="_1690485025" r:id="rId737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608A293A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Hoành độ tiếp điểm là nghiệm của phương trình: </w:t>
      </w:r>
      <w:r w:rsidRPr="00F41B3F">
        <w:rPr>
          <w:rFonts w:ascii="Chu Van An" w:hAnsi="Chu Van An" w:cs="Chu Van An"/>
          <w:position w:val="-30"/>
          <w:sz w:val="24"/>
          <w:szCs w:val="24"/>
        </w:rPr>
        <w:object w:dxaOrig="3320" w:dyaOrig="720" w14:anchorId="1BBA53D1">
          <v:shape id="_x0000_i1371" type="#_x0000_t75" style="width:165.75pt;height:36pt" o:ole="">
            <v:imagedata r:id="rId738" o:title=""/>
          </v:shape>
          <o:OLEObject Type="Embed" ProgID="Equation.DSMT4" ShapeID="_x0000_i1371" DrawAspect="Content" ObjectID="_1690485026" r:id="rId739"/>
        </w:object>
      </w:r>
    </w:p>
    <w:p w14:paraId="2F5C8437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Với 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20" w:dyaOrig="279" w14:anchorId="562E4713">
          <v:shape id="_x0000_i1372" type="#_x0000_t75" style="width:28.5pt;height:14.25pt" o:ole="">
            <v:imagedata r:id="rId740" o:title=""/>
          </v:shape>
          <o:OLEObject Type="Embed" ProgID="Equation.DSMT4" ShapeID="_x0000_i1372" DrawAspect="Content" ObjectID="_1690485027" r:id="rId74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, phương trình tiếp tuyến là: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3159" w:dyaOrig="320" w14:anchorId="48698F0D">
          <v:shape id="_x0000_i1373" type="#_x0000_t75" style="width:158.25pt;height:14.25pt" o:ole="">
            <v:imagedata r:id="rId742" o:title=""/>
          </v:shape>
          <o:OLEObject Type="Embed" ProgID="Equation.DSMT4" ShapeID="_x0000_i1373" DrawAspect="Content" ObjectID="_1690485028" r:id="rId743"/>
        </w:object>
      </w:r>
    </w:p>
    <w:p w14:paraId="0B490C46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Với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680" w:dyaOrig="279" w14:anchorId="14A1B5D3">
          <v:shape id="_x0000_i1374" type="#_x0000_t75" style="width:36pt;height:14.25pt" o:ole="">
            <v:imagedata r:id="rId744" o:title=""/>
          </v:shape>
          <o:OLEObject Type="Embed" ProgID="Equation.DSMT4" ShapeID="_x0000_i1374" DrawAspect="Content" ObjectID="_1690485029" r:id="rId74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, phương trình tiếp tuyến là: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3140" w:dyaOrig="320" w14:anchorId="1AC919CD">
          <v:shape id="_x0000_i1375" type="#_x0000_t75" style="width:158.25pt;height:14.25pt" o:ole="">
            <v:imagedata r:id="rId746" o:title=""/>
          </v:shape>
          <o:OLEObject Type="Embed" ProgID="Equation.DSMT4" ShapeID="_x0000_i1375" DrawAspect="Content" ObjectID="_1690485030" r:id="rId747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0C688830" w14:textId="77777777" w:rsidR="001C218E" w:rsidRPr="00F41B3F" w:rsidRDefault="001C218E" w:rsidP="002E44D5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có hai phương trình tiếp tuyến thỏa mãn là: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2700" w:dyaOrig="360" w14:anchorId="2FEF7F27">
          <v:shape id="_x0000_i1376" type="#_x0000_t75" style="width:136.5pt;height:21.75pt" o:ole="">
            <v:imagedata r:id="rId748" o:title=""/>
          </v:shape>
          <o:OLEObject Type="Embed" ProgID="Equation.DSMT4" ShapeID="_x0000_i1376" DrawAspect="Content" ObjectID="_1690485031" r:id="rId749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29144CCC" w14:textId="77777777" w:rsidR="001C218E" w:rsidRPr="00F41B3F" w:rsidRDefault="001C218E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7: </w:t>
      </w:r>
      <w:r w:rsidRPr="00F41B3F">
        <w:rPr>
          <w:rFonts w:ascii="Chu Van An" w:hAnsi="Chu Van An" w:cs="Chu Van An"/>
          <w:sz w:val="24"/>
          <w:szCs w:val="24"/>
        </w:rPr>
        <w:t xml:space="preserve">Cho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1100" w:dyaOrig="620" w14:anchorId="0E6CF655">
          <v:shape id="_x0000_i1377" type="#_x0000_t75" style="width:57.75pt;height:28.5pt" o:ole="">
            <v:imagedata r:id="rId750" o:title=""/>
          </v:shape>
          <o:OLEObject Type="Embed" ProgID="Equation.DSMT4" ShapeID="_x0000_i1377" DrawAspect="Content" ObjectID="_1690485032" r:id="rId75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400" w:dyaOrig="320" w14:anchorId="0532E510">
          <v:shape id="_x0000_i1378" type="#_x0000_t75" style="width:21.75pt;height:14.25pt" o:ole="">
            <v:imagedata r:id="rId752" o:title=""/>
          </v:shape>
          <o:OLEObject Type="Embed" ProgID="Equation.DSMT4" ShapeID="_x0000_i1378" DrawAspect="Content" ObjectID="_1690485033" r:id="rId75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. Viết phương trình tiếp tuyến với đồ thị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400" w:dyaOrig="320" w14:anchorId="0C8A438C">
          <v:shape id="_x0000_i1379" type="#_x0000_t75" style="width:21.75pt;height:14.25pt" o:ole="">
            <v:imagedata r:id="rId754" o:title=""/>
          </v:shape>
          <o:OLEObject Type="Embed" ProgID="Equation.DSMT4" ShapeID="_x0000_i1379" DrawAspect="Content" ObjectID="_1690485034" r:id="rId75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biết tiếp tuyến tạo với đường thẳng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700" w:dyaOrig="320" w14:anchorId="2F4E1632">
          <v:shape id="_x0000_i1380" type="#_x0000_t75" style="width:36pt;height:14.25pt" o:ole="">
            <v:imagedata r:id="rId756" o:title=""/>
          </v:shape>
          <o:OLEObject Type="Embed" ProgID="Equation.DSMT4" ShapeID="_x0000_i1380" DrawAspect="Content" ObjectID="_1690485035" r:id="rId757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một góc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380" w:dyaOrig="320" w14:anchorId="61B648D0">
          <v:shape id="_x0000_i1381" type="#_x0000_t75" style="width:21.75pt;height:14.25pt" o:ole="">
            <v:imagedata r:id="rId758" o:title=""/>
          </v:shape>
          <o:OLEObject Type="Embed" ProgID="Equation.DSMT4" ShapeID="_x0000_i1381" DrawAspect="Content" ObjectID="_1690485036" r:id="rId759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3FF00C93" w14:textId="11E8BBE7" w:rsidR="001C218E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71F3020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Tập xác định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80" w:dyaOrig="400" w14:anchorId="0E1111E1">
          <v:shape id="_x0000_i1382" type="#_x0000_t75" style="width:64.5pt;height:21.75pt" o:ole="">
            <v:imagedata r:id="rId760" o:title=""/>
          </v:shape>
          <o:OLEObject Type="Embed" ProgID="Equation.DSMT4" ShapeID="_x0000_i1382" DrawAspect="Content" ObjectID="_1690485037" r:id="rId761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02863BD5" w14:textId="77777777" w:rsidR="001C218E" w:rsidRPr="00F41B3F" w:rsidRDefault="001C218E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Giả sử tiếp tuyến </w:t>
      </w:r>
      <w:r w:rsidRPr="00F41B3F">
        <w:rPr>
          <w:rFonts w:ascii="Chu Van An" w:hAnsi="Chu Van An" w:cs="Chu Van An"/>
          <w:i/>
          <w:sz w:val="24"/>
          <w:szCs w:val="24"/>
        </w:rPr>
        <w:t>d</w:t>
      </w:r>
      <w:r w:rsidRPr="00F41B3F">
        <w:rPr>
          <w:rFonts w:ascii="Chu Van An" w:hAnsi="Chu Van An" w:cs="Chu Van An"/>
          <w:sz w:val="24"/>
          <w:szCs w:val="24"/>
        </w:rPr>
        <w:t xml:space="preserve"> cần tìm có hệ số góc </w:t>
      </w:r>
      <w:r w:rsidRPr="00F41B3F">
        <w:rPr>
          <w:rFonts w:ascii="Chu Van An" w:hAnsi="Chu Van An" w:cs="Chu Van An"/>
          <w:i/>
          <w:sz w:val="24"/>
          <w:szCs w:val="24"/>
        </w:rPr>
        <w:t>k</w:t>
      </w:r>
      <w:r w:rsidRPr="00F41B3F">
        <w:rPr>
          <w:rFonts w:ascii="Chu Van An" w:hAnsi="Chu Van An" w:cs="Chu Van An"/>
          <w:sz w:val="24"/>
          <w:szCs w:val="24"/>
        </w:rPr>
        <w:t xml:space="preserve">. Vì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20" w:dyaOrig="279" w14:anchorId="3FE7A361">
          <v:shape id="_x0000_i1383" type="#_x0000_t75" style="width:14.25pt;height:14.25pt" o:ole="">
            <v:imagedata r:id="rId762" o:title=""/>
          </v:shape>
          <o:OLEObject Type="Embed" ProgID="Equation.DSMT4" ShapeID="_x0000_i1383" DrawAspect="Content" ObjectID="_1690485038" r:id="rId76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tạo với đường thẳng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700" w:dyaOrig="320" w14:anchorId="34739462">
          <v:shape id="_x0000_i1384" type="#_x0000_t75" style="width:36pt;height:14.25pt" o:ole="">
            <v:imagedata r:id="rId764" o:title=""/>
          </v:shape>
          <o:OLEObject Type="Embed" ProgID="Equation.DSMT4" ShapeID="_x0000_i1384" DrawAspect="Content" ObjectID="_1690485039" r:id="rId76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có hệ số góc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60" w:dyaOrig="279" w14:anchorId="51104CC4">
          <v:shape id="_x0000_i1385" type="#_x0000_t75" style="width:14.25pt;height:14.25pt" o:ole="">
            <v:imagedata r:id="rId766" o:title=""/>
          </v:shape>
          <o:OLEObject Type="Embed" ProgID="Equation.DSMT4" ShapeID="_x0000_i1385" DrawAspect="Content" ObjectID="_1690485040" r:id="rId767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một góc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380" w:dyaOrig="320" w14:anchorId="795DDAE2">
          <v:shape id="_x0000_i1386" type="#_x0000_t75" style="width:21.75pt;height:14.25pt" o:ole="">
            <v:imagedata r:id="rId768" o:title=""/>
          </v:shape>
          <o:OLEObject Type="Embed" ProgID="Equation.DSMT4" ShapeID="_x0000_i1386" DrawAspect="Content" ObjectID="_1690485041" r:id="rId76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nên suy ra </w:t>
      </w:r>
      <w:r w:rsidRPr="00F41B3F">
        <w:rPr>
          <w:rFonts w:ascii="Chu Van An" w:hAnsi="Chu Van An" w:cs="Chu Van An"/>
          <w:position w:val="-44"/>
          <w:sz w:val="24"/>
          <w:szCs w:val="24"/>
        </w:rPr>
        <w:object w:dxaOrig="4500" w:dyaOrig="999" w14:anchorId="20A30E95">
          <v:shape id="_x0000_i1387" type="#_x0000_t75" style="width:223.5pt;height:50.25pt" o:ole="">
            <v:imagedata r:id="rId770" o:title=""/>
          </v:shape>
          <o:OLEObject Type="Embed" ProgID="Equation.DSMT4" ShapeID="_x0000_i1387" DrawAspect="Content" ObjectID="_1690485042" r:id="rId771"/>
        </w:object>
      </w:r>
    </w:p>
    <w:p w14:paraId="72B205C2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>Ta có hoành độ tiếp điểm là nghiệm của phương trình:</w:t>
      </w:r>
    </w:p>
    <w:p w14:paraId="3293EA33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66"/>
          <w:sz w:val="24"/>
          <w:szCs w:val="24"/>
        </w:rPr>
        <w:object w:dxaOrig="7940" w:dyaOrig="1440" w14:anchorId="2A7334FC">
          <v:shape id="_x0000_i1388" type="#_x0000_t75" style="width:396pt;height:1in" o:ole="">
            <v:imagedata r:id="rId772" o:title=""/>
          </v:shape>
          <o:OLEObject Type="Embed" ProgID="Equation.DSMT4" ShapeID="_x0000_i1388" DrawAspect="Content" ObjectID="_1690485043" r:id="rId773"/>
        </w:object>
      </w:r>
    </w:p>
    <w:p w14:paraId="6F8C87B5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Với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639" w:dyaOrig="360" w14:anchorId="20C46CA2">
          <v:shape id="_x0000_i1389" type="#_x0000_t75" style="width:28.5pt;height:21.75pt" o:ole="">
            <v:imagedata r:id="rId774" o:title=""/>
          </v:shape>
          <o:OLEObject Type="Embed" ProgID="Equation.DSMT4" ShapeID="_x0000_i1389" DrawAspect="Content" ObjectID="_1690485044" r:id="rId77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suy ra phương trình tiếp tuyến cần tìm là: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2500" w:dyaOrig="620" w14:anchorId="2A884876">
          <v:shape id="_x0000_i1390" type="#_x0000_t75" style="width:122.25pt;height:28.5pt" o:ole="">
            <v:imagedata r:id="rId776" o:title=""/>
          </v:shape>
          <o:OLEObject Type="Embed" ProgID="Equation.DSMT4" ShapeID="_x0000_i1390" DrawAspect="Content" ObjectID="_1690485045" r:id="rId777"/>
        </w:object>
      </w:r>
    </w:p>
    <w:p w14:paraId="7D3F1B25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lastRenderedPageBreak/>
        <w:t xml:space="preserve">Với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780" w:dyaOrig="360" w14:anchorId="4950A6E4">
          <v:shape id="_x0000_i1391" type="#_x0000_t75" style="width:36pt;height:21.75pt" o:ole="">
            <v:imagedata r:id="rId778" o:title=""/>
          </v:shape>
          <o:OLEObject Type="Embed" ProgID="Equation.DSMT4" ShapeID="_x0000_i1391" DrawAspect="Content" ObjectID="_1690485046" r:id="rId77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suy ra phương trình tiếp tuyến là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2500" w:dyaOrig="620" w14:anchorId="361F525E">
          <v:shape id="_x0000_i1392" type="#_x0000_t75" style="width:122.25pt;height:28.5pt" o:ole="">
            <v:imagedata r:id="rId780" o:title=""/>
          </v:shape>
          <o:OLEObject Type="Embed" ProgID="Equation.DSMT4" ShapeID="_x0000_i1392" DrawAspect="Content" ObjectID="_1690485047" r:id="rId781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790145F6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có hai tiếp tuyến thỏa mãn là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2240" w:dyaOrig="620" w14:anchorId="6AA7BC4F">
          <v:shape id="_x0000_i1393" type="#_x0000_t75" style="width:115.5pt;height:28.5pt" o:ole="">
            <v:imagedata r:id="rId782" o:title=""/>
          </v:shape>
          <o:OLEObject Type="Embed" ProgID="Equation.DSMT4" ShapeID="_x0000_i1393" DrawAspect="Content" ObjectID="_1690485048" r:id="rId783"/>
        </w:object>
      </w:r>
    </w:p>
    <w:p w14:paraId="34BAA582" w14:textId="77777777" w:rsidR="001C218E" w:rsidRPr="00F41B3F" w:rsidRDefault="001C218E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8: </w:t>
      </w:r>
      <w:r w:rsidRPr="00F41B3F">
        <w:rPr>
          <w:rFonts w:ascii="Chu Van An" w:hAnsi="Chu Van An" w:cs="Chu Van An"/>
          <w:sz w:val="24"/>
          <w:szCs w:val="24"/>
        </w:rPr>
        <w:t xml:space="preserve">Viết phương trình tiếp tuyến của đồ thị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1080" w:dyaOrig="620" w14:anchorId="69E4AEBF">
          <v:shape id="_x0000_i1394" type="#_x0000_t75" style="width:57.75pt;height:28.5pt" o:ole="">
            <v:imagedata r:id="rId784" o:title=""/>
          </v:shape>
          <o:OLEObject Type="Embed" ProgID="Equation.DSMT4" ShapeID="_x0000_i1394" DrawAspect="Content" ObjectID="_1690485049" r:id="rId78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biết rằng tiếp tuyến cắt trục hoành và trục tung lần lượt tại </w:t>
      </w:r>
      <w:r w:rsidRPr="00F41B3F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0510D418">
          <v:shape id="_x0000_i1395" type="#_x0000_t75" style="width:14.25pt;height:14.25pt" o:ole="">
            <v:imagedata r:id="rId786" o:title=""/>
          </v:shape>
          <o:OLEObject Type="Embed" ProgID="Equation.DSMT4" ShapeID="_x0000_i1395" DrawAspect="Content" ObjectID="_1690485050" r:id="rId787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và </w:t>
      </w:r>
      <w:r w:rsidRPr="00F41B3F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71A5561C">
          <v:shape id="_x0000_i1396" type="#_x0000_t75" style="width:14.25pt;height:14.25pt" o:ole="">
            <v:imagedata r:id="rId788" o:title=""/>
          </v:shape>
          <o:OLEObject Type="Embed" ProgID="Equation.DSMT4" ShapeID="_x0000_i1396" DrawAspect="Content" ObjectID="_1690485051" r:id="rId789"/>
        </w:object>
      </w:r>
      <w:r w:rsidRPr="00F41B3F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F41B3F">
        <w:rPr>
          <w:rFonts w:ascii="Chu Van An" w:hAnsi="Chu Van An" w:cs="Chu Van An"/>
          <w:sz w:val="24"/>
          <w:szCs w:val="24"/>
        </w:rPr>
        <w:t xml:space="preserve">sao cho tam giác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540" w:dyaOrig="279" w14:anchorId="6EE5759E">
          <v:shape id="_x0000_i1397" type="#_x0000_t75" style="width:28.5pt;height:14.25pt" o:ole="">
            <v:imagedata r:id="rId790" o:title=""/>
          </v:shape>
          <o:OLEObject Type="Embed" ProgID="Equation.DSMT4" ShapeID="_x0000_i1397" DrawAspect="Content" ObjectID="_1690485052" r:id="rId79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cân tại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79" w14:anchorId="73DE1B91">
          <v:shape id="_x0000_i1398" type="#_x0000_t75" style="width:14.25pt;height:14.25pt" o:ole="">
            <v:imagedata r:id="rId792" o:title=""/>
          </v:shape>
          <o:OLEObject Type="Embed" ProgID="Equation.DSMT4" ShapeID="_x0000_i1398" DrawAspect="Content" ObjectID="_1690485053" r:id="rId79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với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79" w14:anchorId="2AD47C8B">
          <v:shape id="_x0000_i1399" type="#_x0000_t75" style="width:14.25pt;height:14.25pt" o:ole="">
            <v:imagedata r:id="rId794" o:title=""/>
          </v:shape>
          <o:OLEObject Type="Embed" ProgID="Equation.DSMT4" ShapeID="_x0000_i1399" DrawAspect="Content" ObjectID="_1690485054" r:id="rId795"/>
        </w:object>
      </w:r>
      <w:r w:rsidRPr="00F41B3F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F41B3F">
        <w:rPr>
          <w:rFonts w:ascii="Chu Van An" w:hAnsi="Chu Van An" w:cs="Chu Van An"/>
          <w:sz w:val="24"/>
          <w:szCs w:val="24"/>
        </w:rPr>
        <w:t>là gốc tọa độ.</w:t>
      </w:r>
    </w:p>
    <w:p w14:paraId="3A9713CB" w14:textId="69C5A139" w:rsidR="001C218E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0DF2039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Tập xác định </w:t>
      </w:r>
      <w:r w:rsidRPr="00F41B3F">
        <w:rPr>
          <w:rFonts w:ascii="Chu Van An" w:hAnsi="Chu Van An" w:cs="Chu Van An"/>
          <w:position w:val="-28"/>
          <w:sz w:val="24"/>
          <w:szCs w:val="24"/>
        </w:rPr>
        <w:object w:dxaOrig="1380" w:dyaOrig="680" w14:anchorId="28620EB9">
          <v:shape id="_x0000_i1400" type="#_x0000_t75" style="width:1in;height:36pt" o:ole="">
            <v:imagedata r:id="rId796" o:title=""/>
          </v:shape>
          <o:OLEObject Type="Embed" ProgID="Equation.DSMT4" ShapeID="_x0000_i1400" DrawAspect="Content" ObjectID="_1690485055" r:id="rId797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1AE3FD81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Tam giác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40" w:dyaOrig="279" w14:anchorId="54DB8E72">
          <v:shape id="_x0000_i1401" type="#_x0000_t75" style="width:28.5pt;height:14.25pt" o:ole="">
            <v:imagedata r:id="rId790" o:title=""/>
          </v:shape>
          <o:OLEObject Type="Embed" ProgID="Equation.DSMT4" ShapeID="_x0000_i1401" DrawAspect="Content" ObjectID="_1690485056" r:id="rId798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vuông cân tại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40" w:dyaOrig="279" w14:anchorId="05F490F2">
          <v:shape id="_x0000_i1402" type="#_x0000_t75" style="width:14.25pt;height:14.25pt" o:ole="">
            <v:imagedata r:id="rId794" o:title=""/>
          </v:shape>
          <o:OLEObject Type="Embed" ProgID="Equation.DSMT4" ShapeID="_x0000_i1402" DrawAspect="Content" ObjectID="_1690485057" r:id="rId79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nên suy ra hệ số góc của tiếp tuyến là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20" w:dyaOrig="279" w14:anchorId="12694C1D">
          <v:shape id="_x0000_i1403" type="#_x0000_t75" style="width:28.5pt;height:14.25pt" o:ole="">
            <v:imagedata r:id="rId800" o:title=""/>
          </v:shape>
          <o:OLEObject Type="Embed" ProgID="Equation.DSMT4" ShapeID="_x0000_i1403" DrawAspect="Content" ObjectID="_1690485058" r:id="rId80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hoặc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680" w:dyaOrig="279" w14:anchorId="6C99B0DA">
          <v:shape id="_x0000_i1404" type="#_x0000_t75" style="width:36pt;height:14.25pt" o:ole="">
            <v:imagedata r:id="rId802" o:title=""/>
          </v:shape>
          <o:OLEObject Type="Embed" ProgID="Equation.DSMT4" ShapeID="_x0000_i1404" DrawAspect="Content" ObjectID="_1690485059" r:id="rId803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37810CB0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Khi đó hoành độ tiêp điểm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260" w:dyaOrig="360" w14:anchorId="5F227D80">
          <v:shape id="_x0000_i1405" type="#_x0000_t75" style="width:14.25pt;height:21.75pt" o:ole="">
            <v:imagedata r:id="rId804" o:title=""/>
          </v:shape>
          <o:OLEObject Type="Embed" ProgID="Equation.DSMT4" ShapeID="_x0000_i1405" DrawAspect="Content" ObjectID="_1690485060" r:id="rId80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là nghiệm của phương trình:</w:t>
      </w:r>
    </w:p>
    <w:p w14:paraId="6CD09912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66"/>
          <w:sz w:val="24"/>
          <w:szCs w:val="24"/>
        </w:rPr>
        <w:object w:dxaOrig="5980" w:dyaOrig="1440" w14:anchorId="49357D54">
          <v:shape id="_x0000_i1406" type="#_x0000_t75" style="width:302.25pt;height:1in" o:ole="">
            <v:imagedata r:id="rId806" o:title=""/>
          </v:shape>
          <o:OLEObject Type="Embed" ProgID="Equation.DSMT4" ShapeID="_x0000_i1406" DrawAspect="Content" ObjectID="_1690485061" r:id="rId807"/>
        </w:object>
      </w:r>
    </w:p>
    <w:p w14:paraId="198D3F47" w14:textId="77777777" w:rsidR="001C218E" w:rsidRPr="00F41B3F" w:rsidRDefault="001C218E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Với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1640" w:dyaOrig="360" w14:anchorId="2415D396">
          <v:shape id="_x0000_i1407" type="#_x0000_t75" style="width:79.5pt;height:21.75pt" o:ole="">
            <v:imagedata r:id="rId808" o:title=""/>
          </v:shape>
          <o:OLEObject Type="Embed" ProgID="Equation.DSMT4" ShapeID="_x0000_i1407" DrawAspect="Content" ObjectID="_1690485062" r:id="rId80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, phương trình tiếp tuyến là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720" w:dyaOrig="260" w14:anchorId="7462F3B0">
          <v:shape id="_x0000_i1408" type="#_x0000_t75" style="width:36pt;height:14.25pt" o:ole="">
            <v:imagedata r:id="rId810" o:title=""/>
          </v:shape>
          <o:OLEObject Type="Embed" ProgID="Equation.DSMT4" ShapeID="_x0000_i1408" DrawAspect="Content" ObjectID="_1690485063" r:id="rId81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(loại vì cắt trục tung và trục hoành tại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40" w:dyaOrig="279" w14:anchorId="132B8ABF">
          <v:shape id="_x0000_i1409" type="#_x0000_t75" style="width:14.25pt;height:14.25pt" o:ole="">
            <v:imagedata r:id="rId794" o:title=""/>
          </v:shape>
          <o:OLEObject Type="Embed" ProgID="Equation.DSMT4" ShapeID="_x0000_i1409" DrawAspect="Content" ObjectID="_1690485064" r:id="rId812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nên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1060" w:dyaOrig="279" w14:anchorId="087672C5">
          <v:shape id="_x0000_i1410" type="#_x0000_t75" style="width:50.25pt;height:14.25pt" o:ole="">
            <v:imagedata r:id="rId813" o:title=""/>
          </v:shape>
          <o:OLEObject Type="Embed" ProgID="Equation.DSMT4" ShapeID="_x0000_i1410" DrawAspect="Content" ObjectID="_1690485065" r:id="rId814"/>
        </w:object>
      </w:r>
      <w:r w:rsidRPr="00F41B3F">
        <w:rPr>
          <w:rFonts w:ascii="Chu Van An" w:hAnsi="Chu Van An" w:cs="Chu Van An"/>
          <w:sz w:val="24"/>
          <w:szCs w:val="24"/>
        </w:rPr>
        <w:t>).</w:t>
      </w:r>
    </w:p>
    <w:p w14:paraId="5AC14475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Với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1700" w:dyaOrig="360" w14:anchorId="431D9794">
          <v:shape id="_x0000_i1411" type="#_x0000_t75" style="width:86.25pt;height:21.75pt" o:ole="">
            <v:imagedata r:id="rId815" o:title=""/>
          </v:shape>
          <o:OLEObject Type="Embed" ProgID="Equation.DSMT4" ShapeID="_x0000_i1411" DrawAspect="Content" ObjectID="_1690485066" r:id="rId816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, phương trình tiếp tuyến là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1060" w:dyaOrig="320" w14:anchorId="614CE274">
          <v:shape id="_x0000_i1412" type="#_x0000_t75" style="width:50.25pt;height:14.25pt" o:ole="">
            <v:imagedata r:id="rId817" o:title=""/>
          </v:shape>
          <o:OLEObject Type="Embed" ProgID="Equation.DSMT4" ShapeID="_x0000_i1412" DrawAspect="Content" ObjectID="_1690485067" r:id="rId818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(thỏa mãn).</w:t>
      </w:r>
    </w:p>
    <w:p w14:paraId="436C2926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tiếp tuyến cần tìm là 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1060" w:dyaOrig="320" w14:anchorId="5D98663D">
          <v:shape id="_x0000_i1413" type="#_x0000_t75" style="width:50.25pt;height:14.25pt" o:ole="">
            <v:imagedata r:id="rId819" o:title=""/>
          </v:shape>
          <o:OLEObject Type="Embed" ProgID="Equation.DSMT4" ShapeID="_x0000_i1413" DrawAspect="Content" ObjectID="_1690485068" r:id="rId820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07727172" w14:textId="77777777" w:rsidR="00016CD7" w:rsidRPr="00F41B3F" w:rsidRDefault="00016CD7" w:rsidP="002E44D5">
      <w:pPr>
        <w:pStyle w:val="ListParagraph"/>
        <w:tabs>
          <w:tab w:val="left" w:pos="0"/>
        </w:tabs>
        <w:spacing w:before="120" w:line="240" w:lineRule="auto"/>
        <w:ind w:left="0"/>
        <w:contextualSpacing w:val="0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9: </w: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Có hai tiếp tuyến của đồ thị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1480" w:dyaOrig="620" w14:anchorId="511F1A49">
          <v:shape id="_x0000_i1414" type="#_x0000_t75" style="width:1in;height:28.5pt" o:ole="">
            <v:imagedata r:id="rId821" o:title=""/>
          </v:shape>
          <o:OLEObject Type="Embed" ProgID="Equation.DSMT4" ShapeID="_x0000_i1414" DrawAspect="Content" ObjectID="_1690485069" r:id="rId822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đi qua điểm </w:t>
      </w:r>
      <w:r w:rsidRPr="00F41B3F">
        <w:rPr>
          <w:rFonts w:ascii="Chu Van An" w:eastAsiaTheme="minorHAnsi" w:hAnsi="Chu Van An" w:cs="Chu Van An"/>
          <w:position w:val="-14"/>
          <w:sz w:val="24"/>
          <w:szCs w:val="24"/>
        </w:rPr>
        <w:object w:dxaOrig="760" w:dyaOrig="400" w14:anchorId="3140365E">
          <v:shape id="_x0000_i1415" type="#_x0000_t75" style="width:36pt;height:21.75pt" o:ole="">
            <v:imagedata r:id="rId823" o:title=""/>
          </v:shape>
          <o:OLEObject Type="Embed" ProgID="Equation.DSMT4" ShapeID="_x0000_i1415" DrawAspect="Content" ObjectID="_1690485070" r:id="rId824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>.  Tính tích hệ số góc của hai tiếp tuyến đó?</w:t>
      </w:r>
    </w:p>
    <w:p w14:paraId="3B71316E" w14:textId="324BC395" w:rsidR="00016CD7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0820CA0" w14:textId="77777777" w:rsidR="00016CD7" w:rsidRPr="00F41B3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</w:rPr>
        <w:t>TXĐ: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680" w:dyaOrig="400" w14:anchorId="534D1E03">
          <v:shape id="_x0000_i1416" type="#_x0000_t75" style="width:36pt;height:21.75pt" o:ole="">
            <v:imagedata r:id="rId825" o:title=""/>
          </v:shape>
          <o:OLEObject Type="Embed" ProgID="Equation.DSMT4" ShapeID="_x0000_i1416" DrawAspect="Content" ObjectID="_1690485071" r:id="rId826"/>
        </w:object>
      </w:r>
    </w:p>
    <w:p w14:paraId="182B0A6D" w14:textId="77777777" w:rsidR="00016CD7" w:rsidRPr="00F41B3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36"/>
          <w:sz w:val="24"/>
          <w:szCs w:val="24"/>
        </w:rPr>
        <w:object w:dxaOrig="1240" w:dyaOrig="740" w14:anchorId="50853CAB">
          <v:shape id="_x0000_i1417" type="#_x0000_t75" style="width:64.5pt;height:36pt" o:ole="">
            <v:imagedata r:id="rId827" o:title=""/>
          </v:shape>
          <o:OLEObject Type="Embed" ProgID="Equation.DSMT4" ShapeID="_x0000_i1417" DrawAspect="Content" ObjectID="_1690485072" r:id="rId828"/>
        </w:object>
      </w:r>
    </w:p>
    <w:p w14:paraId="463BC932" w14:textId="77777777" w:rsidR="00016CD7" w:rsidRPr="00F41B3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</w:rPr>
        <w:t xml:space="preserve">Đường thẳng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20" w:dyaOrig="279" w14:anchorId="22755553">
          <v:shape id="_x0000_i1418" type="#_x0000_t75" style="width:14.25pt;height:14.25pt" o:ole="">
            <v:imagedata r:id="rId829" o:title=""/>
          </v:shape>
          <o:OLEObject Type="Embed" ProgID="Equation.DSMT4" ShapeID="_x0000_i1418" DrawAspect="Content" ObjectID="_1690485073" r:id="rId830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đi qua điểm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760" w:dyaOrig="400" w14:anchorId="0A570588">
          <v:shape id="_x0000_i1419" type="#_x0000_t75" style="width:36pt;height:21.75pt" o:ole="">
            <v:imagedata r:id="rId831" o:title=""/>
          </v:shape>
          <o:OLEObject Type="Embed" ProgID="Equation.DSMT4" ShapeID="_x0000_i1419" DrawAspect="Content" ObjectID="_1690485074" r:id="rId832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với hệ số góc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00" w:dyaOrig="279" w14:anchorId="477BE49C">
          <v:shape id="_x0000_i1420" type="#_x0000_t75" style="width:7.5pt;height:14.25pt" o:ole="">
            <v:imagedata r:id="rId833" o:title=""/>
          </v:shape>
          <o:OLEObject Type="Embed" ProgID="Equation.DSMT4" ShapeID="_x0000_i1420" DrawAspect="Content" ObjectID="_1690485075" r:id="rId834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có 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40" w:dyaOrig="400" w14:anchorId="76FE02F8">
          <v:shape id="_x0000_i1421" type="#_x0000_t75" style="width:64.5pt;height:21.75pt" o:ole="">
            <v:imagedata r:id="rId835" o:title=""/>
          </v:shape>
          <o:OLEObject Type="Embed" ProgID="Equation.DSMT4" ShapeID="_x0000_i1421" DrawAspect="Content" ObjectID="_1690485076" r:id="rId836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>.</w:t>
      </w:r>
    </w:p>
    <w:p w14:paraId="7EA26115" w14:textId="77777777" w:rsidR="00016CD7" w:rsidRPr="00F41B3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 xml:space="preserve">Đường thẳng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20" w:dyaOrig="279" w14:anchorId="09C4DD2E">
          <v:shape id="_x0000_i1422" type="#_x0000_t75" style="width:14.25pt;height:14.25pt" o:ole="">
            <v:imagedata r:id="rId837" o:title=""/>
          </v:shape>
          <o:OLEObject Type="Embed" ProgID="Equation.DSMT4" ShapeID="_x0000_i1422" DrawAspect="Content" ObjectID="_1690485077" r:id="rId838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tiếp xúc với đồ thị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420" w:dyaOrig="400" w14:anchorId="6065F591">
          <v:shape id="_x0000_i1423" type="#_x0000_t75" style="width:21.75pt;height:21.75pt" o:ole="">
            <v:imagedata r:id="rId839" o:title=""/>
          </v:shape>
          <o:OLEObject Type="Embed" ProgID="Equation.DSMT4" ShapeID="_x0000_i1423" DrawAspect="Content" ObjectID="_1690485078" r:id="rId840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khi và chỉ khi hệ phương trình sau có nghiệm</w:t>
      </w:r>
    </w:p>
    <w:p w14:paraId="367369F3" w14:textId="77777777" w:rsidR="00016CD7" w:rsidRPr="00F41B3F" w:rsidRDefault="00016CD7" w:rsidP="002E44D5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position w:val="-64"/>
          <w:sz w:val="24"/>
          <w:szCs w:val="24"/>
        </w:rPr>
        <w:object w:dxaOrig="2480" w:dyaOrig="1400" w14:anchorId="428A9CEF">
          <v:shape id="_x0000_i1424" type="#_x0000_t75" style="width:122.25pt;height:1in" o:ole="">
            <v:imagedata r:id="rId841" o:title=""/>
          </v:shape>
          <o:OLEObject Type="Embed" ProgID="Equation.DSMT4" ShapeID="_x0000_i1424" DrawAspect="Content" ObjectID="_1690485079" r:id="rId842"/>
        </w:object>
      </w:r>
    </w:p>
    <w:p w14:paraId="04B46AEB" w14:textId="77777777" w:rsidR="00016CD7" w:rsidRPr="00F41B3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Thế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80" w:dyaOrig="400" w14:anchorId="5AB34DD2">
          <v:shape id="_x0000_i1425" type="#_x0000_t75" style="width:21.75pt;height:21.75pt" o:ole="">
            <v:imagedata r:id="rId843" o:title=""/>
          </v:shape>
          <o:OLEObject Type="Embed" ProgID="Equation.DSMT4" ShapeID="_x0000_i1425" DrawAspect="Content" ObjectID="_1690485080" r:id="rId844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vào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40" w:dyaOrig="400" w14:anchorId="2BBD58B1">
          <v:shape id="_x0000_i1426" type="#_x0000_t75" style="width:14.25pt;height:21.75pt" o:ole="">
            <v:imagedata r:id="rId845" o:title=""/>
          </v:shape>
          <o:OLEObject Type="Embed" ProgID="Equation.DSMT4" ShapeID="_x0000_i1426" DrawAspect="Content" ObjectID="_1690485081" r:id="rId846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>, ta có:</w:t>
      </w:r>
      <w:r w:rsidRPr="00F41B3F">
        <w:rPr>
          <w:rFonts w:ascii="Chu Van An" w:hAnsi="Chu Van An" w:cs="Chu Van An"/>
          <w:position w:val="-36"/>
          <w:sz w:val="24"/>
          <w:szCs w:val="24"/>
          <w:lang w:val="it-IT"/>
        </w:rPr>
        <w:object w:dxaOrig="4760" w:dyaOrig="740" w14:anchorId="1A004B41">
          <v:shape id="_x0000_i1427" type="#_x0000_t75" style="width:237.75pt;height:36pt" o:ole="">
            <v:imagedata r:id="rId847" o:title=""/>
          </v:shape>
          <o:OLEObject Type="Embed" ProgID="Equation.DSMT4" ShapeID="_x0000_i1427" DrawAspect="Content" ObjectID="_1690485082" r:id="rId848"/>
        </w:object>
      </w:r>
    </w:p>
    <w:p w14:paraId="18767278" w14:textId="77777777" w:rsidR="00016CD7" w:rsidRPr="00F41B3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position w:val="-46"/>
          <w:sz w:val="24"/>
          <w:szCs w:val="24"/>
          <w:lang w:val="it-IT"/>
        </w:rPr>
        <w:object w:dxaOrig="2940" w:dyaOrig="1040" w14:anchorId="1853C4FF">
          <v:shape id="_x0000_i1428" type="#_x0000_t75" style="width:2in;height:50.25pt" o:ole="">
            <v:imagedata r:id="rId849" o:title=""/>
          </v:shape>
          <o:OLEObject Type="Embed" ProgID="Equation.DSMT4" ShapeID="_x0000_i1428" DrawAspect="Content" ObjectID="_1690485083" r:id="rId850"/>
        </w:object>
      </w:r>
    </w:p>
    <w:p w14:paraId="131228CF" w14:textId="77777777" w:rsidR="00016CD7" w:rsidRPr="00F41B3F" w:rsidRDefault="00016CD7" w:rsidP="002E44D5">
      <w:pPr>
        <w:tabs>
          <w:tab w:val="left" w:pos="2268"/>
        </w:tabs>
        <w:spacing w:line="240" w:lineRule="auto"/>
        <w:rPr>
          <w:rFonts w:ascii="Chu Van An" w:hAnsi="Chu Van An" w:cs="Chu Van An"/>
          <w:b/>
          <w:color w:val="0000FF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        Do đó tích hệ số góc của hai tiếp tuyến đó bằng </w:t>
      </w:r>
      <w:r w:rsidRPr="00F41B3F">
        <w:rPr>
          <w:rFonts w:ascii="Chu Van An" w:hAnsi="Chu Van An" w:cs="Chu Van An"/>
          <w:position w:val="-28"/>
          <w:sz w:val="24"/>
          <w:szCs w:val="24"/>
        </w:rPr>
        <w:object w:dxaOrig="2160" w:dyaOrig="680" w14:anchorId="60B92FF2">
          <v:shape id="_x0000_i1429" type="#_x0000_t75" style="width:108pt;height:36pt" o:ole="">
            <v:imagedata r:id="rId851" o:title=""/>
          </v:shape>
          <o:OLEObject Type="Embed" ProgID="Equation.DSMT4" ShapeID="_x0000_i1429" DrawAspect="Content" ObjectID="_1690485084" r:id="rId852"/>
        </w:object>
      </w:r>
    </w:p>
    <w:p w14:paraId="04002DB4" w14:textId="77777777" w:rsidR="00016CD7" w:rsidRPr="00F41B3F" w:rsidRDefault="00016CD7" w:rsidP="002E44D5">
      <w:pPr>
        <w:tabs>
          <w:tab w:val="left" w:pos="2268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10: </w:t>
      </w:r>
      <w:r w:rsidRPr="00F41B3F">
        <w:rPr>
          <w:rFonts w:ascii="Chu Van An" w:hAnsi="Chu Van An" w:cs="Chu Van An"/>
          <w:sz w:val="24"/>
          <w:szCs w:val="24"/>
        </w:rPr>
        <w:t>Tìm điểm t</w: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rên đường thẳng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980" w:dyaOrig="320" w14:anchorId="2DEF4778">
          <v:shape id="_x0000_i1430" type="#_x0000_t75" style="width:50.25pt;height:14.25pt" o:ole="">
            <v:imagedata r:id="rId853" o:title=""/>
          </v:shape>
          <o:OLEObject Type="Embed" ProgID="Equation.DSMT4" ShapeID="_x0000_i1430" DrawAspect="Content" ObjectID="_1690485085" r:id="rId854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để từ đó  kẻ được đến đồ thị </w:t>
      </w:r>
      <w:r w:rsidRPr="00F41B3F">
        <w:rPr>
          <w:rFonts w:ascii="Chu Van An" w:eastAsiaTheme="minorHAnsi" w:hAnsi="Chu Van An" w:cs="Chu Van An"/>
          <w:position w:val="-14"/>
          <w:sz w:val="24"/>
          <w:szCs w:val="24"/>
        </w:rPr>
        <w:object w:dxaOrig="420" w:dyaOrig="400" w14:anchorId="4F95A574">
          <v:shape id="_x0000_i1431" type="#_x0000_t75" style="width:21.75pt;height:21.75pt" o:ole="">
            <v:imagedata r:id="rId855" o:title=""/>
          </v:shape>
          <o:OLEObject Type="Embed" ProgID="Equation.DSMT4" ShapeID="_x0000_i1431" DrawAspect="Content" ObjectID="_1690485086" r:id="rId856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của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940" w:dyaOrig="620" w14:anchorId="3AF92B55">
          <v:shape id="_x0000_i1432" type="#_x0000_t75" style="width:50.25pt;height:28.5pt" o:ole="">
            <v:imagedata r:id="rId857" o:title=""/>
          </v:shape>
          <o:OLEObject Type="Embed" ProgID="Equation.DSMT4" ShapeID="_x0000_i1432" DrawAspect="Content" ObjectID="_1690485087" r:id="rId858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đúng một tiếp tuyến?</w:t>
      </w:r>
    </w:p>
    <w:p w14:paraId="4487D135" w14:textId="195F6CAA" w:rsidR="00016CD7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971B9F8" w14:textId="77777777" w:rsidR="00016CD7" w:rsidRPr="00F41B3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>TXĐ: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092" w:dyaOrig="411" w14:anchorId="07A4D427">
          <v:shape id="_x0000_i1433" type="#_x0000_t75" style="width:57.75pt;height:21.75pt" o:ole="">
            <v:imagedata r:id="rId859" o:title=""/>
          </v:shape>
          <o:OLEObject Type="Embed" ProgID="Equation.DSMT4" ShapeID="_x0000_i1433" DrawAspect="Content" ObjectID="_1690485088" r:id="rId860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. </w:t>
      </w:r>
    </w:p>
    <w:p w14:paraId="0AF81F29" w14:textId="77777777" w:rsidR="00016CD7" w:rsidRPr="00F41B3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 xml:space="preserve">Gọi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04" w:dyaOrig="411" w14:anchorId="596B7F4F">
          <v:shape id="_x0000_i1434" type="#_x0000_t75" style="width:57.75pt;height:21.75pt" o:ole="">
            <v:imagedata r:id="rId861" o:title=""/>
          </v:shape>
          <o:OLEObject Type="Embed" ProgID="Equation.DSMT4" ShapeID="_x0000_i1434" DrawAspect="Content" ObjectID="_1690485089" r:id="rId862"/>
        </w:objec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1464" w:dyaOrig="309" w14:anchorId="0BFFDACF">
          <v:shape id="_x0000_i1435" type="#_x0000_t75" style="width:1in;height:14.25pt" o:ole="">
            <v:imagedata r:id="rId863" o:title=""/>
          </v:shape>
          <o:OLEObject Type="Embed" ProgID="Equation.DSMT4" ShapeID="_x0000_i1435" DrawAspect="Content" ObjectID="_1690485090" r:id="rId864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>.</w:t>
      </w:r>
    </w:p>
    <w:p w14:paraId="6BD026FB" w14:textId="77777777" w:rsidR="00016CD7" w:rsidRPr="00F41B3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 xml:space="preserve">Gọi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198" w:dyaOrig="293" w14:anchorId="7179FA42">
          <v:shape id="_x0000_i1436" type="#_x0000_t75" style="width:7.5pt;height:14.25pt" o:ole="">
            <v:imagedata r:id="rId865" o:title=""/>
          </v:shape>
          <o:OLEObject Type="Embed" ProgID="Equation.DSMT4" ShapeID="_x0000_i1436" DrawAspect="Content" ObjectID="_1690485091" r:id="rId866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là hệ số góc của đường thẳng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93" w:dyaOrig="293" w14:anchorId="6F82A59E">
          <v:shape id="_x0000_i1437" type="#_x0000_t75" style="width:14.25pt;height:14.25pt" o:ole="">
            <v:imagedata r:id="rId867" o:title=""/>
          </v:shape>
          <o:OLEObject Type="Embed" ProgID="Equation.DSMT4" ShapeID="_x0000_i1437" DrawAspect="Content" ObjectID="_1690485092" r:id="rId868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đi qua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04" w:dyaOrig="411" w14:anchorId="0218911E">
          <v:shape id="_x0000_i1438" type="#_x0000_t75" style="width:57.75pt;height:21.75pt" o:ole="">
            <v:imagedata r:id="rId861" o:title=""/>
          </v:shape>
          <o:OLEObject Type="Embed" ProgID="Equation.DSMT4" ShapeID="_x0000_i1438" DrawAspect="Content" ObjectID="_1690485093" r:id="rId869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. </w:t>
      </w:r>
    </w:p>
    <w:p w14:paraId="2B746924" w14:textId="77777777" w:rsidR="00016CD7" w:rsidRPr="00F41B3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 xml:space="preserve">Suy ra 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2342" w:dyaOrig="411" w14:anchorId="0383E2FA">
          <v:shape id="_x0000_i1439" type="#_x0000_t75" style="width:115.5pt;height:21.75pt" o:ole="">
            <v:imagedata r:id="rId870" o:title=""/>
          </v:shape>
          <o:OLEObject Type="Embed" ProgID="Equation.DSMT4" ShapeID="_x0000_i1439" DrawAspect="Content" ObjectID="_1690485094" r:id="rId871"/>
        </w:object>
      </w:r>
    </w:p>
    <w:p w14:paraId="2BF24A98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ab/>
        <w:t xml:space="preserve">Xét hệ phương trình: </w:t>
      </w:r>
      <w:r w:rsidRPr="00F41B3F">
        <w:rPr>
          <w:rFonts w:ascii="Chu Van An" w:hAnsi="Chu Van An" w:cs="Chu Van An"/>
          <w:position w:val="-64"/>
          <w:sz w:val="24"/>
          <w:szCs w:val="24"/>
        </w:rPr>
        <w:object w:dxaOrig="2475" w:dyaOrig="1393" w14:anchorId="75A73157">
          <v:shape id="_x0000_i1440" type="#_x0000_t75" style="width:122.25pt;height:1in" o:ole="">
            <v:imagedata r:id="rId872" o:title=""/>
          </v:shape>
          <o:OLEObject Type="Embed" ProgID="Equation.DSMT4" ShapeID="_x0000_i1440" DrawAspect="Content" ObjectID="_1690485095" r:id="rId873"/>
        </w:objec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48" w:dyaOrig="411" w14:anchorId="2A1CC0FF">
          <v:shape id="_x0000_i1441" type="#_x0000_t75" style="width:14.25pt;height:21.75pt" o:ole="">
            <v:imagedata r:id="rId874" o:title=""/>
          </v:shape>
          <o:OLEObject Type="Embed" ProgID="Equation.DSMT4" ShapeID="_x0000_i1441" DrawAspect="Content" ObjectID="_1690485096" r:id="rId875"/>
        </w:object>
      </w:r>
    </w:p>
    <w:p w14:paraId="09246BC2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36"/>
          <w:sz w:val="24"/>
          <w:szCs w:val="24"/>
        </w:rPr>
        <w:tab/>
      </w:r>
      <w:r w:rsidRPr="00F41B3F">
        <w:rPr>
          <w:rFonts w:ascii="Chu Van An" w:hAnsi="Chu Van An" w:cs="Chu Van An"/>
          <w:position w:val="-36"/>
          <w:sz w:val="24"/>
          <w:szCs w:val="24"/>
        </w:rPr>
        <w:object w:dxaOrig="3243" w:dyaOrig="728" w14:anchorId="2C24BEA5">
          <v:shape id="_x0000_i1442" type="#_x0000_t75" style="width:158.25pt;height:36pt" o:ole="">
            <v:imagedata r:id="rId876" o:title=""/>
          </v:shape>
          <o:OLEObject Type="Embed" ProgID="Equation.DSMT4" ShapeID="_x0000_i1442" DrawAspect="Content" ObjectID="_1690485097" r:id="rId877"/>
        </w:object>
      </w:r>
      <w:r w:rsidRPr="00F41B3F">
        <w:rPr>
          <w:rFonts w:ascii="Chu Van An" w:hAnsi="Chu Van An" w:cs="Chu Van An"/>
          <w:position w:val="-34"/>
          <w:sz w:val="24"/>
          <w:szCs w:val="24"/>
        </w:rPr>
        <w:object w:dxaOrig="3895" w:dyaOrig="799" w14:anchorId="18B288C6">
          <v:shape id="_x0000_i1443" type="#_x0000_t75" style="width:194.25pt;height:43.5pt" o:ole="">
            <v:imagedata r:id="rId878" o:title=""/>
          </v:shape>
          <o:OLEObject Type="Embed" ProgID="Equation.DSMT4" ShapeID="_x0000_i1443" DrawAspect="Content" ObjectID="_1690485098" r:id="rId879"/>
        </w:object>
      </w:r>
    </w:p>
    <w:p w14:paraId="5546B057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Để từ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04" w:dyaOrig="411" w14:anchorId="1435DCB0">
          <v:shape id="_x0000_i1444" type="#_x0000_t75" style="width:57.75pt;height:21.75pt" o:ole="">
            <v:imagedata r:id="rId861" o:title=""/>
          </v:shape>
          <o:OLEObject Type="Embed" ProgID="Equation.DSMT4" ShapeID="_x0000_i1444" DrawAspect="Content" ObjectID="_1690485099" r:id="rId880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chỉ kẻ được một tiếp tuyến đến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420" w:dyaOrig="400" w14:anchorId="71600DB9">
          <v:shape id="_x0000_i1445" type="#_x0000_t75" style="width:21.75pt;height:21.75pt" o:ole="">
            <v:imagedata r:id="rId855" o:title=""/>
          </v:shape>
          <o:OLEObject Type="Embed" ProgID="Equation.DSMT4" ShapeID="_x0000_i1445" DrawAspect="Content" ObjectID="_1690485100" r:id="rId88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thì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341" w:dyaOrig="247" w14:anchorId="0CFB5E7B">
          <v:shape id="_x0000_i1446" type="#_x0000_t75" style="width:14.25pt;height:14.25pt" o:ole="">
            <v:imagedata r:id="rId882" o:title=""/>
          </v:shape>
          <o:OLEObject Type="Embed" ProgID="Equation.DSMT4" ShapeID="_x0000_i1446" DrawAspect="Content" ObjectID="_1690485101" r:id="rId88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40" w:dyaOrig="400" w14:anchorId="22645A4B">
          <v:shape id="_x0000_i1447" type="#_x0000_t75" style="width:14.25pt;height:21.75pt" o:ole="">
            <v:imagedata r:id="rId884" o:title=""/>
          </v:shape>
          <o:OLEObject Type="Embed" ProgID="Equation.DSMT4" ShapeID="_x0000_i1447" DrawAspect="Content" ObjectID="_1690485102" r:id="rId88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có một nghiệm</w:t>
      </w:r>
    </w:p>
    <w:p w14:paraId="13E7E2A8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6"/>
          <w:sz w:val="24"/>
          <w:szCs w:val="24"/>
        </w:rPr>
        <w:tab/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340" w:dyaOrig="247" w14:anchorId="7EE8BF44">
          <v:shape id="_x0000_i1448" type="#_x0000_t75" style="width:14.25pt;height:14.25pt" o:ole="">
            <v:imagedata r:id="rId886" o:title=""/>
          </v:shape>
          <o:OLEObject Type="Embed" ProgID="Equation.DSMT4" ShapeID="_x0000_i1448" DrawAspect="Content" ObjectID="_1690485103" r:id="rId887"/>
        </w:object>
      </w:r>
      <w:r w:rsidRPr="00F41B3F">
        <w:rPr>
          <w:rFonts w:ascii="Chu Van An" w:hAnsi="Chu Van An" w:cs="Chu Van An"/>
          <w:sz w:val="24"/>
          <w:szCs w:val="24"/>
        </w:rPr>
        <w:t>phương trình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80" w:dyaOrig="400" w14:anchorId="41FE939B">
          <v:shape id="_x0000_i1449" type="#_x0000_t75" style="width:21.75pt;height:21.75pt" o:ole="">
            <v:imagedata r:id="rId888" o:title=""/>
          </v:shape>
          <o:OLEObject Type="Embed" ProgID="Equation.DSMT4" ShapeID="_x0000_i1449" DrawAspect="Content" ObjectID="_1690485104" r:id="rId88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có một nghiệm khác </w:t>
      </w:r>
      <w:r w:rsidRPr="00F41B3F">
        <w:rPr>
          <w:rFonts w:ascii="Chu Van An" w:hAnsi="Chu Van An" w:cs="Chu Van An"/>
          <w:position w:val="-4"/>
          <w:sz w:val="24"/>
          <w:szCs w:val="24"/>
        </w:rPr>
        <w:object w:dxaOrig="127" w:dyaOrig="261" w14:anchorId="5E717D8B">
          <v:shape id="_x0000_i1450" type="#_x0000_t75" style="width:7.5pt;height:14.25pt" o:ole="">
            <v:imagedata r:id="rId890" o:title=""/>
          </v:shape>
          <o:OLEObject Type="Embed" ProgID="Equation.DSMT4" ShapeID="_x0000_i1450" DrawAspect="Content" ObjectID="_1690485105" r:id="rId891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41EF13D5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>Có các trường hợp sau:</w:t>
      </w:r>
    </w:p>
    <w:p w14:paraId="0BD8B331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Trường hợp 1:  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80" w:dyaOrig="400" w14:anchorId="42EA2E57">
          <v:shape id="_x0000_i1451" type="#_x0000_t75" style="width:21.75pt;height:21.75pt" o:ole="">
            <v:imagedata r:id="rId892" o:title=""/>
          </v:shape>
          <o:OLEObject Type="Embed" ProgID="Equation.DSMT4" ShapeID="_x0000_i1451" DrawAspect="Content" ObjectID="_1690485106" r:id="rId89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là phương trình bậc nhất có nghiệm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20" w:dyaOrig="279" w14:anchorId="2D008836">
          <v:shape id="_x0000_i1452" type="#_x0000_t75" style="width:28.5pt;height:14.25pt" o:ole="">
            <v:imagedata r:id="rId894" o:title=""/>
          </v:shape>
          <o:OLEObject Type="Embed" ProgID="Equation.DSMT4" ShapeID="_x0000_i1452" DrawAspect="Content" ObjectID="_1690485107" r:id="rId895"/>
        </w:object>
      </w:r>
    </w:p>
    <w:p w14:paraId="135F05FE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position w:val="-30"/>
          <w:sz w:val="24"/>
          <w:szCs w:val="24"/>
        </w:rPr>
        <w:object w:dxaOrig="2439" w:dyaOrig="720" w14:anchorId="087659D6">
          <v:shape id="_x0000_i1453" type="#_x0000_t75" style="width:122.25pt;height:36pt" o:ole="">
            <v:imagedata r:id="rId896" o:title=""/>
          </v:shape>
          <o:OLEObject Type="Embed" ProgID="Equation.DSMT4" ShapeID="_x0000_i1453" DrawAspect="Content" ObjectID="_1690485108" r:id="rId897"/>
        </w:object>
      </w:r>
      <w:r w:rsidRPr="00F41B3F">
        <w:rPr>
          <w:rFonts w:ascii="Chu Van An" w:hAnsi="Chu Van An" w:cs="Chu Van An"/>
          <w:sz w:val="24"/>
          <w:szCs w:val="24"/>
        </w:rPr>
        <w:t xml:space="preserve">( T/m). </w: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720" w:dyaOrig="400" w14:anchorId="3F610E88">
          <v:shape id="_x0000_i1454" type="#_x0000_t75" style="width:36pt;height:21.75pt" o:ole="">
            <v:imagedata r:id="rId898" o:title=""/>
          </v:shape>
          <o:OLEObject Type="Embed" ProgID="Equation.DSMT4" ShapeID="_x0000_i1454" DrawAspect="Content" ObjectID="_1690485109" r:id="rId899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thỏa mãn.</w:t>
      </w:r>
    </w:p>
    <w:p w14:paraId="3F7594AD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Trường hợp 2:  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80" w:dyaOrig="400" w14:anchorId="09773C32">
          <v:shape id="_x0000_i1455" type="#_x0000_t75" style="width:21.75pt;height:21.75pt" o:ole="">
            <v:imagedata r:id="rId892" o:title=""/>
          </v:shape>
          <o:OLEObject Type="Embed" ProgID="Equation.DSMT4" ShapeID="_x0000_i1455" DrawAspect="Content" ObjectID="_1690485110" r:id="rId900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là phương trình bậc hai có nghiệm kép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20" w:dyaOrig="279" w14:anchorId="3E4CF3E6">
          <v:shape id="_x0000_i1456" type="#_x0000_t75" style="width:28.5pt;height:14.25pt" o:ole="">
            <v:imagedata r:id="rId894" o:title=""/>
          </v:shape>
          <o:OLEObject Type="Embed" ProgID="Equation.DSMT4" ShapeID="_x0000_i1456" DrawAspect="Content" ObjectID="_1690485111" r:id="rId901"/>
        </w:object>
      </w:r>
    </w:p>
    <w:p w14:paraId="1CD57B8E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80"/>
          <w:sz w:val="24"/>
          <w:szCs w:val="24"/>
        </w:rPr>
        <w:object w:dxaOrig="3440" w:dyaOrig="1719" w14:anchorId="29359F10">
          <v:shape id="_x0000_i1457" type="#_x0000_t75" style="width:172.5pt;height:86.25pt" o:ole="">
            <v:imagedata r:id="rId902" o:title=""/>
          </v:shape>
          <o:OLEObject Type="Embed" ProgID="Equation.DSMT4" ShapeID="_x0000_i1457" DrawAspect="Content" ObjectID="_1690485112" r:id="rId903"/>
        </w:object>
      </w:r>
      <w:r w:rsidRPr="00F41B3F">
        <w:rPr>
          <w:rFonts w:ascii="Chu Van An" w:hAnsi="Chu Van An" w:cs="Chu Van An"/>
          <w:position w:val="-32"/>
          <w:sz w:val="24"/>
          <w:szCs w:val="24"/>
        </w:rPr>
        <w:object w:dxaOrig="2220" w:dyaOrig="760" w14:anchorId="092400DB">
          <v:shape id="_x0000_i1458" type="#_x0000_t75" style="width:108pt;height:36pt" o:ole="">
            <v:imagedata r:id="rId904" o:title=""/>
          </v:shape>
          <o:OLEObject Type="Embed" ProgID="Equation.DSMT4" ShapeID="_x0000_i1458" DrawAspect="Content" ObjectID="_1690485113" r:id="rId905"/>
        </w:object>
      </w:r>
      <w:r w:rsidRPr="00F41B3F">
        <w:rPr>
          <w:rFonts w:ascii="Chu Van An" w:hAnsi="Chu Van An" w:cs="Chu Van An"/>
          <w:position w:val="-30"/>
          <w:sz w:val="24"/>
          <w:szCs w:val="24"/>
        </w:rPr>
        <w:object w:dxaOrig="1100" w:dyaOrig="720" w14:anchorId="45419572">
          <v:shape id="_x0000_i1459" type="#_x0000_t75" style="width:57.75pt;height:36pt" o:ole="">
            <v:imagedata r:id="rId906" o:title=""/>
          </v:shape>
          <o:OLEObject Type="Embed" ProgID="Equation.DSMT4" ShapeID="_x0000_i1459" DrawAspect="Content" ObjectID="_1690485114" r:id="rId907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44F1ADBC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          Suy ra có 2 điểm thỏa mãn </w:t>
      </w:r>
      <w:r w:rsidRPr="00F41B3F">
        <w:rPr>
          <w:rFonts w:ascii="Chu Van An" w:hAnsi="Chu Van An" w:cs="Chu Van An"/>
          <w:position w:val="-36"/>
          <w:sz w:val="24"/>
          <w:szCs w:val="24"/>
        </w:rPr>
        <w:object w:dxaOrig="1100" w:dyaOrig="840" w14:anchorId="000EFFA0">
          <v:shape id="_x0000_i1460" type="#_x0000_t75" style="width:57.75pt;height:43.5pt" o:ole="">
            <v:imagedata r:id="rId908" o:title=""/>
          </v:shape>
          <o:OLEObject Type="Embed" ProgID="Equation.DSMT4" ShapeID="_x0000_i1460" DrawAspect="Content" ObjectID="_1690485115" r:id="rId909"/>
        </w:object>
      </w:r>
    </w:p>
    <w:p w14:paraId="06A2D327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Trường hợp 3:  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80" w:dyaOrig="400" w14:anchorId="5A713BFF">
          <v:shape id="_x0000_i1461" type="#_x0000_t75" style="width:21.75pt;height:21.75pt" o:ole="">
            <v:imagedata r:id="rId892" o:title=""/>
          </v:shape>
          <o:OLEObject Type="Embed" ProgID="Equation.DSMT4" ShapeID="_x0000_i1461" DrawAspect="Content" ObjectID="_1690485116" r:id="rId910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là phương trình bậc hai có hai nghiệm phân biệt trong đó có một nghiệm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20" w:dyaOrig="279" w14:anchorId="4517792F">
          <v:shape id="_x0000_i1462" type="#_x0000_t75" style="width:28.5pt;height:14.25pt" o:ole="">
            <v:imagedata r:id="rId911" o:title=""/>
          </v:shape>
          <o:OLEObject Type="Embed" ProgID="Equation.DSMT4" ShapeID="_x0000_i1462" DrawAspect="Content" ObjectID="_1690485117" r:id="rId912"/>
        </w:object>
      </w:r>
    </w:p>
    <w:p w14:paraId="7AAA13EC" w14:textId="4CC5706D" w:rsidR="001C218E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6"/>
          <w:sz w:val="24"/>
          <w:szCs w:val="24"/>
        </w:rPr>
        <w:object w:dxaOrig="340" w:dyaOrig="240" w14:anchorId="3090D57E">
          <v:shape id="_x0000_i1463" type="#_x0000_t75" style="width:14.25pt;height:14.25pt" o:ole="">
            <v:imagedata r:id="rId913" o:title=""/>
          </v:shape>
          <o:OLEObject Type="Embed" ProgID="Equation.DSMT4" ShapeID="_x0000_i1463" DrawAspect="Content" ObjectID="_1690485118" r:id="rId914"/>
        </w:object>
      </w:r>
      <w:r w:rsidRPr="00F41B3F">
        <w:rPr>
          <w:rFonts w:ascii="Chu Van An" w:hAnsi="Chu Van An" w:cs="Chu Van An"/>
          <w:position w:val="-56"/>
          <w:sz w:val="24"/>
          <w:szCs w:val="24"/>
        </w:rPr>
        <w:object w:dxaOrig="3940" w:dyaOrig="1240" w14:anchorId="3F5B1F4F">
          <v:shape id="_x0000_i1464" type="#_x0000_t75" style="width:194.25pt;height:64.5pt" o:ole="">
            <v:imagedata r:id="rId915" o:title=""/>
          </v:shape>
          <o:OLEObject Type="Embed" ProgID="Equation.DSMT4" ShapeID="_x0000_i1464" DrawAspect="Content" ObjectID="_1690485119" r:id="rId916"/>
        </w:object>
      </w:r>
      <w:r w:rsidRPr="00F41B3F">
        <w:rPr>
          <w:rFonts w:ascii="Chu Van An" w:hAnsi="Chu Van An" w:cs="Chu Van An"/>
          <w:sz w:val="24"/>
          <w:szCs w:val="24"/>
        </w:rPr>
        <w:t xml:space="preserve">. Suy ra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720" w:dyaOrig="400" w14:anchorId="25CD000E">
          <v:shape id="_x0000_i1465" type="#_x0000_t75" style="width:36pt;height:21.75pt" o:ole="">
            <v:imagedata r:id="rId917" o:title=""/>
          </v:shape>
          <o:OLEObject Type="Embed" ProgID="Equation.DSMT4" ShapeID="_x0000_i1465" DrawAspect="Content" ObjectID="_1690485120" r:id="rId918"/>
        </w:object>
      </w:r>
      <w:r w:rsidRPr="00F41B3F">
        <w:rPr>
          <w:rFonts w:ascii="Chu Van An" w:hAnsi="Chu Van An" w:cs="Chu Van An"/>
          <w:sz w:val="24"/>
          <w:szCs w:val="24"/>
        </w:rPr>
        <w:t>thỏa mãn</w:t>
      </w:r>
    </w:p>
    <w:p w14:paraId="7BE12FC5" w14:textId="57A3FABA" w:rsidR="003B77C9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F41B3F" w14:paraId="15BBE3A5" w14:textId="77777777" w:rsidTr="00F41B3F">
        <w:tc>
          <w:tcPr>
            <w:tcW w:w="6200" w:type="dxa"/>
            <w:shd w:val="clear" w:color="auto" w:fill="auto"/>
          </w:tcPr>
          <w:p w14:paraId="4AD3BCFB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>Câu 1: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500" w:dyaOrig="360" w14:anchorId="69D74B01">
                <v:shape id="_x0000_i1466" type="#_x0000_t75" style="width:75pt;height:18.75pt" o:ole="">
                  <v:imagedata r:id="rId919" o:title=""/>
                </v:shape>
                <o:OLEObject Type="Embed" ProgID="Equation.DSMT4" ShapeID="_x0000_i1466" DrawAspect="Content" ObjectID="_1690485121" r:id="rId92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 có đồ thị là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036551CA">
                <v:shape id="_x0000_i1467" type="#_x0000_t75" style="width:21pt;height:20.25pt" o:ole="">
                  <v:imagedata r:id="rId921" o:title=""/>
                </v:shape>
                <o:OLEObject Type="Embed" ProgID="Equation.DSMT4" ShapeID="_x0000_i1467" DrawAspect="Content" ObjectID="_1690485122" r:id="rId92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. Phương trình tiếp tuyến của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60FF5F7D">
                <v:shape id="_x0000_i1468" type="#_x0000_t75" style="width:21pt;height:20.25pt" o:ole="">
                  <v:imagedata r:id="rId923" o:title=""/>
                </v:shape>
                <o:OLEObject Type="Embed" ProgID="Equation.DSMT4" ShapeID="_x0000_i1468" DrawAspect="Content" ObjectID="_1690485123" r:id="rId92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 tại điểm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825" w:dyaOrig="405" w14:anchorId="3FFF2596">
                <v:shape id="_x0000_i1469" type="#_x0000_t75" style="width:41.25pt;height:20.25pt" o:ole="">
                  <v:imagedata r:id="rId925" o:title=""/>
                </v:shape>
                <o:OLEObject Type="Embed" ProgID="Equation.DSMT4" ShapeID="_x0000_i1469" DrawAspect="Content" ObjectID="_1690485124" r:id="rId92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 là</w:t>
            </w:r>
          </w:p>
          <w:p w14:paraId="3805B46A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>A.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960" w:dyaOrig="315" w14:anchorId="3A51C9E7">
                <v:shape id="_x0000_i1470" type="#_x0000_t75" style="width:48pt;height:15.75pt" o:ole="">
                  <v:imagedata r:id="rId927" o:title=""/>
                </v:shape>
                <o:OLEObject Type="Embed" ProgID="Equation.DSMT4" ShapeID="_x0000_i1470" DrawAspect="Content" ObjectID="_1690485125" r:id="rId928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  <w:lang w:val="pl-P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020" w:dyaOrig="315" w14:anchorId="6EBB77A9">
                <v:shape id="_x0000_i1471" type="#_x0000_t75" style="width:51pt;height:15.75pt" o:ole="">
                  <v:imagedata r:id="rId929" o:title=""/>
                </v:shape>
                <o:OLEObject Type="Embed" ProgID="Equation.DSMT4" ShapeID="_x0000_i1471" DrawAspect="Content" ObjectID="_1690485126" r:id="rId930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</w:p>
          <w:p w14:paraId="4DE70812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035" w:dyaOrig="315" w14:anchorId="28EA78F2">
                <v:shape id="_x0000_i1472" type="#_x0000_t75" style="width:51.75pt;height:15.75pt" o:ole="">
                  <v:imagedata r:id="rId931" o:title=""/>
                </v:shape>
                <o:OLEObject Type="Embed" ProgID="Equation.DSMT4" ShapeID="_x0000_i1472" DrawAspect="Content" ObjectID="_1690485127" r:id="rId932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035" w:dyaOrig="315" w14:anchorId="462E9AC7">
                <v:shape id="_x0000_i1473" type="#_x0000_t75" style="width:51.75pt;height:15.75pt" o:ole="">
                  <v:imagedata r:id="rId933" o:title=""/>
                </v:shape>
                <o:OLEObject Type="Embed" ProgID="Equation.DSMT4" ShapeID="_x0000_i1473" DrawAspect="Content" ObjectID="_1690485128" r:id="rId934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</w:p>
          <w:p w14:paraId="332D71E8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7177A32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08922E2E" w14:textId="77777777" w:rsidTr="00F41B3F">
        <w:tc>
          <w:tcPr>
            <w:tcW w:w="6200" w:type="dxa"/>
            <w:shd w:val="clear" w:color="auto" w:fill="auto"/>
          </w:tcPr>
          <w:p w14:paraId="6418F2CD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2:</w: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Lập phương trình 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10" w:dyaOrig="360" w14:anchorId="04F4AD59">
                <v:shape id="_x0000_i1474" type="#_x0000_t75" style="width:70.5pt;height:18.75pt" o:ole="">
                  <v:imagedata r:id="rId935" o:title=""/>
                </v:shape>
                <o:OLEObject Type="Embed" ProgID="Equation.DSMT4" ShapeID="_x0000_i1474" DrawAspect="Content" ObjectID="_1690485129" r:id="rId93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tại điểm có hoành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70" w14:anchorId="39AAD5C5">
                <v:shape id="_x0000_i1475" type="#_x0000_t75" style="width:6.75pt;height:13.5pt" o:ole="">
                  <v:imagedata r:id="rId937" o:title=""/>
                </v:shape>
                <o:OLEObject Type="Embed" ProgID="Equation.DSMT4" ShapeID="_x0000_i1475" DrawAspect="Content" ObjectID="_1690485130" r:id="rId938"/>
              </w:object>
            </w:r>
          </w:p>
          <w:p w14:paraId="2C2795B7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69D7C75F">
                <v:shape id="_x0000_i1476" type="#_x0000_t75" style="width:51pt;height:16.5pt" o:ole="">
                  <v:imagedata r:id="rId939" o:title=""/>
                </v:shape>
                <o:OLEObject Type="Embed" ProgID="Equation.DSMT4" ShapeID="_x0000_i1476" DrawAspect="Content" ObjectID="_1690485131" r:id="rId94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30" w14:anchorId="16087B6E">
                <v:shape id="_x0000_i1477" type="#_x0000_t75" style="width:33.75pt;height:16.5pt" o:ole="">
                  <v:imagedata r:id="rId941" o:title=""/>
                </v:shape>
                <o:OLEObject Type="Embed" ProgID="Equation.DSMT4" ShapeID="_x0000_i1477" DrawAspect="Content" ObjectID="_1690485132" r:id="rId94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A74EE6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05" w:dyaOrig="330" w14:anchorId="5E73DE5C">
                <v:shape id="_x0000_i1478" type="#_x0000_t75" style="width:50.25pt;height:16.5pt" o:ole="">
                  <v:imagedata r:id="rId943" o:title=""/>
                </v:shape>
                <o:OLEObject Type="Embed" ProgID="Equation.DSMT4" ShapeID="_x0000_i1478" DrawAspect="Content" ObjectID="_1690485133" r:id="rId94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70" w:dyaOrig="270" w14:anchorId="1E26607E">
                <v:shape id="_x0000_i1479" type="#_x0000_t75" style="width:28.5pt;height:13.5pt" o:ole="">
                  <v:imagedata r:id="rId945" o:title=""/>
                </v:shape>
                <o:OLEObject Type="Embed" ProgID="Equation.DSMT4" ShapeID="_x0000_i1479" DrawAspect="Content" ObjectID="_1690485134" r:id="rId94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8A709E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00F5DE7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561F9B3" w14:textId="77777777" w:rsidTr="00F41B3F">
        <w:tc>
          <w:tcPr>
            <w:tcW w:w="6200" w:type="dxa"/>
            <w:shd w:val="clear" w:color="auto" w:fill="auto"/>
          </w:tcPr>
          <w:p w14:paraId="6B024438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10" w:dyaOrig="360" w14:anchorId="415078EC">
                <v:shape id="_x0000_i1480" type="#_x0000_t75" style="width:70.5pt;height:18.75pt" o:ole="">
                  <v:imagedata r:id="rId947" o:title=""/>
                </v:shape>
                <o:OLEObject Type="Embed" ProgID="Equation.DSMT4" ShapeID="_x0000_i1480" DrawAspect="Content" ObjectID="_1690485135" r:id="rId94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có hoành độ </w:t>
            </w:r>
            <w:r w:rsidRPr="00F41B3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60" w14:anchorId="473BC396">
                <v:shape id="_x0000_i1481" type="#_x0000_t75" style="width:38.25pt;height:18.75pt" o:ole="">
                  <v:imagedata r:id="rId949" o:title=""/>
                </v:shape>
                <o:OLEObject Type="Embed" ProgID="Equation.DSMT4" ShapeID="_x0000_i1481" DrawAspect="Content" ObjectID="_1690485136" r:id="rId95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hệ số góc bằng</w:t>
            </w:r>
          </w:p>
          <w:p w14:paraId="51000A4F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5ACB20C4">
                <v:shape id="_x0000_i1482" type="#_x0000_t75" style="width:6.75pt;height:12.75pt" o:ole="">
                  <v:imagedata r:id="rId951" o:title=""/>
                </v:shape>
                <o:OLEObject Type="Embed" ProgID="Equation.DSMT4" ShapeID="_x0000_i1482" DrawAspect="Content" ObjectID="_1690485137" r:id="rId95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3DB4DFC9">
                <v:shape id="_x0000_i1483" type="#_x0000_t75" style="width:15.75pt;height:14.25pt" o:ole="">
                  <v:imagedata r:id="rId953" o:title=""/>
                </v:shape>
                <o:OLEObject Type="Embed" ProgID="Equation.DSMT4" ShapeID="_x0000_i1483" DrawAspect="Content" ObjectID="_1690485138" r:id="rId95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5EFA0107">
                <v:shape id="_x0000_i1484" type="#_x0000_t75" style="width:11.25pt;height:12.75pt" o:ole="">
                  <v:imagedata r:id="rId955" o:title=""/>
                </v:shape>
                <o:OLEObject Type="Embed" ProgID="Equation.DSMT4" ShapeID="_x0000_i1484" DrawAspect="Content" ObjectID="_1690485139" r:id="rId95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38064FAC">
                <v:shape id="_x0000_i1485" type="#_x0000_t75" style="width:11.25pt;height:14.25pt" o:ole="">
                  <v:imagedata r:id="rId957" o:title=""/>
                </v:shape>
                <o:OLEObject Type="Embed" ProgID="Equation.DSMT4" ShapeID="_x0000_i1485" DrawAspect="Content" ObjectID="_1690485140" r:id="rId958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9985D2F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353B777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67FC94A7" w14:textId="77777777" w:rsidTr="00F41B3F">
        <w:tc>
          <w:tcPr>
            <w:tcW w:w="6200" w:type="dxa"/>
            <w:shd w:val="clear" w:color="auto" w:fill="auto"/>
          </w:tcPr>
          <w:p w14:paraId="5AB52516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Phương trình tiếp tuyến của đường cong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35" w:dyaOrig="405" w14:anchorId="652B4310">
                <v:shape id="_x0000_i1486" type="#_x0000_t75" style="width:97.5pt;height:20.25pt" o:ole="">
                  <v:imagedata r:id="rId959" o:title=""/>
                </v:shape>
                <o:OLEObject Type="Embed" ProgID="Equation.DSMT4" ShapeID="_x0000_i1486" DrawAspect="Content" ObjectID="_1690485141" r:id="rId9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47B8A4E3">
                <v:shape id="_x0000_i1487" type="#_x0000_t75" style="width:41.25pt;height:20.25pt" o:ole="">
                  <v:imagedata r:id="rId961" o:title=""/>
                </v:shape>
                <o:OLEObject Type="Embed" ProgID="Equation.DSMT4" ShapeID="_x0000_i1487" DrawAspect="Content" ObjectID="_1690485142" r:id="rId9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25CADC2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  <w:lang w:val="vi-VN"/>
              </w:rPr>
              <w:object w:dxaOrig="975" w:dyaOrig="300" w14:anchorId="119A7DC5">
                <v:shape id="_x0000_i1488" type="#_x0000_t75" style="width:48.75pt;height:15pt" o:ole="">
                  <v:imagedata r:id="rId963" o:title=""/>
                </v:shape>
                <o:OLEObject Type="Embed" ProgID="Equation.DSMT4" ShapeID="_x0000_i1488" DrawAspect="Content" ObjectID="_1690485143" r:id="rId9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  <w:lang w:val="vi-VN"/>
              </w:rPr>
              <w:object w:dxaOrig="1035" w:dyaOrig="300" w14:anchorId="6ED7B838">
                <v:shape id="_x0000_i1489" type="#_x0000_t75" style="width:51.75pt;height:15pt" o:ole="">
                  <v:imagedata r:id="rId965" o:title=""/>
                </v:shape>
                <o:OLEObject Type="Embed" ProgID="Equation.DSMT4" ShapeID="_x0000_i1489" DrawAspect="Content" ObjectID="_1690485144" r:id="rId9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</w:p>
          <w:p w14:paraId="6882D37A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  <w:lang w:val="vi-VN"/>
              </w:rPr>
              <w:object w:dxaOrig="870" w:dyaOrig="300" w14:anchorId="64C32B63">
                <v:shape id="_x0000_i1490" type="#_x0000_t75" style="width:43.5pt;height:15pt" o:ole="">
                  <v:imagedata r:id="rId967" o:title=""/>
                </v:shape>
                <o:OLEObject Type="Embed" ProgID="Equation.DSMT4" ShapeID="_x0000_i1490" DrawAspect="Content" ObjectID="_1690485145" r:id="rId9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  <w:lang w:val="vi-VN"/>
              </w:rPr>
              <w:object w:dxaOrig="900" w:dyaOrig="300" w14:anchorId="2E64564C">
                <v:shape id="_x0000_i1491" type="#_x0000_t75" style="width:45pt;height:15pt" o:ole="">
                  <v:imagedata r:id="rId969" o:title=""/>
                </v:shape>
                <o:OLEObject Type="Embed" ProgID="Equation.DSMT4" ShapeID="_x0000_i1491" DrawAspect="Content" ObjectID="_1690485146" r:id="rId9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</w:p>
          <w:p w14:paraId="7DF7CDA7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69973CF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745061F7" w14:textId="77777777" w:rsidTr="00F41B3F">
        <w:tc>
          <w:tcPr>
            <w:tcW w:w="6200" w:type="dxa"/>
            <w:shd w:val="clear" w:color="auto" w:fill="auto"/>
          </w:tcPr>
          <w:p w14:paraId="5FDFBD4E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5: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Hệ số góc của tiếp tuyến với đồ thị hàm số 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740" w:dyaOrig="375" w14:anchorId="5A4F7993">
                <v:shape id="_x0000_i1492" type="#_x0000_t75" style="width:87pt;height:18.75pt" o:ole="">
                  <v:imagedata r:id="rId971" o:title=""/>
                </v:shape>
                <o:OLEObject Type="Embed" ProgID="Equation.DSMT4" ShapeID="_x0000_i1492" DrawAspect="Content" ObjectID="_1690485147" r:id="rId97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tại điểm có hoành độ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660" w:dyaOrig="375" w14:anchorId="35F7DFAF">
                <v:shape id="_x0000_i1493" type="#_x0000_t75" style="width:33pt;height:18.75pt" o:ole="">
                  <v:imagedata r:id="rId973" o:title=""/>
                </v:shape>
                <o:OLEObject Type="Embed" ProgID="Equation.DSMT4" ShapeID="_x0000_i1493" DrawAspect="Content" ObjectID="_1690485148" r:id="rId97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</w:t>
            </w:r>
          </w:p>
          <w:p w14:paraId="256E5618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014D09E8">
                <v:shape id="_x0000_i1494" type="#_x0000_t75" style="width:14.25pt;height:14.25pt" o:ole="">
                  <v:imagedata r:id="rId975" o:title=""/>
                </v:shape>
                <o:OLEObject Type="Embed" ProgID="Equation.DSMT4" ShapeID="_x0000_i1494" DrawAspect="Content" ObjectID="_1690485149" r:id="rId9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70" w14:anchorId="0381A7C8">
                <v:shape id="_x0000_i1495" type="#_x0000_t75" style="width:14.25pt;height:13.5pt" o:ole="">
                  <v:imagedata r:id="rId977" o:title=""/>
                </v:shape>
                <o:OLEObject Type="Embed" ProgID="Equation.DSMT4" ShapeID="_x0000_i1495" DrawAspect="Content" ObjectID="_1690485150" r:id="rId97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200E545D">
                <v:shape id="_x0000_i1496" type="#_x0000_t75" style="width:9.75pt;height:14.25pt" o:ole="">
                  <v:imagedata r:id="rId979" o:title=""/>
                </v:shape>
                <o:OLEObject Type="Embed" ProgID="Equation.DSMT4" ShapeID="_x0000_i1496" DrawAspect="Content" ObjectID="_1690485151" r:id="rId98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70" w14:anchorId="60C7354E">
                <v:shape id="_x0000_i1497" type="#_x0000_t75" style="width:14.25pt;height:13.5pt" o:ole="">
                  <v:imagedata r:id="rId981" o:title=""/>
                </v:shape>
                <o:OLEObject Type="Embed" ProgID="Equation.DSMT4" ShapeID="_x0000_i1497" DrawAspect="Content" ObjectID="_1690485152" r:id="rId98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E99AC2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60E2B54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9BA168F" w14:textId="77777777" w:rsidTr="00F41B3F">
        <w:tc>
          <w:tcPr>
            <w:tcW w:w="6200" w:type="dxa"/>
            <w:shd w:val="clear" w:color="auto" w:fill="auto"/>
          </w:tcPr>
          <w:p w14:paraId="4ACB3B63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6:</w: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F41B3F">
              <w:rPr>
                <w:rFonts w:ascii="Chu Van An" w:hAnsi="Chu Van An" w:cs="Chu Van An"/>
                <w:noProof/>
                <w:position w:val="-24"/>
                <w:sz w:val="24"/>
                <w:szCs w:val="24"/>
              </w:rPr>
              <w:drawing>
                <wp:inline distT="0" distB="0" distL="0" distR="0" wp14:anchorId="3A662E90" wp14:editId="7D150DF8">
                  <wp:extent cx="569595" cy="387985"/>
                  <wp:effectExtent l="0" t="0" r="1905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595" cy="387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phương trình tiếp tuyến với đồ thị hàm số tại điểm </w:t>
            </w:r>
            <w:r w:rsidRPr="00F41B3F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2BC5E41F" wp14:editId="61CD4B02">
                  <wp:extent cx="534670" cy="259080"/>
                  <wp:effectExtent l="0" t="0" r="0" b="762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B22C23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lastRenderedPageBreak/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noProof/>
                <w:position w:val="-10"/>
                <w:sz w:val="24"/>
                <w:szCs w:val="24"/>
              </w:rPr>
              <w:drawing>
                <wp:inline distT="0" distB="0" distL="0" distR="0" wp14:anchorId="1BC36C16" wp14:editId="33165219">
                  <wp:extent cx="621030" cy="198120"/>
                  <wp:effectExtent l="0" t="0" r="762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.  </w:t>
            </w:r>
            <w:r w:rsidRPr="00F41B3F">
              <w:rPr>
                <w:rFonts w:ascii="Chu Van An" w:hAnsi="Chu Van An" w:cs="Chu Van An"/>
                <w:b/>
                <w:noProof/>
                <w:position w:val="-10"/>
                <w:sz w:val="24"/>
                <w:szCs w:val="24"/>
              </w:rPr>
              <w:drawing>
                <wp:inline distT="0" distB="0" distL="0" distR="0" wp14:anchorId="7A585535" wp14:editId="29C9C113">
                  <wp:extent cx="733425" cy="198120"/>
                  <wp:effectExtent l="0" t="0" r="9525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</w:p>
          <w:p w14:paraId="5B543F7D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.  </w:t>
            </w:r>
            <w:r w:rsidRPr="00F41B3F">
              <w:rPr>
                <w:rFonts w:ascii="Chu Van An" w:hAnsi="Chu Van An" w:cs="Chu Van An"/>
                <w:b/>
                <w:noProof/>
                <w:position w:val="-10"/>
                <w:sz w:val="24"/>
                <w:szCs w:val="24"/>
              </w:rPr>
              <w:drawing>
                <wp:inline distT="0" distB="0" distL="0" distR="0" wp14:anchorId="3C00C241" wp14:editId="042914FA">
                  <wp:extent cx="638175" cy="198120"/>
                  <wp:effectExtent l="0" t="0" r="9525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.  </w:t>
            </w:r>
            <w:r w:rsidRPr="00F41B3F">
              <w:rPr>
                <w:rFonts w:ascii="Chu Van An" w:hAnsi="Chu Van An" w:cs="Chu Van An"/>
                <w:b/>
                <w:noProof/>
                <w:position w:val="-10"/>
                <w:sz w:val="24"/>
                <w:szCs w:val="24"/>
              </w:rPr>
              <w:drawing>
                <wp:inline distT="0" distB="0" distL="0" distR="0" wp14:anchorId="37167ABC" wp14:editId="746F55CF">
                  <wp:extent cx="733425" cy="198120"/>
                  <wp:effectExtent l="0" t="0" r="9525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</w:p>
          <w:p w14:paraId="4A147327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D9289B8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lastRenderedPageBreak/>
              <w:t xml:space="preserve">Lời giải </w:t>
            </w:r>
          </w:p>
        </w:tc>
      </w:tr>
      <w:tr w:rsidR="00F41B3F" w14:paraId="1E6456DC" w14:textId="77777777" w:rsidTr="00F41B3F">
        <w:tc>
          <w:tcPr>
            <w:tcW w:w="6200" w:type="dxa"/>
            <w:shd w:val="clear" w:color="auto" w:fill="auto"/>
          </w:tcPr>
          <w:p w14:paraId="03004711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spacing w:val="-2"/>
                <w:sz w:val="24"/>
                <w:szCs w:val="24"/>
                <w:lang w:val="pt-B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pacing w:val="-2"/>
                <w:sz w:val="24"/>
                <w:szCs w:val="24"/>
                <w:lang w:val="pt-BR"/>
              </w:rPr>
              <w:t>Câu 7:</w:t>
            </w:r>
            <w:r w:rsidRPr="00665F98">
              <w:rPr>
                <w:rFonts w:ascii="Chu Van An" w:hAnsi="Chu Van An" w:cs="Chu Van An"/>
                <w:sz w:val="24"/>
                <w:szCs w:val="24"/>
                <w:lang w:val="pt-BR" w:eastAsia="vi-VN"/>
              </w:rPr>
              <w:t>Phương</w:t>
            </w:r>
            <w:r w:rsidRPr="00665F98">
              <w:rPr>
                <w:rFonts w:ascii="Chu Van An" w:hAnsi="Chu Van An" w:cs="Chu Van An"/>
                <w:spacing w:val="-2"/>
                <w:sz w:val="24"/>
                <w:szCs w:val="24"/>
                <w:lang w:val="pt-BR"/>
              </w:rPr>
              <w:t xml:space="preserve"> trình tiếp tuyến của đường cong </w:t>
            </w:r>
            <w:r w:rsidRPr="00F41B3F">
              <w:rPr>
                <w:rFonts w:eastAsia="Arial"/>
                <w:position w:val="-10"/>
              </w:rPr>
              <w:object w:dxaOrig="1545" w:dyaOrig="360" w14:anchorId="5554D0C2">
                <v:shape id="_x0000_i1498" type="#_x0000_t75" style="width:77.25pt;height:18.75pt" o:ole="">
                  <v:imagedata r:id="rId989" o:title=""/>
                </v:shape>
                <o:OLEObject Type="Embed" ProgID="Equation.DSMT4" ShapeID="_x0000_i1498" DrawAspect="Content" ObjectID="_1690485153" r:id="rId990"/>
              </w:object>
            </w:r>
            <w:r w:rsidRPr="00665F98">
              <w:rPr>
                <w:rFonts w:ascii="Chu Van An" w:hAnsi="Chu Van An" w:cs="Chu Van An"/>
                <w:spacing w:val="-2"/>
                <w:sz w:val="24"/>
                <w:szCs w:val="24"/>
                <w:lang w:val="pt-BR"/>
              </w:rPr>
              <w:t xml:space="preserve"> tại điểm có hoành độ </w:t>
            </w:r>
            <w:r w:rsidRPr="00F41B3F">
              <w:rPr>
                <w:rFonts w:eastAsia="Arial"/>
                <w:position w:val="-12"/>
              </w:rPr>
              <w:object w:dxaOrig="600" w:dyaOrig="360" w14:anchorId="31D97559">
                <v:shape id="_x0000_i1499" type="#_x0000_t75" style="width:30pt;height:18.75pt" o:ole="">
                  <v:imagedata r:id="rId991" o:title=""/>
                </v:shape>
                <o:OLEObject Type="Embed" ProgID="Equation.DSMT4" ShapeID="_x0000_i1499" DrawAspect="Content" ObjectID="_1690485154" r:id="rId992"/>
              </w:object>
            </w:r>
            <w:r w:rsidRPr="00665F98">
              <w:rPr>
                <w:rFonts w:ascii="Chu Van An" w:hAnsi="Chu Van An" w:cs="Chu Van An"/>
                <w:spacing w:val="-2"/>
                <w:sz w:val="24"/>
                <w:szCs w:val="24"/>
                <w:lang w:val="pt-BR"/>
              </w:rPr>
              <w:t xml:space="preserve"> là</w:t>
            </w:r>
          </w:p>
          <w:p w14:paraId="3CB305DB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A.</w:t>
            </w:r>
            <w:r>
              <w:rPr>
                <w:rFonts w:ascii="Chu Van An" w:hAnsi="Chu Van An" w:cs="Chu Van An"/>
                <w:spacing w:val="-2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7E77AD1F">
                <v:shape id="_x0000_i1500" type="#_x0000_t75" style="width:51pt;height:15.75pt" o:ole="">
                  <v:imagedata r:id="rId993" o:title=""/>
                </v:shape>
                <o:OLEObject Type="Embed" ProgID="Equation.DSMT4" ShapeID="_x0000_i1500" DrawAspect="Content" ObjectID="_1690485155" r:id="rId99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50397DA4">
                <v:shape id="_x0000_i1501" type="#_x0000_t75" style="width:51pt;height:15.75pt" o:ole="">
                  <v:imagedata r:id="rId995" o:title=""/>
                </v:shape>
                <o:OLEObject Type="Embed" ProgID="Equation.DSMT4" ShapeID="_x0000_i1501" DrawAspect="Content" ObjectID="_1690485156" r:id="rId99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3AF4829F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4895CE53">
                <v:shape id="_x0000_i1502" type="#_x0000_t75" style="width:57.75pt;height:15.75pt" o:ole="">
                  <v:imagedata r:id="rId997" o:title=""/>
                </v:shape>
                <o:OLEObject Type="Embed" ProgID="Equation.DSMT4" ShapeID="_x0000_i1502" DrawAspect="Content" ObjectID="_1690485157" r:id="rId99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36192683">
                <v:shape id="_x0000_i1503" type="#_x0000_t75" style="width:57.75pt;height:15.75pt" o:ole="">
                  <v:imagedata r:id="rId999" o:title=""/>
                </v:shape>
                <o:OLEObject Type="Embed" ProgID="Equation.DSMT4" ShapeID="_x0000_i1503" DrawAspect="Content" ObjectID="_1690485158" r:id="rId10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5143D2FF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3202542F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E23F12F" w14:textId="77777777" w:rsidTr="00F41B3F">
        <w:tc>
          <w:tcPr>
            <w:tcW w:w="6200" w:type="dxa"/>
            <w:shd w:val="clear" w:color="auto" w:fill="auto"/>
          </w:tcPr>
          <w:p w14:paraId="0A64E9DA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40" w:dyaOrig="360" w14:anchorId="7DE739B1">
                <v:shape id="_x0000_i1504" type="#_x0000_t75" style="width:1in;height:18.75pt" o:ole="">
                  <v:imagedata r:id="rId1001" o:title=""/>
                </v:shape>
                <o:OLEObject Type="Embed" ProgID="Equation.DSMT4" ShapeID="_x0000_i1504" DrawAspect="Content" ObjectID="_1690485159" r:id="rId100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35" w:dyaOrig="405" w14:anchorId="2A9D2DCB">
                <v:shape id="_x0000_i1505" type="#_x0000_t75" style="width:21.75pt;height:20.25pt" o:ole="">
                  <v:imagedata r:id="rId1003" o:title=""/>
                </v:shape>
                <o:OLEObject Type="Embed" ProgID="Equation.DSMT4" ShapeID="_x0000_i1505" DrawAspect="Content" ObjectID="_1690485160" r:id="rId100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Tính hệ số góc của tiếp tuyến với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35" w:dyaOrig="405" w14:anchorId="6AF28D33">
                <v:shape id="_x0000_i1506" type="#_x0000_t75" style="width:21.75pt;height:20.25pt" o:ole="">
                  <v:imagedata r:id="rId1005" o:title=""/>
                </v:shape>
                <o:OLEObject Type="Embed" ProgID="Equation.DSMT4" ShapeID="_x0000_i1506" DrawAspect="Content" ObjectID="_1690485161" r:id="rId100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tại điểm có hoành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761FD02A">
                <v:shape id="_x0000_i1507" type="#_x0000_t75" style="width:16.5pt;height:12.75pt" o:ole="">
                  <v:imagedata r:id="rId1007" o:title=""/>
                </v:shape>
                <o:OLEObject Type="Embed" ProgID="Equation.DSMT4" ShapeID="_x0000_i1507" DrawAspect="Content" ObjectID="_1690485162" r:id="rId1008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C6BFEF3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3D81D82A">
                <v:shape id="_x0000_i1508" type="#_x0000_t75" style="width:9pt;height:13.5pt" o:ole="">
                  <v:imagedata r:id="rId1009" o:title=""/>
                </v:shape>
                <o:OLEObject Type="Embed" ProgID="Equation.DSMT4" ShapeID="_x0000_i1508" DrawAspect="Content" ObjectID="_1690485163" r:id="rId101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94E954E">
                <v:shape id="_x0000_i1509" type="#_x0000_t75" style="width:9.75pt;height:12.75pt" o:ole="">
                  <v:imagedata r:id="rId1011" o:title=""/>
                </v:shape>
                <o:OLEObject Type="Embed" ProgID="Equation.DSMT4" ShapeID="_x0000_i1509" DrawAspect="Content" ObjectID="_1690485164" r:id="rId101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270" w14:anchorId="16C2A735">
                <v:shape id="_x0000_i1510" type="#_x0000_t75" style="width:21.75pt;height:13.5pt" o:ole="">
                  <v:imagedata r:id="rId1013" o:title=""/>
                </v:shape>
                <o:OLEObject Type="Embed" ProgID="Equation.DSMT4" ShapeID="_x0000_i1510" DrawAspect="Content" ObjectID="_1690485165" r:id="rId101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449555E0">
                <v:shape id="_x0000_i1511" type="#_x0000_t75" style="width:13.5pt;height:13.5pt" o:ole="">
                  <v:imagedata r:id="rId1015" o:title=""/>
                </v:shape>
                <o:OLEObject Type="Embed" ProgID="Equation.DSMT4" ShapeID="_x0000_i1511" DrawAspect="Content" ObjectID="_1690485166" r:id="rId101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620974E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1B595BD0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D01A655" w14:textId="77777777" w:rsidTr="00F41B3F">
        <w:tc>
          <w:tcPr>
            <w:tcW w:w="6200" w:type="dxa"/>
            <w:shd w:val="clear" w:color="auto" w:fill="auto"/>
          </w:tcPr>
          <w:p w14:paraId="53E881DF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Hệ số góc của tiếp tuyến với đồ thị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025" w:dyaOrig="360" w14:anchorId="300C4001">
                <v:shape id="_x0000_i1512" type="#_x0000_t75" style="width:101.25pt;height:18.75pt" o:ole="">
                  <v:imagedata r:id="rId1017" o:title=""/>
                </v:shape>
                <o:OLEObject Type="Embed" ProgID="Equation.DSMT4" ShapeID="_x0000_i1512" DrawAspect="Content" ObjectID="_1690485167" r:id="rId101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610020BB">
                <v:shape id="_x0000_i1513" type="#_x0000_t75" style="width:38.25pt;height:20.25pt" o:ole="">
                  <v:imagedata r:id="rId1019" o:title=""/>
                </v:shape>
                <o:OLEObject Type="Embed" ProgID="Equation.DSMT4" ShapeID="_x0000_i1513" DrawAspect="Content" ObjectID="_1690485168" r:id="rId102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9CB3423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CF492E1">
                <v:shape id="_x0000_i1514" type="#_x0000_t75" style="width:15.75pt;height:12.75pt" o:ole="">
                  <v:imagedata r:id="rId1021" o:title=""/>
                </v:shape>
                <o:OLEObject Type="Embed" ProgID="Equation.DSMT4" ShapeID="_x0000_i1514" DrawAspect="Content" ObjectID="_1690485169" r:id="rId102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2DB39FA0">
                <v:shape id="_x0000_i1515" type="#_x0000_t75" style="width:11.25pt;height:14.25pt" o:ole="">
                  <v:imagedata r:id="rId1023" o:title=""/>
                </v:shape>
                <o:OLEObject Type="Embed" ProgID="Equation.DSMT4" ShapeID="_x0000_i1515" DrawAspect="Content" ObjectID="_1690485170" r:id="rId102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5EFF8774">
                <v:shape id="_x0000_i1516" type="#_x0000_t75" style="width:15.75pt;height:13.5pt" o:ole="">
                  <v:imagedata r:id="rId1025" o:title=""/>
                </v:shape>
                <o:OLEObject Type="Embed" ProgID="Equation.DSMT4" ShapeID="_x0000_i1516" DrawAspect="Content" ObjectID="_1690485171" r:id="rId102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0BFC4E2D">
                <v:shape id="_x0000_i1517" type="#_x0000_t75" style="width:15pt;height:13.5pt" o:ole="">
                  <v:imagedata r:id="rId1027" o:title=""/>
                </v:shape>
                <o:OLEObject Type="Embed" ProgID="Equation.DSMT4" ShapeID="_x0000_i1517" DrawAspect="Content" ObjectID="_1690485172" r:id="rId102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9BDA50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D13005C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6EB00532" w14:textId="77777777" w:rsidTr="00F41B3F">
        <w:tc>
          <w:tcPr>
            <w:tcW w:w="6200" w:type="dxa"/>
            <w:shd w:val="clear" w:color="auto" w:fill="auto"/>
          </w:tcPr>
          <w:p w14:paraId="5356EDB5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Hệ số góc của tiếp tuyến với đồ thị hàm số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30" w:dyaOrig="360" w14:anchorId="694FD070">
                <v:shape id="_x0000_i1518" type="#_x0000_t75" style="width:76.5pt;height:18.75pt" o:ole="">
                  <v:imagedata r:id="rId1029" o:title=""/>
                </v:shape>
                <o:OLEObject Type="Embed" ProgID="Equation.DSMT4" ShapeID="_x0000_i1518" DrawAspect="Content" ObjectID="_1690485173" r:id="rId103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có hoành độ</w: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35FC4C74">
                <v:shape id="_x0000_i1519" type="#_x0000_t75" style="width:6.75pt;height:12.75pt" o:ole="">
                  <v:imagedata r:id="rId1031" o:title=""/>
                </v:shape>
                <o:OLEObject Type="Embed" ProgID="Equation.DSMT4" ShapeID="_x0000_i1519" DrawAspect="Content" ObjectID="_1690485174" r:id="rId103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8EA28FF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3" w:name="c10a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2B0DC9F8">
                <v:shape id="_x0000_i1520" type="#_x0000_t75" style="width:15.75pt;height:14.25pt" o:ole="">
                  <v:imagedata r:id="rId1033" o:title=""/>
                </v:shape>
                <o:OLEObject Type="Embed" ProgID="Equation.DSMT4" ShapeID="_x0000_i1520" DrawAspect="Content" ObjectID="_1690485175" r:id="rId103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4" w:name="c10b"/>
            <w:bookmarkEnd w:id="9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5.</w:t>
            </w:r>
            <w:bookmarkStart w:id="95" w:name="c10c"/>
            <w:bookmarkEnd w:id="9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4.</w:t>
            </w:r>
            <w:bookmarkStart w:id="96" w:name="c10d"/>
            <w:bookmarkEnd w:id="9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4B0A020A">
                <v:shape id="_x0000_i1521" type="#_x0000_t75" style="width:15.75pt;height:12.75pt" o:ole="">
                  <v:imagedata r:id="rId1035" o:title=""/>
                </v:shape>
                <o:OLEObject Type="Embed" ProgID="Equation.DSMT4" ShapeID="_x0000_i1521" DrawAspect="Content" ObjectID="_1690485176" r:id="rId103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96"/>
          <w:p w14:paraId="5A339C39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8FD0B88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C4179FC" w14:textId="77777777" w:rsidTr="00F41B3F">
        <w:tc>
          <w:tcPr>
            <w:tcW w:w="6200" w:type="dxa"/>
            <w:shd w:val="clear" w:color="auto" w:fill="auto"/>
          </w:tcPr>
          <w:p w14:paraId="71C4301E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F41B3F">
              <w:rPr>
                <w:rFonts w:ascii="Chu Van An" w:hAnsi="Chu Van An" w:cs="Chu Van An"/>
                <w:sz w:val="24"/>
                <w:szCs w:val="24"/>
                <w:lang w:eastAsia="x-none"/>
              </w:rPr>
              <w:t>Phương trình tiếp tuyến của đồ thị hàm số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45" w14:anchorId="59FD1665">
                <v:shape id="_x0000_i1522" type="#_x0000_t75" style="width:53.25pt;height:33pt" o:ole="">
                  <v:imagedata r:id="rId1037" o:title=""/>
                </v:shape>
                <o:OLEObject Type="Embed" ProgID="Equation.DSMT4" ShapeID="_x0000_i1522" DrawAspect="Content" ObjectID="_1690485177" r:id="rId103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sz w:val="24"/>
                <w:szCs w:val="24"/>
                <w:lang w:eastAsia="x-none"/>
              </w:rPr>
              <w:t xml:space="preserve">tại điểm có hoành độ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5D50F595">
                <v:shape id="_x0000_i1523" type="#_x0000_t75" style="width:29.25pt;height:14.25pt" o:ole="">
                  <v:imagedata r:id="rId1039" o:title=""/>
                </v:shape>
                <o:OLEObject Type="Embed" ProgID="Equation.DSMT4" ShapeID="_x0000_i1523" DrawAspect="Content" ObjectID="_1690485178" r:id="rId104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eastAsia="x-none"/>
              </w:rPr>
              <w:t>là:</w:t>
            </w:r>
          </w:p>
          <w:p w14:paraId="0E76F0E7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</w:rPr>
              <w:object w:dxaOrig="1215" w:dyaOrig="300" w14:anchorId="05EA4D9E">
                <v:shape id="_x0000_i1524" type="#_x0000_t75" style="width:60.75pt;height:15pt" o:ole="">
                  <v:imagedata r:id="rId1041" o:title=""/>
                </v:shape>
                <o:OLEObject Type="Embed" ProgID="Equation.DSMT4" ShapeID="_x0000_i1524" DrawAspect="Content" ObjectID="_1690485179" r:id="rId1042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</w:rPr>
              <w:object w:dxaOrig="1335" w:dyaOrig="315" w14:anchorId="08B05CE0">
                <v:shape id="_x0000_i1525" type="#_x0000_t75" style="width:66.75pt;height:15.75pt" o:ole="">
                  <v:imagedata r:id="rId1043" o:title=""/>
                </v:shape>
                <o:OLEObject Type="Embed" ProgID="Equation.DSMT4" ShapeID="_x0000_i1525" DrawAspect="Content" ObjectID="_1690485180" r:id="rId1044"/>
              </w:object>
            </w:r>
          </w:p>
          <w:p w14:paraId="04048718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</w:rPr>
              <w:object w:dxaOrig="1215" w:dyaOrig="315" w14:anchorId="70E7B2DF">
                <v:shape id="_x0000_i1526" type="#_x0000_t75" style="width:60.75pt;height:15.75pt" o:ole="">
                  <v:imagedata r:id="rId1045" o:title=""/>
                </v:shape>
                <o:OLEObject Type="Embed" ProgID="Equation.DSMT4" ShapeID="_x0000_i1526" DrawAspect="Content" ObjectID="_1690485181" r:id="rId1046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</w:rPr>
              <w:object w:dxaOrig="1080" w:dyaOrig="315" w14:anchorId="03C60961">
                <v:shape id="_x0000_i1527" type="#_x0000_t75" style="width:54.75pt;height:15.75pt" o:ole="">
                  <v:imagedata r:id="rId1047" o:title=""/>
                </v:shape>
                <o:OLEObject Type="Embed" ProgID="Equation.DSMT4" ShapeID="_x0000_i1527" DrawAspect="Content" ObjectID="_1690485182" r:id="rId1048"/>
              </w:object>
            </w:r>
          </w:p>
          <w:p w14:paraId="3CBF4789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112825DE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7CC678E2" w14:textId="77777777" w:rsidTr="00F41B3F">
        <w:tc>
          <w:tcPr>
            <w:tcW w:w="6200" w:type="dxa"/>
            <w:shd w:val="clear" w:color="auto" w:fill="auto"/>
          </w:tcPr>
          <w:p w14:paraId="06F18534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</w:pP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es-ES"/>
              </w:rPr>
              <w:t>Câu 12:</w: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Cho đồ thị </w:t>
            </w:r>
            <w:r w:rsidRPr="00F41B3F">
              <w:rPr>
                <w:rFonts w:eastAsia="Times New Roman"/>
                <w:position w:val="-14"/>
              </w:rPr>
              <w:object w:dxaOrig="420" w:dyaOrig="405" w14:anchorId="5F628529">
                <v:shape id="_x0000_i1528" type="#_x0000_t75" style="width:21pt;height:20.25pt" o:ole="">
                  <v:imagedata r:id="rId1049" o:title=""/>
                </v:shape>
                <o:OLEObject Type="Embed" ProgID="Equation.DSMT4" ShapeID="_x0000_i1528" DrawAspect="Content" ObjectID="_1690485183" r:id="rId1050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: </w:t>
            </w:r>
            <w:r w:rsidRPr="00F41B3F">
              <w:rPr>
                <w:rFonts w:eastAsia="Times New Roman"/>
                <w:position w:val="-24"/>
              </w:rPr>
              <w:object w:dxaOrig="1020" w:dyaOrig="615" w14:anchorId="619B5534">
                <v:shape id="_x0000_i1529" type="#_x0000_t75" style="width:51pt;height:30.75pt" o:ole="">
                  <v:imagedata r:id="rId1051" o:title=""/>
                </v:shape>
                <o:OLEObject Type="Embed" ProgID="Equation.DSMT4" ShapeID="_x0000_i1529" DrawAspect="Content" ObjectID="_1690485184" r:id="rId1052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. Phương trình tiếp tuyến của đồ thị </w:t>
            </w:r>
            <w:r w:rsidRPr="00F41B3F">
              <w:rPr>
                <w:rFonts w:eastAsia="Times New Roman"/>
                <w:position w:val="-14"/>
              </w:rPr>
              <w:object w:dxaOrig="420" w:dyaOrig="405" w14:anchorId="1F208788">
                <v:shape id="_x0000_i1530" type="#_x0000_t75" style="width:21pt;height:20.25pt" o:ole="">
                  <v:imagedata r:id="rId1053" o:title=""/>
                </v:shape>
                <o:OLEObject Type="Embed" ProgID="Equation.DSMT4" ShapeID="_x0000_i1530" DrawAspect="Content" ObjectID="_1690485185" r:id="rId1054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 tại giao điểm của đồ thị </w:t>
            </w:r>
            <w:r w:rsidRPr="00F41B3F">
              <w:rPr>
                <w:rFonts w:eastAsia="Times New Roman"/>
                <w:position w:val="-14"/>
              </w:rPr>
              <w:object w:dxaOrig="420" w:dyaOrig="405" w14:anchorId="3DFC2581">
                <v:shape id="_x0000_i1531" type="#_x0000_t75" style="width:21pt;height:20.25pt" o:ole="">
                  <v:imagedata r:id="rId1055" o:title=""/>
                </v:shape>
                <o:OLEObject Type="Embed" ProgID="Equation.DSMT4" ShapeID="_x0000_i1531" DrawAspect="Content" ObjectID="_1690485186" r:id="rId1056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 và trục hoành là</w:t>
            </w:r>
          </w:p>
          <w:p w14:paraId="7A8FC865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es-ES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>A.</w:t>
            </w:r>
            <w:r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0D378914">
                <v:shape id="_x0000_i1532" type="#_x0000_t75" style="width:72.75pt;height:15.75pt" o:ole="">
                  <v:imagedata r:id="rId1057" o:title=""/>
                </v:shape>
                <o:OLEObject Type="Embed" ProgID="Equation.DSMT4" ShapeID="_x0000_i1532" DrawAspect="Content" ObjectID="_1690485187" r:id="rId105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es-ES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2692751F">
                <v:shape id="_x0000_i1533" type="#_x0000_t75" style="width:72.75pt;height:15.75pt" o:ole="">
                  <v:imagedata r:id="rId1059" o:title=""/>
                </v:shape>
                <o:OLEObject Type="Embed" ProgID="Equation.DSMT4" ShapeID="_x0000_i1533" DrawAspect="Content" ObjectID="_1690485188" r:id="rId10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es-ES"/>
              </w:rPr>
              <w:t>.</w:t>
            </w:r>
          </w:p>
          <w:p w14:paraId="7907C6D8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>C.</w:t>
            </w:r>
            <w:r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85" w:dyaOrig="315" w14:anchorId="5BA3EA38">
                <v:shape id="_x0000_i1534" type="#_x0000_t75" style="width:74.25pt;height:15.75pt" o:ole="">
                  <v:imagedata r:id="rId1061" o:title=""/>
                </v:shape>
                <o:OLEObject Type="Embed" ProgID="Equation.DSMT4" ShapeID="_x0000_i1534" DrawAspect="Content" ObjectID="_1690485189" r:id="rId10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es-ES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3A5D5CE2">
                <v:shape id="_x0000_i1535" type="#_x0000_t75" style="width:72.75pt;height:15.75pt" o:ole="">
                  <v:imagedata r:id="rId1063" o:title=""/>
                </v:shape>
                <o:OLEObject Type="Embed" ProgID="Equation.DSMT4" ShapeID="_x0000_i1535" DrawAspect="Content" ObjectID="_1690485190" r:id="rId10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es-ES"/>
              </w:rPr>
              <w:t>.</w:t>
            </w:r>
          </w:p>
          <w:p w14:paraId="3A644BEC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34C17587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7E387AB0" w14:textId="77777777" w:rsidTr="00F41B3F">
        <w:tc>
          <w:tcPr>
            <w:tcW w:w="6200" w:type="dxa"/>
            <w:shd w:val="clear" w:color="auto" w:fill="auto"/>
          </w:tcPr>
          <w:p w14:paraId="651862D2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35" w:dyaOrig="405" w14:anchorId="2AC10B37">
                <v:shape id="_x0000_i1536" type="#_x0000_t75" style="width:66.75pt;height:20.25pt" o:ole="">
                  <v:imagedata r:id="rId1065" o:title=""/>
                </v:shape>
                <o:OLEObject Type="Embed" ProgID="Equation.DSMT4" ShapeID="_x0000_i1536" DrawAspect="Content" ObjectID="_1690485191" r:id="rId10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Tiếp tuyến với đồ thị hàm số tại điểm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4AD810E6">
                <v:shape id="_x0000_i1537" type="#_x0000_t75" style="width:36.75pt;height:20.25pt" o:ole="">
                  <v:imagedata r:id="rId1067" o:title=""/>
                </v:shape>
                <o:OLEObject Type="Embed" ProgID="Equation.DSMT4" ShapeID="_x0000_i1537" DrawAspect="Content" ObjectID="_1690485192" r:id="rId10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phương trình là</w:t>
            </w:r>
          </w:p>
          <w:p w14:paraId="739401B4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05" w:dyaOrig="330" w14:anchorId="5E0D322D">
                <v:shape id="_x0000_i1538" type="#_x0000_t75" style="width:35.25pt;height:16.5pt" o:ole="">
                  <v:imagedata r:id="rId1069" o:title=""/>
                </v:shape>
                <o:OLEObject Type="Embed" ProgID="Equation.DSMT4" ShapeID="_x0000_i1538" DrawAspect="Content" ObjectID="_1690485193" r:id="rId10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330" w14:anchorId="3B4AD465">
                <v:shape id="_x0000_i1539" type="#_x0000_t75" style="width:43.5pt;height:16.5pt" o:ole="">
                  <v:imagedata r:id="rId1071" o:title=""/>
                </v:shape>
                <o:OLEObject Type="Embed" ProgID="Equation.DSMT4" ShapeID="_x0000_i1539" DrawAspect="Content" ObjectID="_1690485194" r:id="rId107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0125A6B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30" w14:anchorId="40C2FDAF">
                <v:shape id="_x0000_i1540" type="#_x0000_t75" style="width:51.75pt;height:16.5pt" o:ole="">
                  <v:imagedata r:id="rId1073" o:title=""/>
                </v:shape>
                <o:OLEObject Type="Embed" ProgID="Equation.DSMT4" ShapeID="_x0000_i1540" DrawAspect="Content" ObjectID="_1690485195" r:id="rId107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70" w:dyaOrig="330" w14:anchorId="138AF7FF">
                <v:shape id="_x0000_i1541" type="#_x0000_t75" style="width:58.5pt;height:16.5pt" o:ole="">
                  <v:imagedata r:id="rId1075" o:title=""/>
                </v:shape>
                <o:OLEObject Type="Embed" ProgID="Equation.DSMT4" ShapeID="_x0000_i1541" DrawAspect="Content" ObjectID="_1690485196" r:id="rId10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237072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99D9A63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28864BC" w14:textId="77777777" w:rsidTr="00F41B3F">
        <w:tc>
          <w:tcPr>
            <w:tcW w:w="6200" w:type="dxa"/>
            <w:shd w:val="clear" w:color="auto" w:fill="auto"/>
          </w:tcPr>
          <w:p w14:paraId="57C7B104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eastAsia="Arial"/>
                <w:position w:val="-24"/>
              </w:rPr>
              <w:object w:dxaOrig="1620" w:dyaOrig="615" w14:anchorId="5558A7CF">
                <v:shape id="_x0000_i1542" type="#_x0000_t75" style="width:81pt;height:30.75pt" o:ole="">
                  <v:imagedata r:id="rId1077" o:title=""/>
                </v:shape>
                <o:OLEObject Type="Embed" ProgID="Equation.DSMT4" ShapeID="_x0000_i1542" DrawAspect="Content" ObjectID="_1690485197" r:id="rId1078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, có đồ thị </w:t>
            </w:r>
            <w:r w:rsidRPr="00F41B3F">
              <w:rPr>
                <w:rFonts w:eastAsia="Arial"/>
                <w:position w:val="-14"/>
              </w:rPr>
              <w:object w:dxaOrig="420" w:dyaOrig="405" w14:anchorId="452A968D">
                <v:shape id="_x0000_i1543" type="#_x0000_t75" style="width:21pt;height:20.25pt" o:ole="">
                  <v:imagedata r:id="rId1079" o:title=""/>
                </v:shape>
                <o:OLEObject Type="Embed" ProgID="Equation.DSMT4" ShapeID="_x0000_i1543" DrawAspect="Content" ObjectID="_1690485198" r:id="rId1080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. Phương trình tiếp tuyến của </w:t>
            </w:r>
            <w:r w:rsidRPr="00F41B3F">
              <w:rPr>
                <w:rFonts w:eastAsia="Arial"/>
                <w:position w:val="-14"/>
              </w:rPr>
              <w:object w:dxaOrig="420" w:dyaOrig="405" w14:anchorId="0DDE7DB6">
                <v:shape id="_x0000_i1544" type="#_x0000_t75" style="width:21pt;height:20.25pt" o:ole="">
                  <v:imagedata r:id="rId1081" o:title=""/>
                </v:shape>
                <o:OLEObject Type="Embed" ProgID="Equation.DSMT4" ShapeID="_x0000_i1544" DrawAspect="Content" ObjectID="_1690485199" r:id="rId1082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 tại điểm có hoành độ là nghiệm của phương trình </w:t>
            </w:r>
            <w:r w:rsidRPr="00F41B3F">
              <w:rPr>
                <w:rFonts w:eastAsia="Arial"/>
                <w:position w:val="-14"/>
              </w:rPr>
              <w:object w:dxaOrig="975" w:dyaOrig="405" w14:anchorId="2B896478">
                <v:shape id="_x0000_i1545" type="#_x0000_t75" style="width:48.75pt;height:20.25pt" o:ole="">
                  <v:imagedata r:id="rId1083" o:title=""/>
                </v:shape>
                <o:OLEObject Type="Embed" ProgID="Equation.DSMT4" ShapeID="_x0000_i1545" DrawAspect="Content" ObjectID="_1690485200" r:id="rId1084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22DEC2B1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80" w:dyaOrig="615" w14:anchorId="50E00FA8">
                <v:shape id="_x0000_i1546" type="#_x0000_t75" style="width:54.75pt;height:30.75pt" o:ole="">
                  <v:imagedata r:id="rId1085" o:title=""/>
                </v:shape>
                <o:OLEObject Type="Embed" ProgID="Equation.DSMT4" ShapeID="_x0000_i1546" DrawAspect="Content" ObjectID="_1690485201" r:id="rId108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45" w:dyaOrig="615" w14:anchorId="3EC5857C">
                <v:shape id="_x0000_i1547" type="#_x0000_t75" style="width:47.25pt;height:30.75pt" o:ole="">
                  <v:imagedata r:id="rId1087" o:title=""/>
                </v:shape>
                <o:OLEObject Type="Embed" ProgID="Equation.DSMT4" ShapeID="_x0000_i1547" DrawAspect="Content" ObjectID="_1690485202" r:id="rId108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DFCAC7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80" w:dyaOrig="615" w14:anchorId="3A9EBDA4">
                <v:shape id="_x0000_i1548" type="#_x0000_t75" style="width:54.75pt;height:30.75pt" o:ole="">
                  <v:imagedata r:id="rId1089" o:title=""/>
                </v:shape>
                <o:OLEObject Type="Embed" ProgID="Equation.DSMT4" ShapeID="_x0000_i1548" DrawAspect="Content" ObjectID="_1690485203" r:id="rId109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65" w:dyaOrig="615" w14:anchorId="76DDFD03">
                <v:shape id="_x0000_i1549" type="#_x0000_t75" style="width:38.25pt;height:30.75pt" o:ole="">
                  <v:imagedata r:id="rId1091" o:title=""/>
                </v:shape>
                <o:OLEObject Type="Embed" ProgID="Equation.DSMT4" ShapeID="_x0000_i1549" DrawAspect="Content" ObjectID="_1690485204" r:id="rId109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273234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761C9B8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lastRenderedPageBreak/>
              <w:t xml:space="preserve">Lời giải </w:t>
            </w:r>
          </w:p>
        </w:tc>
      </w:tr>
      <w:tr w:rsidR="00F41B3F" w14:paraId="12E0BDB4" w14:textId="77777777" w:rsidTr="00F41B3F">
        <w:tc>
          <w:tcPr>
            <w:tcW w:w="6200" w:type="dxa"/>
            <w:shd w:val="clear" w:color="auto" w:fill="auto"/>
          </w:tcPr>
          <w:p w14:paraId="058D6B86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00" w:dyaOrig="360" w14:anchorId="3D406463">
                <v:shape id="_x0000_i1550" type="#_x0000_t75" style="width:105pt;height:18.75pt" o:ole="">
                  <v:imagedata r:id="rId1093" o:title=""/>
                </v:shape>
                <o:OLEObject Type="Embed" ProgID="Equation.DSMT4" ShapeID="_x0000_i1550" DrawAspect="Content" ObjectID="_1690485205" r:id="rId109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đồ thì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6A57ED06">
                <v:shape id="_x0000_i1551" type="#_x0000_t75" style="width:23.25pt;height:15.75pt" o:ole="">
                  <v:imagedata r:id="rId1095" o:title=""/>
                </v:shape>
                <o:OLEObject Type="Embed" ProgID="Equation.DSMT4" ShapeID="_x0000_i1551" DrawAspect="Content" ObjectID="_1690485206" r:id="rId109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Phương trình tiếp tuyến của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4A2CEED3">
                <v:shape id="_x0000_i1552" type="#_x0000_t75" style="width:23.25pt;height:15.75pt" o:ole="">
                  <v:imagedata r:id="rId1097" o:title=""/>
                </v:shape>
                <o:OLEObject Type="Embed" ProgID="Equation.DSMT4" ShapeID="_x0000_i1552" DrawAspect="Content" ObjectID="_1690485207" r:id="rId109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giao điểm của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38D2E0DB">
                <v:shape id="_x0000_i1553" type="#_x0000_t75" style="width:23.25pt;height:15.75pt" o:ole="">
                  <v:imagedata r:id="rId1099" o:title=""/>
                </v:shape>
                <o:OLEObject Type="Embed" ProgID="Equation.DSMT4" ShapeID="_x0000_i1553" DrawAspect="Content" ObjectID="_1690485208" r:id="rId11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với trục tung là:</w:t>
            </w:r>
          </w:p>
          <w:p w14:paraId="1D62A463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sz w:val="24"/>
                <w:szCs w:val="24"/>
                <w:lang w:val="nl-NL"/>
              </w:rPr>
              <w:object w:dxaOrig="1230" w:dyaOrig="315" w14:anchorId="0D0900FC">
                <v:shape id="_x0000_i1554" type="#_x0000_t75" style="width:60.75pt;height:15.75pt" o:ole="">
                  <v:imagedata r:id="rId1101" o:title=""/>
                </v:shape>
                <o:OLEObject Type="Embed" ProgID="Equation.DSMT4" ShapeID="_x0000_i1554" DrawAspect="Content" ObjectID="_1690485209" r:id="rId110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sz w:val="24"/>
                <w:szCs w:val="24"/>
                <w:lang w:val="nl-NL"/>
              </w:rPr>
              <w:object w:dxaOrig="1035" w:dyaOrig="315" w14:anchorId="2D778BB4">
                <v:shape id="_x0000_i1555" type="#_x0000_t75" style="width:51.75pt;height:15.75pt" o:ole="">
                  <v:imagedata r:id="rId1103" o:title=""/>
                </v:shape>
                <o:OLEObject Type="Embed" ProgID="Equation.DSMT4" ShapeID="_x0000_i1555" DrawAspect="Content" ObjectID="_1690485210" r:id="rId110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C491FFC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sz w:val="24"/>
                <w:szCs w:val="24"/>
                <w:lang w:val="nl-NL"/>
              </w:rPr>
              <w:object w:dxaOrig="1035" w:dyaOrig="315" w14:anchorId="5E374F28">
                <v:shape id="_x0000_i1556" type="#_x0000_t75" style="width:51.75pt;height:15.75pt" o:ole="">
                  <v:imagedata r:id="rId1105" o:title=""/>
                </v:shape>
                <o:OLEObject Type="Embed" ProgID="Equation.DSMT4" ShapeID="_x0000_i1556" DrawAspect="Content" ObjectID="_1690485211" r:id="rId110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sz w:val="24"/>
                <w:szCs w:val="24"/>
                <w:lang w:val="nl-NL"/>
              </w:rPr>
              <w:object w:dxaOrig="1035" w:dyaOrig="315" w14:anchorId="0AE49869">
                <v:shape id="_x0000_i1557" type="#_x0000_t75" style="width:51.75pt;height:15.75pt" o:ole="">
                  <v:imagedata r:id="rId1107" o:title=""/>
                </v:shape>
                <o:OLEObject Type="Embed" ProgID="Equation.DSMT4" ShapeID="_x0000_i1557" DrawAspect="Content" ObjectID="_1690485212" r:id="rId110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C5D055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7A227E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3C18F504" w14:textId="77777777" w:rsidTr="00F41B3F">
        <w:tc>
          <w:tcPr>
            <w:tcW w:w="6200" w:type="dxa"/>
            <w:shd w:val="clear" w:color="auto" w:fill="auto"/>
          </w:tcPr>
          <w:p w14:paraId="52DA697F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Phương trình 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7EB7B6AD">
                <v:shape id="_x0000_i1558" type="#_x0000_t75" style="width:21pt;height:20.25pt" o:ole="">
                  <v:imagedata r:id="rId1109" o:title=""/>
                </v:shape>
                <o:OLEObject Type="Embed" ProgID="Equation.DSMT4" ShapeID="_x0000_i1558" DrawAspect="Content" ObjectID="_1690485213" r:id="rId111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: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60" w:dyaOrig="615" w14:anchorId="68E81670">
                <v:shape id="_x0000_i1559" type="#_x0000_t75" style="width:48pt;height:30.75pt" o:ole="">
                  <v:imagedata r:id="rId1111" o:title=""/>
                </v:shape>
                <o:OLEObject Type="Embed" ProgID="Equation.DSMT4" ShapeID="_x0000_i1559" DrawAspect="Content" ObjectID="_1690485214" r:id="rId111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giao điểm của đồ thị hàm số với trục tung là</w:t>
            </w:r>
          </w:p>
          <w:p w14:paraId="200E1570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45" w:dyaOrig="600" w14:anchorId="2AB1AFD0">
                <v:shape id="_x0000_i1560" type="#_x0000_t75" style="width:62.25pt;height:30pt" o:ole="">
                  <v:imagedata r:id="rId1113" o:title=""/>
                </v:shape>
                <o:OLEObject Type="Embed" ProgID="Equation.DSMT4" ShapeID="_x0000_i1560" DrawAspect="Content" ObjectID="_1690485215" r:id="rId111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90" w:dyaOrig="600" w14:anchorId="7DB29254">
                <v:shape id="_x0000_i1561" type="#_x0000_t75" style="width:64.5pt;height:30pt" o:ole="">
                  <v:imagedata r:id="rId1115" o:title=""/>
                </v:shape>
                <o:OLEObject Type="Embed" ProgID="Equation.DSMT4" ShapeID="_x0000_i1561" DrawAspect="Content" ObjectID="_1690485216" r:id="rId111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593D88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95" w:dyaOrig="600" w14:anchorId="46A4A391">
                <v:shape id="_x0000_i1562" type="#_x0000_t75" style="width:54.75pt;height:30pt" o:ole="">
                  <v:imagedata r:id="rId1117" o:title=""/>
                </v:shape>
                <o:OLEObject Type="Embed" ProgID="Equation.DSMT4" ShapeID="_x0000_i1562" DrawAspect="Content" ObjectID="_1690485217" r:id="rId111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45" w:dyaOrig="600" w14:anchorId="3523BFAD">
                <v:shape id="_x0000_i1563" type="#_x0000_t75" style="width:62.25pt;height:30pt" o:ole="">
                  <v:imagedata r:id="rId1119" o:title=""/>
                </v:shape>
                <o:OLEObject Type="Embed" ProgID="Equation.DSMT4" ShapeID="_x0000_i1563" DrawAspect="Content" ObjectID="_1690485218" r:id="rId112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9A6E10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607D259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640F5480" w14:textId="77777777" w:rsidTr="00F41B3F">
        <w:tc>
          <w:tcPr>
            <w:tcW w:w="6200" w:type="dxa"/>
            <w:shd w:val="clear" w:color="auto" w:fill="auto"/>
          </w:tcPr>
          <w:p w14:paraId="247C7365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Phương trình tiếp tuyến</w:t>
            </w:r>
            <w:r w:rsidRPr="00F41B3F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của đường cong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45" w:dyaOrig="615" w14:anchorId="377D2D0F">
                <v:shape id="_x0000_i1564" type="#_x0000_t75" style="width:47.25pt;height:30.75pt" o:ole="">
                  <v:imagedata r:id="rId1121" o:title=""/>
                </v:shape>
                <o:OLEObject Type="Embed" ProgID="Equation.DSMT4" ShapeID="_x0000_i1564" DrawAspect="Content" ObjectID="_1690485219" r:id="rId112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tại điểm có tung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83670CA">
                <v:shape id="_x0000_i1565" type="#_x0000_t75" style="width:9.75pt;height:12.75pt" o:ole="">
                  <v:imagedata r:id="rId1123" o:title=""/>
                </v:shape>
                <o:OLEObject Type="Embed" ProgID="Equation.DSMT4" ShapeID="_x0000_i1565" DrawAspect="Content" ObjectID="_1690485220" r:id="rId112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5563B478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750" w:dyaOrig="270" w14:anchorId="3B91D524">
                <v:shape id="_x0000_i1566" type="#_x0000_t75" style="width:37.5pt;height:13.5pt" o:ole="">
                  <v:imagedata r:id="rId1125" o:title=""/>
                </v:shape>
                <o:OLEObject Type="Embed" ProgID="Equation.DSMT4" ShapeID="_x0000_i1566" DrawAspect="Content" ObjectID="_1690485221" r:id="rId1126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945" w:dyaOrig="330" w14:anchorId="64AAA529">
                <v:shape id="_x0000_i1567" type="#_x0000_t75" style="width:47.25pt;height:16.5pt" o:ole="">
                  <v:imagedata r:id="rId1127" o:title=""/>
                </v:shape>
                <o:OLEObject Type="Embed" ProgID="Equation.DSMT4" ShapeID="_x0000_i1567" DrawAspect="Content" ObjectID="_1690485222" r:id="rId1128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945" w:dyaOrig="330" w14:anchorId="018F02FF">
                <v:shape id="_x0000_i1568" type="#_x0000_t75" style="width:47.25pt;height:16.5pt" o:ole="">
                  <v:imagedata r:id="rId1129" o:title=""/>
                </v:shape>
                <o:OLEObject Type="Embed" ProgID="Equation.DSMT4" ShapeID="_x0000_i1568" DrawAspect="Content" ObjectID="_1690485223" r:id="rId113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80" w:dyaOrig="330" w14:anchorId="66728FBB">
                <v:shape id="_x0000_i1569" type="#_x0000_t75" style="width:54.75pt;height:16.5pt" o:ole="">
                  <v:imagedata r:id="rId1131" o:title=""/>
                </v:shape>
                <o:OLEObject Type="Embed" ProgID="Equation.DSMT4" ShapeID="_x0000_i1569" DrawAspect="Content" ObjectID="_1690485224" r:id="rId1132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D0F4412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7DB356A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1198456F" w14:textId="77777777" w:rsidTr="00F41B3F">
        <w:tc>
          <w:tcPr>
            <w:tcW w:w="6200" w:type="dxa"/>
            <w:shd w:val="clear" w:color="auto" w:fill="auto"/>
          </w:tcPr>
          <w:p w14:paraId="3B298FA3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Phương trình 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60" w:dyaOrig="360" w14:anchorId="5400E162">
                <v:shape id="_x0000_i1570" type="#_x0000_t75" style="width:78pt;height:18.75pt" o:ole="">
                  <v:imagedata r:id="rId1133" o:title=""/>
                </v:shape>
                <o:OLEObject Type="Embed" ProgID="Equation.DSMT4" ShapeID="_x0000_i1570" DrawAspect="Content" ObjectID="_1690485225" r:id="rId113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tại điểm có hoành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70" w14:anchorId="40D359D9">
                <v:shape id="_x0000_i1571" type="#_x0000_t75" style="width:7.5pt;height:13.5pt" o:ole="">
                  <v:imagedata r:id="rId1135" o:title=""/>
                </v:shape>
                <o:OLEObject Type="Embed" ProgID="Equation.DSMT4" ShapeID="_x0000_i1571" DrawAspect="Content" ObjectID="_1690485226" r:id="rId113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4783196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170" w:dyaOrig="345" w14:anchorId="072AAD3B">
                <v:shape id="_x0000_i1572" type="#_x0000_t75" style="width:58.5pt;height:17.25pt" o:ole="">
                  <v:imagedata r:id="rId1137" o:title=""/>
                </v:shape>
                <o:OLEObject Type="Embed" ProgID="Equation.DSMT4" ShapeID="_x0000_i1572" DrawAspect="Content" ObjectID="_1690485227" r:id="rId1138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705" w:dyaOrig="345" w14:anchorId="0B446A48">
                <v:shape id="_x0000_i1573" type="#_x0000_t75" style="width:35.25pt;height:17.25pt" o:ole="">
                  <v:imagedata r:id="rId1139" o:title=""/>
                </v:shape>
                <o:OLEObject Type="Embed" ProgID="Equation.DSMT4" ShapeID="_x0000_i1573" DrawAspect="Content" ObjectID="_1690485228" r:id="rId1140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52132B5F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50" w:dyaOrig="345" w14:anchorId="5AAE0853">
                <v:shape id="_x0000_i1574" type="#_x0000_t75" style="width:52.5pt;height:17.25pt" o:ole="">
                  <v:imagedata r:id="rId1141" o:title=""/>
                </v:shape>
                <o:OLEObject Type="Embed" ProgID="Equation.DSMT4" ShapeID="_x0000_i1574" DrawAspect="Content" ObjectID="_1690485229" r:id="rId1142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170" w:dyaOrig="345" w14:anchorId="61822C85">
                <v:shape id="_x0000_i1575" type="#_x0000_t75" style="width:58.5pt;height:17.25pt" o:ole="">
                  <v:imagedata r:id="rId1143" o:title=""/>
                </v:shape>
                <o:OLEObject Type="Embed" ProgID="Equation.DSMT4" ShapeID="_x0000_i1575" DrawAspect="Content" ObjectID="_1690485230" r:id="rId1144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4473BA39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6BBE6F6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525FBBCA" w14:textId="77777777" w:rsidTr="00F41B3F">
        <w:tc>
          <w:tcPr>
            <w:tcW w:w="6200" w:type="dxa"/>
            <w:shd w:val="clear" w:color="auto" w:fill="auto"/>
          </w:tcPr>
          <w:p w14:paraId="19AC738A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7" w:name="c19q"/>
            <w:bookmarkEnd w:id="97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19:</w: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Gọi đường thẳng </w:t>
            </w:r>
            <w:r w:rsidRPr="00F41B3F">
              <w:rPr>
                <w:rFonts w:eastAsia="Arial"/>
                <w:position w:val="-10"/>
              </w:rPr>
              <w:object w:dxaOrig="1020" w:dyaOrig="315" w14:anchorId="59F2D863">
                <v:shape id="_x0000_i1576" type="#_x0000_t75" style="width:51pt;height:15.75pt" o:ole="">
                  <v:imagedata r:id="rId1145" o:title=""/>
                </v:shape>
                <o:OLEObject Type="Embed" ProgID="Equation.DSMT4" ShapeID="_x0000_i1576" DrawAspect="Content" ObjectID="_1690485231" r:id="rId1146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là phương trình tiếp tuyến của đồ thị hàm số </w:t>
            </w:r>
            <w:r w:rsidRPr="00F41B3F">
              <w:rPr>
                <w:rFonts w:eastAsia="Arial"/>
                <w:position w:val="-24"/>
              </w:rPr>
              <w:object w:dxaOrig="1020" w:dyaOrig="615" w14:anchorId="54642149">
                <v:shape id="_x0000_i1577" type="#_x0000_t75" style="width:51pt;height:30.75pt" o:ole="">
                  <v:imagedata r:id="rId1147" o:title=""/>
                </v:shape>
                <o:OLEObject Type="Embed" ProgID="Equation.DSMT4" ShapeID="_x0000_i1577" DrawAspect="Content" ObjectID="_1690485232" r:id="rId1148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tại điểm có hoành độ </w:t>
            </w:r>
            <w:r w:rsidRPr="00F41B3F">
              <w:rPr>
                <w:rFonts w:eastAsia="Arial"/>
                <w:position w:val="-6"/>
              </w:rPr>
              <w:object w:dxaOrig="525" w:dyaOrig="285" w14:anchorId="205DC6C3">
                <v:shape id="_x0000_i1578" type="#_x0000_t75" style="width:26.25pt;height:14.25pt" o:ole="">
                  <v:imagedata r:id="rId1149" o:title=""/>
                </v:shape>
                <o:OLEObject Type="Embed" ProgID="Equation.DSMT4" ShapeID="_x0000_i1578" DrawAspect="Content" ObjectID="_1690485233" r:id="rId1150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. Tính </w:t>
            </w:r>
            <w:r w:rsidRPr="00F41B3F">
              <w:rPr>
                <w:rFonts w:eastAsia="Arial"/>
                <w:position w:val="-6"/>
              </w:rPr>
              <w:object w:dxaOrig="915" w:dyaOrig="285" w14:anchorId="489EE721">
                <v:shape id="_x0000_i1579" type="#_x0000_t75" style="width:45.75pt;height:14.25pt" o:ole="">
                  <v:imagedata r:id="rId1151" o:title=""/>
                </v:shape>
                <o:OLEObject Type="Embed" ProgID="Equation.DSMT4" ShapeID="_x0000_i1579" DrawAspect="Content" ObjectID="_1690485234" r:id="rId1152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07D9422A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98" w:name="c1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15" w:dyaOrig="615" w14:anchorId="1315B0FC">
                <v:shape id="_x0000_i1580" type="#_x0000_t75" style="width:30.75pt;height:30.75pt" o:ole="">
                  <v:imagedata r:id="rId1153" o:title=""/>
                </v:shape>
                <o:OLEObject Type="Embed" ProgID="Equation.DSMT4" ShapeID="_x0000_i1580" DrawAspect="Content" ObjectID="_1690485235" r:id="rId115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99" w:name="c19b"/>
            <w:bookmarkEnd w:id="9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42337EC6">
                <v:shape id="_x0000_i1581" type="#_x0000_t75" style="width:29.25pt;height:14.25pt" o:ole="">
                  <v:imagedata r:id="rId1155" o:title=""/>
                </v:shape>
                <o:OLEObject Type="Embed" ProgID="Equation.DSMT4" ShapeID="_x0000_i1581" DrawAspect="Content" ObjectID="_1690485236" r:id="rId115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0" w:name="c19c"/>
            <w:bookmarkEnd w:id="9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85" w14:anchorId="4C9359DB">
                <v:shape id="_x0000_i1582" type="#_x0000_t75" style="width:35.25pt;height:14.25pt" o:ole="">
                  <v:imagedata r:id="rId1157" o:title=""/>
                </v:shape>
                <o:OLEObject Type="Embed" ProgID="Equation.DSMT4" ShapeID="_x0000_i1582" DrawAspect="Content" ObjectID="_1690485237" r:id="rId115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1" w:name="c19d"/>
            <w:bookmarkEnd w:id="10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4BEAFDED">
                <v:shape id="_x0000_i1583" type="#_x0000_t75" style="width:27pt;height:14.25pt" o:ole="">
                  <v:imagedata r:id="rId1159" o:title=""/>
                </v:shape>
                <o:OLEObject Type="Embed" ProgID="Equation.DSMT4" ShapeID="_x0000_i1583" DrawAspect="Content" ObjectID="_1690485238" r:id="rId11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1"/>
          <w:p w14:paraId="34CBEE3F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E7FA814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26BF26F7" w14:textId="77777777" w:rsidTr="00F41B3F">
        <w:tc>
          <w:tcPr>
            <w:tcW w:w="6200" w:type="dxa"/>
            <w:shd w:val="clear" w:color="auto" w:fill="auto"/>
          </w:tcPr>
          <w:p w14:paraId="3DB41AE3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02" w:name="c20q"/>
            <w:bookmarkEnd w:id="102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20:</w: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111C3EFF">
                <v:shape id="_x0000_i1584" type="#_x0000_t75" style="width:21pt;height:20.25pt" o:ole="">
                  <v:imagedata r:id="rId1161" o:title=""/>
                </v:shape>
                <o:OLEObject Type="Embed" ProgID="Equation.DSMT4" ShapeID="_x0000_i1584" DrawAspect="Content" ObjectID="_1690485239" r:id="rId11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của hàm số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20" w:dyaOrig="615" w14:anchorId="03A98492">
                <v:shape id="_x0000_i1585" type="#_x0000_t75" style="width:51pt;height:30.75pt" o:ole="">
                  <v:imagedata r:id="rId1163" o:title=""/>
                </v:shape>
                <o:OLEObject Type="Embed" ProgID="Equation.DSMT4" ShapeID="_x0000_i1585" DrawAspect="Content" ObjectID="_1690485240" r:id="rId11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cắt trục tung tại điểm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194F96E7">
                <v:shape id="_x0000_i1586" type="#_x0000_t75" style="width:12pt;height:12.75pt" o:ole="">
                  <v:imagedata r:id="rId1165" o:title=""/>
                </v:shape>
                <o:OLEObject Type="Embed" ProgID="Equation.DSMT4" ShapeID="_x0000_i1586" DrawAspect="Content" ObjectID="_1690485241" r:id="rId11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</w: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Tiếp tuyến của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1D5CE8CC">
                <v:shape id="_x0000_i1587" type="#_x0000_t75" style="width:21pt;height:20.25pt" o:ole="">
                  <v:imagedata r:id="rId1167" o:title=""/>
                </v:shape>
                <o:OLEObject Type="Embed" ProgID="Equation.DSMT4" ShapeID="_x0000_i1587" DrawAspect="Content" ObjectID="_1690485242" r:id="rId11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tại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105B9B86">
                <v:shape id="_x0000_i1588" type="#_x0000_t75" style="width:12pt;height:12.75pt" o:ole="">
                  <v:imagedata r:id="rId1169" o:title=""/>
                </v:shape>
                <o:OLEObject Type="Embed" ProgID="Equation.DSMT4" ShapeID="_x0000_i1588" DrawAspect="Content" ObjectID="_1690485243" r:id="rId11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có phương trình là</w:t>
            </w:r>
          </w:p>
          <w:p w14:paraId="41783C86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03" w:name="c2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256A2D1D">
                <v:shape id="_x0000_i1589" type="#_x0000_t75" style="width:56.25pt;height:15.75pt" o:ole="">
                  <v:imagedata r:id="rId1171" o:title=""/>
                </v:shape>
                <o:OLEObject Type="Embed" ProgID="Equation.DSMT4" ShapeID="_x0000_i1589" DrawAspect="Content" ObjectID="_1690485244" r:id="rId117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04" w:name="c20b"/>
            <w:bookmarkEnd w:id="10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7551654F">
                <v:shape id="_x0000_i1590" type="#_x0000_t75" style="width:56.25pt;height:15.75pt" o:ole="">
                  <v:imagedata r:id="rId1173" o:title=""/>
                </v:shape>
                <o:OLEObject Type="Embed" ProgID="Equation.DSMT4" ShapeID="_x0000_i1590" DrawAspect="Content" ObjectID="_1690485245" r:id="rId117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CB6B426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05" w:name="c20c"/>
            <w:bookmarkEnd w:id="10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15" w14:anchorId="4EA8753E">
                <v:shape id="_x0000_i1591" type="#_x0000_t75" style="width:48.75pt;height:15.75pt" o:ole="">
                  <v:imagedata r:id="rId1175" o:title=""/>
                </v:shape>
                <o:OLEObject Type="Embed" ProgID="Equation.DSMT4" ShapeID="_x0000_i1591" DrawAspect="Content" ObjectID="_1690485246" r:id="rId11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06" w:name="c20d"/>
            <w:bookmarkEnd w:id="10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15" w14:anchorId="2FA6BAF1">
                <v:shape id="_x0000_i1592" type="#_x0000_t75" style="width:48.75pt;height:15.75pt" o:ole="">
                  <v:imagedata r:id="rId1177" o:title=""/>
                </v:shape>
                <o:OLEObject Type="Embed" ProgID="Equation.DSMT4" ShapeID="_x0000_i1592" DrawAspect="Content" ObjectID="_1690485247" r:id="rId117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06"/>
          <w:p w14:paraId="4829FCFB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DDB0799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6E927B34" w14:textId="77777777" w:rsidTr="00F41B3F">
        <w:tc>
          <w:tcPr>
            <w:tcW w:w="6200" w:type="dxa"/>
            <w:shd w:val="clear" w:color="auto" w:fill="auto"/>
          </w:tcPr>
          <w:p w14:paraId="0E4695EB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Phương trình 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90" w:dyaOrig="450" w14:anchorId="2A5E8D36">
                <v:shape id="_x0000_i1593" type="#_x0000_t75" style="width:94.5pt;height:22.5pt" o:ole="">
                  <v:imagedata r:id="rId1179" o:title=""/>
                </v:shape>
                <o:OLEObject Type="Embed" ProgID="Equation.DSMT4" ShapeID="_x0000_i1593" DrawAspect="Content" ObjectID="_1690485248" r:id="rId118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có hoành độ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085C2C68">
                <v:shape id="_x0000_i1594" type="#_x0000_t75" style="width:28.5pt;height:13.5pt" o:ole="">
                  <v:imagedata r:id="rId1181" o:title=""/>
                </v:shape>
                <o:OLEObject Type="Embed" ProgID="Equation.DSMT4" ShapeID="_x0000_i1594" DrawAspect="Content" ObjectID="_1690485249" r:id="rId118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4F21716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7" w:name="c2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15" w14:anchorId="532058D0">
                <v:shape id="_x0000_i1595" type="#_x0000_t75" style="width:60.75pt;height:15.75pt" o:ole="">
                  <v:imagedata r:id="rId1183" o:title=""/>
                </v:shape>
                <o:OLEObject Type="Embed" ProgID="Equation.DSMT4" ShapeID="_x0000_i1595" DrawAspect="Content" ObjectID="_1690485250" r:id="rId118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8" w:name="c21b"/>
            <w:bookmarkEnd w:id="10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sz w:val="24"/>
                <w:szCs w:val="24"/>
                <w:lang w:val="nl-NL"/>
              </w:rPr>
              <w:object w:dxaOrig="1140" w:dyaOrig="315" w14:anchorId="1AFC04E6">
                <v:shape id="_x0000_i1596" type="#_x0000_t75" style="width:57pt;height:15.75pt" o:ole="">
                  <v:imagedata r:id="rId1185" o:title=""/>
                </v:shape>
                <o:OLEObject Type="Embed" ProgID="Equation.DSMT4" ShapeID="_x0000_i1596" DrawAspect="Content" ObjectID="_1690485251" r:id="rId118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66C821C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9" w:name="c21c"/>
            <w:bookmarkEnd w:id="10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15" w14:anchorId="51549D28">
                <v:shape id="_x0000_i1597" type="#_x0000_t75" style="width:60.75pt;height:15.75pt" o:ole="">
                  <v:imagedata r:id="rId1187" o:title=""/>
                </v:shape>
                <o:OLEObject Type="Embed" ProgID="Equation.DSMT4" ShapeID="_x0000_i1597" DrawAspect="Content" ObjectID="_1690485252" r:id="rId118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0" w:name="c21d"/>
            <w:bookmarkEnd w:id="10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40" w:dyaOrig="315" w14:anchorId="361DEAD0">
                <v:shape id="_x0000_i1598" type="#_x0000_t75" style="width:57pt;height:15.75pt" o:ole="">
                  <v:imagedata r:id="rId1189" o:title=""/>
                </v:shape>
                <o:OLEObject Type="Embed" ProgID="Equation.DSMT4" ShapeID="_x0000_i1598" DrawAspect="Content" ObjectID="_1690485253" r:id="rId119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0"/>
          <w:p w14:paraId="5BC81ADA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6BAFD4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lastRenderedPageBreak/>
              <w:t xml:space="preserve">Lời giải </w:t>
            </w:r>
          </w:p>
        </w:tc>
      </w:tr>
      <w:tr w:rsidR="00F41B3F" w14:paraId="051748C4" w14:textId="77777777" w:rsidTr="00F41B3F">
        <w:tc>
          <w:tcPr>
            <w:tcW w:w="6200" w:type="dxa"/>
            <w:shd w:val="clear" w:color="auto" w:fill="auto"/>
          </w:tcPr>
          <w:p w14:paraId="048D7CDF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111" w:name="c22q"/>
            <w:bookmarkEnd w:id="111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22: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  <w:shd w:val="clear" w:color="auto" w:fill="FFFFFF"/>
              </w:rPr>
              <w:object w:dxaOrig="915" w:dyaOrig="630" w14:anchorId="34C5FAE4">
                <v:shape id="_x0000_i1599" type="#_x0000_t75" style="width:45.75pt;height:31.5pt" o:ole="">
                  <v:imagedata r:id="rId1191" o:title=""/>
                </v:shape>
                <o:OLEObject Type="Embed" ProgID="Equation.DSMT4" ShapeID="_x0000_i1599" DrawAspect="Content" ObjectID="_1690485254" r:id="rId119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  <w:t xml:space="preserve">. Tiếp tuyến của đồ thị hàm số tại điểm có tung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  <w:shd w:val="clear" w:color="auto" w:fill="FFFFFF"/>
                <w:lang w:val="pt-BR"/>
              </w:rPr>
              <w:object w:dxaOrig="195" w:dyaOrig="240" w14:anchorId="2A36C1B0">
                <v:shape id="_x0000_i1600" type="#_x0000_t75" style="width:9.75pt;height:12pt" o:ole="">
                  <v:imagedata r:id="rId1193" o:title=""/>
                </v:shape>
                <o:OLEObject Type="Embed" ProgID="Equation.DSMT4" ShapeID="_x0000_i1600" DrawAspect="Content" ObjectID="_1690485255" r:id="rId119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  <w:t>là</w:t>
            </w:r>
          </w:p>
          <w:p w14:paraId="42FC179B" w14:textId="77777777" w:rsidR="00F41B3F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</w:pPr>
            <w:bookmarkStart w:id="112" w:name="c2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A.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  <w:shd w:val="clear" w:color="auto" w:fill="FFFFFF"/>
              </w:rPr>
              <w:object w:dxaOrig="1140" w:dyaOrig="345" w14:anchorId="11B15402">
                <v:shape id="_x0000_i1601" type="#_x0000_t75" style="width:57pt;height:17.25pt" o:ole="">
                  <v:imagedata r:id="rId1195" o:title=""/>
                </v:shape>
                <o:OLEObject Type="Embed" ProgID="Equation.DSMT4" ShapeID="_x0000_i1601" DrawAspect="Content" ObjectID="_1690485256" r:id="rId119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shd w:val="clear" w:color="auto" w:fill="FFFFFF"/>
                <w:lang w:val="pt-BR"/>
              </w:rPr>
              <w:t>.</w:t>
            </w:r>
            <w:bookmarkStart w:id="113" w:name="c22b"/>
            <w:bookmarkEnd w:id="11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  <w:shd w:val="clear" w:color="auto" w:fill="FFFFFF"/>
              </w:rPr>
              <w:object w:dxaOrig="1095" w:dyaOrig="630" w14:anchorId="5AF086C0">
                <v:shape id="_x0000_i1602" type="#_x0000_t75" style="width:54.75pt;height:31.5pt" o:ole="">
                  <v:imagedata r:id="rId1197" o:title=""/>
                </v:shape>
                <o:OLEObject Type="Embed" ProgID="Equation.DSMT4" ShapeID="_x0000_i1602" DrawAspect="Content" ObjectID="_1690485257" r:id="rId119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shd w:val="clear" w:color="auto" w:fill="FFFFFF"/>
                <w:lang w:val="pt-BR"/>
              </w:rPr>
              <w:t>.</w:t>
            </w:r>
          </w:p>
          <w:p w14:paraId="5C226FAC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</w:pPr>
            <w:bookmarkStart w:id="114" w:name="c22c"/>
            <w:bookmarkEnd w:id="11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  <w:shd w:val="clear" w:color="auto" w:fill="FFFFFF"/>
              </w:rPr>
              <w:object w:dxaOrig="1125" w:dyaOrig="630" w14:anchorId="586E4C2A">
                <v:shape id="_x0000_i1603" type="#_x0000_t75" style="width:56.25pt;height:31.5pt" o:ole="">
                  <v:imagedata r:id="rId1199" o:title=""/>
                </v:shape>
                <o:OLEObject Type="Embed" ProgID="Equation.DSMT4" ShapeID="_x0000_i1603" DrawAspect="Content" ObjectID="_1690485258" r:id="rId12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shd w:val="clear" w:color="auto" w:fill="FFFFFF"/>
                <w:lang w:val="pt-BR"/>
              </w:rPr>
              <w:t>.</w:t>
            </w:r>
            <w:bookmarkStart w:id="115" w:name="c22d"/>
            <w:bookmarkEnd w:id="11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  <w:shd w:val="clear" w:color="auto" w:fill="FFFFFF"/>
              </w:rPr>
              <w:object w:dxaOrig="1125" w:dyaOrig="630" w14:anchorId="1A6CCDFD">
                <v:shape id="_x0000_i1604" type="#_x0000_t75" style="width:56.25pt;height:31.5pt" o:ole="">
                  <v:imagedata r:id="rId1201" o:title=""/>
                </v:shape>
                <o:OLEObject Type="Embed" ProgID="Equation.DSMT4" ShapeID="_x0000_i1604" DrawAspect="Content" ObjectID="_1690485259" r:id="rId120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  <w:t>.</w:t>
            </w:r>
          </w:p>
          <w:bookmarkEnd w:id="115"/>
          <w:p w14:paraId="3022F59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4833C4F2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3111C18F" w14:textId="77777777" w:rsidTr="00F41B3F">
        <w:tc>
          <w:tcPr>
            <w:tcW w:w="6200" w:type="dxa"/>
            <w:shd w:val="clear" w:color="auto" w:fill="auto"/>
          </w:tcPr>
          <w:p w14:paraId="694F3A4D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6" w:name="c23q"/>
            <w:bookmarkEnd w:id="116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23:</w: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các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390" w14:anchorId="5B271782">
                <v:shape id="_x0000_i1605" type="#_x0000_t75" style="width:48.75pt;height:19.5pt" o:ole="">
                  <v:imagedata r:id="rId1203" o:title=""/>
                </v:shape>
                <o:OLEObject Type="Embed" ProgID="Equation.DSMT4" ShapeID="_x0000_i1605" DrawAspect="Content" ObjectID="_1690485260" r:id="rId1204"/>
              </w:object>
            </w:r>
            <w:r w:rsidRPr="00F41B3F">
              <w:rPr>
                <w:rFonts w:ascii="Chu Van An" w:hAnsi="Chu Van An" w:cs="Chu Van An"/>
                <w:noProof/>
                <w:sz w:val="24"/>
                <w:szCs w:val="24"/>
              </w:rPr>
              <w:t xml:space="preserve">,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390" w14:anchorId="05BDC3B3">
                <v:shape id="_x0000_i1606" type="#_x0000_t75" style="width:47.25pt;height:19.5pt" o:ole="">
                  <v:imagedata r:id="rId1205" o:title=""/>
                </v:shape>
                <o:OLEObject Type="Embed" ProgID="Equation.DSMT4" ShapeID="_x0000_i1606" DrawAspect="Content" ObjectID="_1690485261" r:id="rId1206"/>
              </w:object>
            </w:r>
            <w:r w:rsidRPr="00F41B3F">
              <w:rPr>
                <w:rFonts w:ascii="Chu Van An" w:hAnsi="Chu Van An" w:cs="Chu Van An"/>
                <w:noProof/>
                <w:sz w:val="24"/>
                <w:szCs w:val="24"/>
              </w:rPr>
              <w:t xml:space="preserve">, </w:t>
            </w:r>
            <w:r w:rsidRPr="00F41B3F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1005" w:dyaOrig="735" w14:anchorId="5C096BF6">
                <v:shape id="_x0000_i1607" type="#_x0000_t75" style="width:50.25pt;height:36.75pt" o:ole="">
                  <v:imagedata r:id="rId1207" o:title=""/>
                </v:shape>
                <o:OLEObject Type="Embed" ProgID="Equation.DSMT4" ShapeID="_x0000_i1607" DrawAspect="Content" ObjectID="_1690485262" r:id="rId120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Nếu hệ số góc tiếp tuyến của các đồ thị hàm số đã cho tại điểm có hoành độ </w:t>
            </w:r>
            <w:r w:rsidRPr="00F41B3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70" w:dyaOrig="360" w14:anchorId="707FB693">
                <v:shape id="_x0000_i1608" type="#_x0000_t75" style="width:13.5pt;height:18.75pt" o:ole="">
                  <v:imagedata r:id="rId1209" o:title=""/>
                </v:shape>
                <o:OLEObject Type="Embed" ProgID="Equation.DSMT4" ShapeID="_x0000_i1608" DrawAspect="Content" ObjectID="_1690485263" r:id="rId121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bằng nhau và khác không thì</w:t>
            </w:r>
          </w:p>
          <w:p w14:paraId="1F7C9788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117" w:name="c2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6E8C090E">
                <v:shape id="_x0000_i1609" type="#_x0000_t75" style="width:53.25pt;height:30.75pt" o:ole="">
                  <v:imagedata r:id="rId1211" o:title=""/>
                </v:shape>
                <o:OLEObject Type="Embed" ProgID="Equation.DSMT4" ShapeID="_x0000_i1609" DrawAspect="Content" ObjectID="_1690485264" r:id="rId121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  <w:bookmarkStart w:id="118" w:name="c23b"/>
            <w:bookmarkEnd w:id="11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0D444E68">
                <v:shape id="_x0000_i1610" type="#_x0000_t75" style="width:53.25pt;height:30.75pt" o:ole="">
                  <v:imagedata r:id="rId1213" o:title=""/>
                </v:shape>
                <o:OLEObject Type="Embed" ProgID="Equation.DSMT4" ShapeID="_x0000_i1610" DrawAspect="Content" ObjectID="_1690485265" r:id="rId121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09CE040B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19" w:name="c23c"/>
            <w:bookmarkEnd w:id="11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1080AA0D">
                <v:shape id="_x0000_i1611" type="#_x0000_t75" style="width:53.25pt;height:30.75pt" o:ole="">
                  <v:imagedata r:id="rId1215" o:title=""/>
                </v:shape>
                <o:OLEObject Type="Embed" ProgID="Equation.DSMT4" ShapeID="_x0000_i1611" DrawAspect="Content" ObjectID="_1690485266" r:id="rId121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20" w:name="c23d"/>
            <w:bookmarkEnd w:id="11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33086607">
                <v:shape id="_x0000_i1612" type="#_x0000_t75" style="width:53.25pt;height:30.75pt" o:ole="">
                  <v:imagedata r:id="rId1217" o:title=""/>
                </v:shape>
                <o:OLEObject Type="Embed" ProgID="Equation.DSMT4" ShapeID="_x0000_i1612" DrawAspect="Content" ObjectID="_1690485267" r:id="rId1218"/>
              </w:object>
            </w:r>
            <w:r w:rsidRPr="00F41B3F">
              <w:rPr>
                <w:rFonts w:ascii="Chu Van An" w:eastAsia="Arial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120"/>
          <w:p w14:paraId="3F7DBFFC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563B03E8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3824C92D" w14:textId="77777777" w:rsidTr="00F41B3F">
        <w:tc>
          <w:tcPr>
            <w:tcW w:w="6200" w:type="dxa"/>
            <w:shd w:val="clear" w:color="auto" w:fill="auto"/>
          </w:tcPr>
          <w:p w14:paraId="113B6278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1" w:name="c24q"/>
            <w:bookmarkEnd w:id="121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24: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Trên đồ thị của hàm số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00" w:dyaOrig="615" w14:anchorId="643EE1F3">
                <v:shape id="_x0000_i1613" type="#_x0000_t75" style="width:45pt;height:30.75pt" o:ole="">
                  <v:imagedata r:id="rId1219" o:title=""/>
                </v:shape>
                <o:OLEObject Type="Embed" ProgID="Equation.DSMT4" ShapeID="_x0000_i1613" DrawAspect="Content" ObjectID="_1690485268" r:id="rId122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điểm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B6F0516">
                <v:shape id="_x0000_i1614" type="#_x0000_t75" style="width:15.75pt;height:12.75pt" o:ole="">
                  <v:imagedata r:id="rId1221" o:title=""/>
                </v:shape>
                <o:OLEObject Type="Embed" ProgID="Equation.DSMT4" ShapeID="_x0000_i1614" DrawAspect="Content" ObjectID="_1690485269" r:id="rId122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sao cho tiếp tuyến tại đó cùng với các trục tọa độ tạo thành một tam giác có diện tích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4D2306B7">
                <v:shape id="_x0000_i1615" type="#_x0000_t75" style="width:9.75pt;height:12.75pt" o:ole="">
                  <v:imagedata r:id="rId1223" o:title=""/>
                </v:shape>
                <o:OLEObject Type="Embed" ProgID="Equation.DSMT4" ShapeID="_x0000_i1615" DrawAspect="Content" ObjectID="_1690485270" r:id="rId122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3C57FA2">
                <v:shape id="_x0000_i1616" type="#_x0000_t75" style="width:15.75pt;height:12.75pt" o:ole="">
                  <v:imagedata r:id="rId1225" o:title=""/>
                </v:shape>
                <o:OLEObject Type="Embed" ProgID="Equation.DSMT4" ShapeID="_x0000_i1616" DrawAspect="Content" ObjectID="_1690485271" r:id="rId122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tung độ là</w:t>
            </w:r>
          </w:p>
          <w:p w14:paraId="2E3D4F11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2" w:name="c2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855" w:dyaOrig="360" w14:anchorId="5ABE4BEE">
                <v:shape id="_x0000_i1617" type="#_x0000_t75" style="width:42.75pt;height:18.75pt" o:ole="">
                  <v:imagedata r:id="rId1227" o:title=""/>
                </v:shape>
                <o:OLEObject Type="Embed" ProgID="Equation.DSMT4" ShapeID="_x0000_i1617" DrawAspect="Content" ObjectID="_1690485272" r:id="rId122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3" w:name="c24b"/>
            <w:bookmarkEnd w:id="12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bookmarkStart w:id="124" w:name="OLE_LINK60"/>
            <w:bookmarkStart w:id="125" w:name="OLE_LINK59"/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720" w:dyaOrig="360" w14:anchorId="5173E0BF">
                <v:shape id="_x0000_i1618" type="#_x0000_t75" style="width:36pt;height:18.75pt" o:ole="">
                  <v:imagedata r:id="rId1229" o:title=""/>
                </v:shape>
                <o:OLEObject Type="Embed" ProgID="Equation.DSMT4" ShapeID="_x0000_i1618" DrawAspect="Content" ObjectID="_1690485273" r:id="rId1230"/>
              </w:object>
            </w:r>
            <w:bookmarkEnd w:id="124"/>
            <w:bookmarkEnd w:id="125"/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6" w:name="c24c"/>
            <w:bookmarkEnd w:id="12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705" w:dyaOrig="360" w14:anchorId="6581DFD1">
                <v:shape id="_x0000_i1619" type="#_x0000_t75" style="width:35.25pt;height:18.75pt" o:ole="">
                  <v:imagedata r:id="rId1231" o:title=""/>
                </v:shape>
                <o:OLEObject Type="Embed" ProgID="Equation.DSMT4" ShapeID="_x0000_i1619" DrawAspect="Content" ObjectID="_1690485274" r:id="rId1232"/>
              </w:object>
            </w:r>
            <w:r w:rsidRPr="00F41B3F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bookmarkStart w:id="127" w:name="c24d"/>
            <w:bookmarkEnd w:id="12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885" w:dyaOrig="360" w14:anchorId="42744C5D">
                <v:shape id="_x0000_i1620" type="#_x0000_t75" style="width:44.25pt;height:18.75pt" o:ole="">
                  <v:imagedata r:id="rId1233" o:title=""/>
                </v:shape>
                <o:OLEObject Type="Embed" ProgID="Equation.DSMT4" ShapeID="_x0000_i1620" DrawAspect="Content" ObjectID="_1690485275" r:id="rId123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7"/>
          <w:p w14:paraId="010EFEDE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37544D43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15CDE564" w14:textId="77777777" w:rsidTr="00F41B3F">
        <w:tc>
          <w:tcPr>
            <w:tcW w:w="6200" w:type="dxa"/>
            <w:shd w:val="clear" w:color="auto" w:fill="auto"/>
          </w:tcPr>
          <w:p w14:paraId="76468D60" w14:textId="77777777" w:rsidR="00F41B3F" w:rsidRPr="00F41B3F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8" w:name="c25q"/>
            <w:bookmarkEnd w:id="128"/>
            <w:r w:rsidRPr="00F41B3F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>25:</w: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805" w:dyaOrig="405" w14:anchorId="02A253CC">
                <v:shape id="_x0000_i1621" type="#_x0000_t75" style="width:141pt;height:20.25pt" o:ole="">
                  <v:imagedata r:id="rId1235" o:title=""/>
                </v:shape>
                <o:OLEObject Type="Embed" ProgID="Equation.DSMT4" ShapeID="_x0000_i1621" DrawAspect="Content" ObjectID="_1690485276" r:id="rId123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/>
              </w:rPr>
              <w:object w:dxaOrig="420" w:dyaOrig="405" w14:anchorId="28755B94">
                <v:shape id="_x0000_i1622" type="#_x0000_t75" style="width:21pt;height:20.25pt" o:ole="">
                  <v:imagedata r:id="rId1237" o:title=""/>
                </v:shape>
                <o:OLEObject Type="Embed" ProgID="Equation.DSMT4" ShapeID="_x0000_i1622" DrawAspect="Content" ObjectID="_1690485277" r:id="rId123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Với điều kiện nào của </w:t>
            </w:r>
            <w:r w:rsidRPr="00F41B3F">
              <w:rPr>
                <w:rFonts w:ascii="Chu Van An" w:hAnsi="Chu Van An" w:cs="Chu Van An"/>
                <w:i/>
                <w:sz w:val="24"/>
                <w:szCs w:val="24"/>
                <w:lang w:val="nl-NL"/>
              </w:rPr>
              <w:t>a</w: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để tiếp tuyến của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/>
              </w:rPr>
              <w:object w:dxaOrig="420" w:dyaOrig="405" w14:anchorId="39470586">
                <v:shape id="_x0000_i1623" type="#_x0000_t75" style="width:21pt;height:20.25pt" o:ole="">
                  <v:imagedata r:id="rId1239" o:title=""/>
                </v:shape>
                <o:OLEObject Type="Embed" ProgID="Equation.DSMT4" ShapeID="_x0000_i1623" DrawAspect="Content" ObjectID="_1690485278" r:id="rId124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tại điểm có hoành độ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nl-NL"/>
              </w:rPr>
              <w:object w:dxaOrig="975" w:dyaOrig="615" w14:anchorId="74ABBE78">
                <v:shape id="_x0000_i1624" type="#_x0000_t75" style="width:48.75pt;height:30.75pt" o:ole="">
                  <v:imagedata r:id="rId1241" o:title=""/>
                </v:shape>
                <o:OLEObject Type="Embed" ProgID="Equation.DSMT4" ShapeID="_x0000_i1624" DrawAspect="Content" ObjectID="_1690485279" r:id="rId124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 tiếp tuyến có hệ số góc nhỏ nhất?</w:t>
            </w:r>
          </w:p>
          <w:p w14:paraId="0BAA8767" w14:textId="77777777" w:rsidR="00F41B3F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29" w:name="c2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A.</w:t>
            </w:r>
            <w:r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BB6E4CC">
                <v:shape id="_x0000_i1625" type="#_x0000_t75" style="width:27.75pt;height:14.25pt" o:ole="">
                  <v:imagedata r:id="rId1243" o:title=""/>
                </v:shape>
                <o:OLEObject Type="Embed" ProgID="Equation.DSMT4" ShapeID="_x0000_i1625" DrawAspect="Content" ObjectID="_1690485280" r:id="rId124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30" w:name="c25b"/>
            <w:bookmarkEnd w:id="12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327452D5">
                <v:shape id="_x0000_i1626" type="#_x0000_t75" style="width:28.5pt;height:14.25pt" o:ole="">
                  <v:imagedata r:id="rId1245" o:title=""/>
                </v:shape>
                <o:OLEObject Type="Embed" ProgID="Equation.DSMT4" ShapeID="_x0000_i1626" DrawAspect="Content" ObjectID="_1690485281" r:id="rId124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281920B5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31" w:name="c25c"/>
            <w:bookmarkEnd w:id="13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85" w14:anchorId="339A7E6F">
                <v:shape id="_x0000_i1627" type="#_x0000_t75" style="width:51.75pt;height:14.25pt" o:ole="">
                  <v:imagedata r:id="rId1247" o:title=""/>
                </v:shape>
                <o:OLEObject Type="Embed" ProgID="Equation.DSMT4" ShapeID="_x0000_i1627" DrawAspect="Content" ObjectID="_1690485282" r:id="rId124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32" w:name="c25d"/>
            <w:bookmarkEnd w:id="13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48F145FC">
                <v:shape id="_x0000_i1628" type="#_x0000_t75" style="width:27pt;height:14.25pt" o:ole="">
                  <v:imagedata r:id="rId1249" o:title=""/>
                </v:shape>
                <o:OLEObject Type="Embed" ProgID="Equation.DSMT4" ShapeID="_x0000_i1628" DrawAspect="Content" ObjectID="_1690485283" r:id="rId125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32"/>
          <w:p w14:paraId="6708929F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4EEDD9EB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702421E4" w14:textId="77777777" w:rsidTr="00F41B3F">
        <w:tc>
          <w:tcPr>
            <w:tcW w:w="6200" w:type="dxa"/>
            <w:shd w:val="clear" w:color="auto" w:fill="auto"/>
          </w:tcPr>
          <w:p w14:paraId="16E5D8B7" w14:textId="77777777" w:rsidR="00F41B3F" w:rsidRPr="00665F98" w:rsidRDefault="00F41B3F" w:rsidP="00085FB5">
            <w:pPr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F41B3F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3" w:name="c26q"/>
            <w:bookmarkEnd w:id="133"/>
            <w:r w:rsidRPr="00F41B3F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26:</w: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Phương trình tiếp tuyến với đồ thị </w:t>
            </w:r>
            <w:r w:rsidRPr="00F41B3F">
              <w:rPr>
                <w:rFonts w:eastAsia="Arial"/>
                <w:position w:val="-14"/>
              </w:rPr>
              <w:object w:dxaOrig="2145" w:dyaOrig="405" w14:anchorId="6B16B055">
                <v:shape id="_x0000_i1629" type="#_x0000_t75" style="width:107.25pt;height:20.25pt" o:ole="">
                  <v:imagedata r:id="rId1251" o:title=""/>
                </v:shape>
                <o:OLEObject Type="Embed" ProgID="Equation.DSMT4" ShapeID="_x0000_i1629" DrawAspect="Content" ObjectID="_1690485284" r:id="rId1252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có hệ số góc nhỏ nhất là</w:t>
            </w:r>
          </w:p>
          <w:p w14:paraId="0AB79E7B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4" w:name="c2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Arial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60779A46">
                <v:shape id="_x0000_i1630" type="#_x0000_t75" style="width:66.75pt;height:15.75pt" o:ole="">
                  <v:imagedata r:id="rId1253" o:title=""/>
                </v:shape>
                <o:OLEObject Type="Embed" ProgID="Equation.DSMT4" ShapeID="_x0000_i1630" DrawAspect="Content" ObjectID="_1690485285" r:id="rId125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5" w:name="c26b"/>
            <w:bookmarkEnd w:id="13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676650C2">
                <v:shape id="_x0000_i1631" type="#_x0000_t75" style="width:66.75pt;height:15.75pt" o:ole="">
                  <v:imagedata r:id="rId1255" o:title=""/>
                </v:shape>
                <o:OLEObject Type="Embed" ProgID="Equation.DSMT4" ShapeID="_x0000_i1631" DrawAspect="Content" ObjectID="_1690485286" r:id="rId125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47786D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6" w:name="c26c"/>
            <w:bookmarkEnd w:id="13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5B3520CE">
                <v:shape id="_x0000_i1632" type="#_x0000_t75" style="width:66.75pt;height:15.75pt" o:ole="">
                  <v:imagedata r:id="rId1257" o:title=""/>
                </v:shape>
                <o:OLEObject Type="Embed" ProgID="Equation.DSMT4" ShapeID="_x0000_i1632" DrawAspect="Content" ObjectID="_1690485287" r:id="rId125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7" w:name="c26d"/>
            <w:bookmarkEnd w:id="13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65" w:dyaOrig="315" w14:anchorId="2038621E">
                <v:shape id="_x0000_i1633" type="#_x0000_t75" style="width:69pt;height:15.75pt" o:ole="">
                  <v:imagedata r:id="rId1259" o:title=""/>
                </v:shape>
                <o:OLEObject Type="Embed" ProgID="Equation.DSMT4" ShapeID="_x0000_i1633" DrawAspect="Content" ObjectID="_1690485288" r:id="rId12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37"/>
          <w:p w14:paraId="6DE3B9B9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5458DD06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76F55FF9" w14:textId="77777777" w:rsidTr="00F41B3F">
        <w:tc>
          <w:tcPr>
            <w:tcW w:w="6200" w:type="dxa"/>
            <w:shd w:val="clear" w:color="auto" w:fill="auto"/>
          </w:tcPr>
          <w:p w14:paraId="35352B8E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bCs/>
                <w:sz w:val="24"/>
                <w:szCs w:val="24"/>
                <w:lang w:val="pt-BR"/>
              </w:rPr>
            </w:pPr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138" w:name="c27q"/>
            <w:bookmarkEnd w:id="138"/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27:</w: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đường cong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950" w:dyaOrig="360" w14:anchorId="2E18E63A">
                <v:shape id="_x0000_i1634" type="#_x0000_t75" style="width:96.75pt;height:18.75pt" o:ole="">
                  <v:imagedata r:id="rId1261" o:title=""/>
                </v:shape>
                <o:OLEObject Type="Embed" ProgID="Equation.DSMT4" ShapeID="_x0000_i1634" DrawAspect="Content" ObjectID="_1690485289" r:id="rId12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có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390" w14:anchorId="0C4503EF">
                <v:shape id="_x0000_i1635" type="#_x0000_t75" style="width:21pt;height:19.5pt" o:ole="">
                  <v:imagedata r:id="rId1263" o:title=""/>
                </v:shape>
                <o:OLEObject Type="Embed" ProgID="Equation.DSMT4" ShapeID="_x0000_i1635" DrawAspect="Content" ObjectID="_1690485290" r:id="rId12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Phương trình tiếp tuyến của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390" w14:anchorId="4EB49887">
                <v:shape id="_x0000_i1636" type="#_x0000_t75" style="width:21pt;height:19.5pt" o:ole="">
                  <v:imagedata r:id="rId1265" o:title=""/>
                </v:shape>
                <o:OLEObject Type="Embed" ProgID="Equation.DSMT4" ShapeID="_x0000_i1636" DrawAspect="Content" ObjectID="_1690485291" r:id="rId12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giao điểm của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390" w14:anchorId="014C4F6F">
                <v:shape id="_x0000_i1637" type="#_x0000_t75" style="width:21pt;height:19.5pt" o:ole="">
                  <v:imagedata r:id="rId1267" o:title=""/>
                </v:shape>
                <o:OLEObject Type="Embed" ProgID="Equation.DSMT4" ShapeID="_x0000_i1637" DrawAspect="Content" ObjectID="_1690485292" r:id="rId12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với trục tung là:</w:t>
            </w:r>
          </w:p>
          <w:p w14:paraId="53D4A6A6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39" w:name="c2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b/>
                <w:bCs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30" w14:anchorId="67900760">
                <v:shape id="_x0000_i1638" type="#_x0000_t75" style="width:48.75pt;height:16.5pt" o:ole="">
                  <v:imagedata r:id="rId1269" o:title=""/>
                </v:shape>
                <o:OLEObject Type="Embed" ProgID="Equation.DSMT4" ShapeID="_x0000_i1638" DrawAspect="Content" ObjectID="_1690485293" r:id="rId12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0" w:name="c27b"/>
            <w:bookmarkEnd w:id="13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30" w14:anchorId="1B77D49B">
                <v:shape id="_x0000_i1639" type="#_x0000_t75" style="width:48.75pt;height:16.5pt" o:ole="">
                  <v:imagedata r:id="rId1271" o:title=""/>
                </v:shape>
                <o:OLEObject Type="Embed" ProgID="Equation.DSMT4" ShapeID="_x0000_i1639" DrawAspect="Content" ObjectID="_1690485294" r:id="rId127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1" w:name="c27c"/>
            <w:bookmarkEnd w:id="14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30" w14:anchorId="5F23FE5F">
                <v:shape id="_x0000_i1640" type="#_x0000_t75" style="width:48.75pt;height:16.5pt" o:ole="">
                  <v:imagedata r:id="rId1273" o:title=""/>
                </v:shape>
                <o:OLEObject Type="Embed" ProgID="Equation.DSMT4" ShapeID="_x0000_i1640" DrawAspect="Content" ObjectID="_1690485295" r:id="rId127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2" w:name="c27d"/>
            <w:bookmarkEnd w:id="14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10" w:dyaOrig="330" w14:anchorId="02E267F8">
                <v:shape id="_x0000_i1641" type="#_x0000_t75" style="width:55.5pt;height:16.5pt" o:ole="">
                  <v:imagedata r:id="rId1275" o:title=""/>
                </v:shape>
                <o:OLEObject Type="Embed" ProgID="Equation.DSMT4" ShapeID="_x0000_i1641" DrawAspect="Content" ObjectID="_1690485296" r:id="rId12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42"/>
          <w:p w14:paraId="200A13C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3DA4D11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lastRenderedPageBreak/>
              <w:t xml:space="preserve">Lời giải </w:t>
            </w:r>
          </w:p>
        </w:tc>
      </w:tr>
      <w:tr w:rsidR="00F41B3F" w14:paraId="089046BA" w14:textId="77777777" w:rsidTr="00F41B3F">
        <w:tc>
          <w:tcPr>
            <w:tcW w:w="6200" w:type="dxa"/>
            <w:shd w:val="clear" w:color="auto" w:fill="auto"/>
          </w:tcPr>
          <w:p w14:paraId="3E6FDBC1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43" w:name="c28q"/>
            <w:bookmarkEnd w:id="143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28:</w: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35" w:dyaOrig="390" w14:anchorId="42BB4652">
                <v:shape id="_x0000_i1642" type="#_x0000_t75" style="width:21.75pt;height:19.5pt" o:ole="">
                  <v:imagedata r:id="rId1277" o:title=""/>
                </v:shape>
                <o:OLEObject Type="Embed" ProgID="Equation.DSMT4" ShapeID="_x0000_i1642" DrawAspect="Content" ObjectID="_1690485297" r:id="rId127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của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75" w:dyaOrig="360" w14:anchorId="25859E98">
                <v:shape id="_x0000_i1643" type="#_x0000_t75" style="width:108.75pt;height:18.75pt" o:ole="">
                  <v:imagedata r:id="rId1279" o:title=""/>
                </v:shape>
                <o:OLEObject Type="Embed" ProgID="Equation.DSMT4" ShapeID="_x0000_i1643" DrawAspect="Content" ObjectID="_1690485298" r:id="rId128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Biết phương trình tiếp tuyến của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35" w:dyaOrig="390" w14:anchorId="1221FFCB">
                <v:shape id="_x0000_i1644" type="#_x0000_t75" style="width:21.75pt;height:19.5pt" o:ole="">
                  <v:imagedata r:id="rId1281" o:title=""/>
                </v:shape>
                <o:OLEObject Type="Embed" ProgID="Equation.DSMT4" ShapeID="_x0000_i1644" DrawAspect="Content" ObjectID="_1690485299" r:id="rId128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tại điểm có hoành độ bằng 1 và bằng 0 lần lượt là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05" w:dyaOrig="315" w14:anchorId="3D5EC8AB">
                <v:shape id="_x0000_i1645" type="#_x0000_t75" style="width:50.25pt;height:15.75pt" o:ole="">
                  <v:imagedata r:id="rId1283" o:title=""/>
                </v:shape>
                <o:OLEObject Type="Embed" ProgID="Equation.DSMT4" ShapeID="_x0000_i1645" DrawAspect="Content" ObjectID="_1690485300" r:id="rId128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10" w:dyaOrig="315" w14:anchorId="78450B41">
                <v:shape id="_x0000_i1646" type="#_x0000_t75" style="width:55.5pt;height:15.75pt" o:ole="">
                  <v:imagedata r:id="rId1285" o:title=""/>
                </v:shape>
                <o:OLEObject Type="Embed" ProgID="Equation.DSMT4" ShapeID="_x0000_i1646" DrawAspect="Content" ObjectID="_1690485301" r:id="rId128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75" w:dyaOrig="285" w14:anchorId="0BCDB33A">
                <v:shape id="_x0000_i1647" type="#_x0000_t75" style="width:78.75pt;height:14.25pt" o:ole="">
                  <v:imagedata r:id="rId1287" o:title=""/>
                </v:shape>
                <o:OLEObject Type="Embed" ProgID="Equation.DSMT4" ShapeID="_x0000_i1647" DrawAspect="Content" ObjectID="_1690485302" r:id="rId128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44E3E2C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44" w:name="c2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-8.</w:t>
            </w:r>
            <w:bookmarkStart w:id="145" w:name="c28b"/>
            <w:bookmarkEnd w:id="14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6.</w:t>
            </w:r>
            <w:bookmarkStart w:id="146" w:name="c28c"/>
            <w:bookmarkEnd w:id="14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7.</w:t>
            </w:r>
            <w:bookmarkStart w:id="147" w:name="c28d"/>
            <w:bookmarkEnd w:id="14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-5.</w:t>
            </w:r>
          </w:p>
          <w:bookmarkEnd w:id="147"/>
          <w:p w14:paraId="28B40DA1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1E7BA5B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358E492F" w14:textId="77777777" w:rsidTr="00F41B3F">
        <w:tc>
          <w:tcPr>
            <w:tcW w:w="6200" w:type="dxa"/>
            <w:shd w:val="clear" w:color="auto" w:fill="auto"/>
          </w:tcPr>
          <w:p w14:paraId="21F615BA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8" w:name="c29q"/>
            <w:bookmarkEnd w:id="148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29: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80" w:dyaOrig="630" w14:anchorId="6D618039">
                <v:shape id="_x0000_i1648" type="#_x0000_t75" style="width:54.75pt;height:31.5pt" o:ole="">
                  <v:imagedata r:id="rId1289" o:title=""/>
                </v:shape>
                <o:OLEObject Type="Embed" ProgID="Equation.3" ShapeID="_x0000_i1648" DrawAspect="Content" ObjectID="_1690485303" r:id="rId129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có đồ thị (C) và đường thẳng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00" w:dyaOrig="330" w14:anchorId="508107D6">
                <v:shape id="_x0000_i1649" type="#_x0000_t75" style="width:75pt;height:16.5pt" o:ole="">
                  <v:imagedata r:id="rId1291" o:title=""/>
                </v:shape>
                <o:OLEObject Type="Embed" ProgID="Equation.DSMT4" ShapeID="_x0000_i1649" DrawAspect="Content" ObjectID="_1690485304" r:id="rId129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Khi d cắt (C) tại hai điểm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11683C6">
                <v:shape id="_x0000_i1650" type="#_x0000_t75" style="width:12pt;height:12.75pt" o:ole="">
                  <v:imagedata r:id="rId1293" o:title=""/>
                </v:shape>
                <o:OLEObject Type="Embed" ProgID="Equation.DSMT4" ShapeID="_x0000_i1650" DrawAspect="Content" ObjectID="_1690485305" r:id="rId129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57C9ED0A">
                <v:shape id="_x0000_i1651" type="#_x0000_t75" style="width:12pt;height:12.75pt" o:ole="">
                  <v:imagedata r:id="rId1295" o:title=""/>
                </v:shape>
                <o:OLEObject Type="Embed" ProgID="Equation.DSMT4" ShapeID="_x0000_i1651" DrawAspect="Content" ObjectID="_1690485306" r:id="rId129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phân biệt. Gọi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55" w:dyaOrig="345" w14:anchorId="7897759E">
                <v:shape id="_x0000_i1652" type="#_x0000_t75" style="width:27.75pt;height:17.25pt" o:ole="">
                  <v:imagedata r:id="rId1297" o:title=""/>
                </v:shape>
                <o:OLEObject Type="Embed" ProgID="Equation.3" ShapeID="_x0000_i1652" DrawAspect="Content" ObjectID="_1690485307" r:id="rId129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lần lượt là hệ số góc của tiếp tuyến của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658823A9">
                <v:shape id="_x0000_i1653" type="#_x0000_t75" style="width:21pt;height:20.25pt" o:ole="">
                  <v:imagedata r:id="rId1299" o:title=""/>
                </v:shape>
                <o:OLEObject Type="Embed" ProgID="Equation.DSMT4" ShapeID="_x0000_i1653" DrawAspect="Content" ObjectID="_1690485308" r:id="rId13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tại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2CCEE93">
                <v:shape id="_x0000_i1654" type="#_x0000_t75" style="width:12pt;height:12.75pt" o:ole="">
                  <v:imagedata r:id="rId1293" o:title=""/>
                </v:shape>
                <o:OLEObject Type="Embed" ProgID="Equation.DSMT4" ShapeID="_x0000_i1654" DrawAspect="Content" ObjectID="_1690485309" r:id="rId1301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AE9519E">
                <v:shape id="_x0000_i1655" type="#_x0000_t75" style="width:12pt;height:12.75pt" o:ole="">
                  <v:imagedata r:id="rId1295" o:title=""/>
                </v:shape>
                <o:OLEObject Type="Embed" ProgID="Equation.DSMT4" ShapeID="_x0000_i1655" DrawAspect="Content" ObjectID="_1690485310" r:id="rId130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63ED20E5">
                <v:shape id="_x0000_i1656" type="#_x0000_t75" style="width:12.75pt;height:11.25pt" o:ole="">
                  <v:imagedata r:id="rId1303" o:title=""/>
                </v:shape>
                <o:OLEObject Type="Embed" ProgID="Equation.DSMT4" ShapeID="_x0000_i1656" DrawAspect="Content" ObjectID="_1690485311" r:id="rId130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để </w:t>
            </w:r>
            <w:r w:rsidRPr="00F41B3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545" w:dyaOrig="375" w14:anchorId="1B13CCD5">
                <v:shape id="_x0000_i1657" type="#_x0000_t75" style="width:77.25pt;height:18.75pt" o:ole="">
                  <v:imagedata r:id="rId1305" o:title=""/>
                </v:shape>
                <o:OLEObject Type="Embed" ProgID="Equation.DSMT4" ShapeID="_x0000_i1657" DrawAspect="Content" ObjectID="_1690485312" r:id="rId130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đạt giá trị nhỏ nhất.</w:t>
            </w:r>
          </w:p>
          <w:p w14:paraId="78AC5756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9" w:name="c29a"/>
            <w:r>
              <w:rPr>
                <w:rFonts w:ascii="Chu Van An" w:hAnsi="Chu Van An" w:cs="Chu Van An"/>
                <w:b/>
                <w:color w:val="0000FF"/>
                <w:spacing w:val="2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pacing w:val="2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pacing w:val="2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61A5C079">
                <v:shape id="_x0000_i1658" type="#_x0000_t75" style="width:48.75pt;height:20.25pt" o:ole="">
                  <v:imagedata r:id="rId1307" o:title=""/>
                </v:shape>
                <o:OLEObject Type="Embed" ProgID="Equation.DSMT4" ShapeID="_x0000_i1658" DrawAspect="Content" ObjectID="_1690485313" r:id="rId130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0" w:name="c29b"/>
            <w:bookmarkEnd w:id="14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30" w:dyaOrig="405" w14:anchorId="2ED5CB88">
                <v:shape id="_x0000_i1659" type="#_x0000_t75" style="width:60.75pt;height:20.25pt" o:ole="">
                  <v:imagedata r:id="rId1309" o:title=""/>
                </v:shape>
                <o:OLEObject Type="Embed" ProgID="Equation.DSMT4" ShapeID="_x0000_i1659" DrawAspect="Content" ObjectID="_1690485314" r:id="rId131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9F651F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1" w:name="c29c"/>
            <w:bookmarkEnd w:id="15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390" w14:anchorId="5AEDF79F">
                <v:shape id="_x0000_i1660" type="#_x0000_t75" style="width:56.25pt;height:19.5pt" o:ole="">
                  <v:imagedata r:id="rId1311" o:title=""/>
                </v:shape>
                <o:OLEObject Type="Embed" ProgID="Equation.DSMT4" ShapeID="_x0000_i1660" DrawAspect="Content" ObjectID="_1690485315" r:id="rId131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2" w:name="c29d"/>
            <w:bookmarkEnd w:id="15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05" w14:anchorId="76417915">
                <v:shape id="_x0000_i1661" type="#_x0000_t75" style="width:53.25pt;height:20.25pt" o:ole="">
                  <v:imagedata r:id="rId1313" o:title=""/>
                </v:shape>
                <o:OLEObject Type="Embed" ProgID="Equation.DSMT4" ShapeID="_x0000_i1661" DrawAspect="Content" ObjectID="_1690485316" r:id="rId131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2"/>
          <w:p w14:paraId="2BF718E0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41820F35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03A1AF9A" w14:textId="77777777" w:rsidTr="00F41B3F">
        <w:tc>
          <w:tcPr>
            <w:tcW w:w="6200" w:type="dxa"/>
            <w:shd w:val="clear" w:color="auto" w:fill="auto"/>
          </w:tcPr>
          <w:p w14:paraId="2E9A5D40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3" w:name="c30q"/>
            <w:bookmarkEnd w:id="153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30: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315" w14:anchorId="48CF112A">
                <v:shape id="_x0000_i1662" type="#_x0000_t75" style="width:45.75pt;height:15.75pt" o:ole="">
                  <v:imagedata r:id="rId1315" o:title=""/>
                </v:shape>
                <o:OLEObject Type="Embed" ProgID="Equation.3" ShapeID="_x0000_i1662" DrawAspect="Content" ObjectID="_1690485317" r:id="rId131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xác định và có đạo hàm trên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AD25FE2">
                <v:shape id="_x0000_i1663" type="#_x0000_t75" style="width:12.75pt;height:12.75pt" o:ole="">
                  <v:imagedata r:id="rId1317" o:title=""/>
                </v:shape>
                <o:OLEObject Type="Embed" ProgID="Equation.DSMT4" ShapeID="_x0000_i1663" DrawAspect="Content" ObjectID="_1690485318" r:id="rId131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760" w:dyaOrig="375" w14:anchorId="03B542F6">
                <v:shape id="_x0000_i1664" type="#_x0000_t75" style="width:138pt;height:18.75pt" o:ole="">
                  <v:imagedata r:id="rId1319" o:title=""/>
                </v:shape>
                <o:OLEObject Type="Embed" ProgID="Equation.3" ShapeID="_x0000_i1664" DrawAspect="Content" ObjectID="_1690485319" r:id="rId132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Viết phương trình 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315" w14:anchorId="5BD69362">
                <v:shape id="_x0000_i1665" type="#_x0000_t75" style="width:45.75pt;height:15.75pt" o:ole="">
                  <v:imagedata r:id="rId1315" o:title=""/>
                </v:shape>
                <o:OLEObject Type="Embed" ProgID="Equation.3" ShapeID="_x0000_i1665" DrawAspect="Content" ObjectID="_1690485320" r:id="rId1321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có hoành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51E10366">
                <v:shape id="_x0000_i1666" type="#_x0000_t75" style="width:6.75pt;height:12.75pt" o:ole="">
                  <v:imagedata r:id="rId1322" o:title=""/>
                </v:shape>
                <o:OLEObject Type="Embed" ProgID="Equation.DSMT4" ShapeID="_x0000_i1666" DrawAspect="Content" ObjectID="_1690485321" r:id="rId1323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F83D88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154" w:name="c3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20" w:dyaOrig="615" w14:anchorId="404C3001">
                <v:shape id="_x0000_i1667" type="#_x0000_t75" style="width:66pt;height:30.75pt" o:ole="">
                  <v:imagedata r:id="rId1324" o:title=""/>
                </v:shape>
                <o:OLEObject Type="Embed" ProgID="Equation.3" ShapeID="_x0000_i1667" DrawAspect="Content" ObjectID="_1690485322" r:id="rId1325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155" w:name="c30b"/>
            <w:bookmarkEnd w:id="15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40" w:dyaOrig="615" w14:anchorId="45DA68EF">
                <v:shape id="_x0000_i1668" type="#_x0000_t75" style="width:57pt;height:30.75pt" o:ole="">
                  <v:imagedata r:id="rId1326" o:title=""/>
                </v:shape>
                <o:OLEObject Type="Embed" ProgID="Equation.3" ShapeID="_x0000_i1668" DrawAspect="Content" ObjectID="_1690485323" r:id="rId1327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385D9014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156" w:name="c30c"/>
            <w:bookmarkEnd w:id="15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05" w:dyaOrig="615" w14:anchorId="66F8791B">
                <v:shape id="_x0000_i1669" type="#_x0000_t75" style="width:65.25pt;height:30.75pt" o:ole="">
                  <v:imagedata r:id="rId1328" o:title=""/>
                </v:shape>
                <o:OLEObject Type="Embed" ProgID="Equation.DSMT4" ShapeID="_x0000_i1669" DrawAspect="Content" ObjectID="_1690485324" r:id="rId1329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157" w:name="c30d"/>
            <w:bookmarkEnd w:id="15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25" w:dyaOrig="615" w14:anchorId="654AEA4E">
                <v:shape id="_x0000_i1670" type="#_x0000_t75" style="width:56.25pt;height:30.75pt" o:ole="">
                  <v:imagedata r:id="rId1330" o:title=""/>
                </v:shape>
                <o:OLEObject Type="Embed" ProgID="Equation.3" ShapeID="_x0000_i1670" DrawAspect="Content" ObjectID="_1690485325" r:id="rId1331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bookmarkEnd w:id="157"/>
          <w:p w14:paraId="786D2AE6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F13BF6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161F8E33" w14:textId="77777777" w:rsidTr="00F41B3F">
        <w:tc>
          <w:tcPr>
            <w:tcW w:w="6200" w:type="dxa"/>
            <w:shd w:val="clear" w:color="auto" w:fill="auto"/>
          </w:tcPr>
          <w:p w14:paraId="6CDA65BC" w14:textId="77777777" w:rsidR="00F41B3F" w:rsidRPr="00665F98" w:rsidRDefault="00F41B3F" w:rsidP="00085FB5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8" w:name="c31q"/>
            <w:bookmarkEnd w:id="158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31:</w: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Có bao nhiêu điểm </w:t>
            </w:r>
            <w:r w:rsidRPr="00F41B3F">
              <w:rPr>
                <w:rFonts w:eastAsia="Arial"/>
                <w:position w:val="-4"/>
              </w:rPr>
              <w:object w:dxaOrig="315" w:dyaOrig="255" w14:anchorId="060BA8F4">
                <v:shape id="_x0000_i1671" type="#_x0000_t75" style="width:15.75pt;height:12.75pt" o:ole="">
                  <v:imagedata r:id="rId1332" o:title=""/>
                </v:shape>
                <o:OLEObject Type="Embed" ProgID="Equation.DSMT4" ShapeID="_x0000_i1671" DrawAspect="Content" ObjectID="_1690485326" r:id="rId1333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thuộc đồ thị </w:t>
            </w:r>
            <w:r w:rsidRPr="00F41B3F">
              <w:rPr>
                <w:rFonts w:eastAsia="Arial"/>
                <w:position w:val="-14"/>
              </w:rPr>
              <w:object w:dxaOrig="420" w:dyaOrig="405" w14:anchorId="085D3A5D">
                <v:shape id="_x0000_i1672" type="#_x0000_t75" style="width:21pt;height:20.25pt" o:ole="">
                  <v:imagedata r:id="rId1334" o:title=""/>
                </v:shape>
                <o:OLEObject Type="Embed" ProgID="Equation.DSMT4" ShapeID="_x0000_i1672" DrawAspect="Content" ObjectID="_1690485327" r:id="rId1335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của hàm số </w:t>
            </w:r>
            <w:r w:rsidRPr="00F41B3F">
              <w:rPr>
                <w:rFonts w:eastAsia="Arial"/>
                <w:position w:val="-16"/>
              </w:rPr>
              <w:object w:dxaOrig="1335" w:dyaOrig="435" w14:anchorId="7B94AB38">
                <v:shape id="_x0000_i1673" type="#_x0000_t75" style="width:66.75pt;height:21.75pt" o:ole="">
                  <v:imagedata r:id="rId1336" o:title=""/>
                </v:shape>
                <o:OLEObject Type="Embed" ProgID="Equation.DSMT4" ShapeID="_x0000_i1673" DrawAspect="Content" ObjectID="_1690485328" r:id="rId1337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sao cho tiếp tuyến tại </w:t>
            </w:r>
            <w:r w:rsidRPr="00F41B3F">
              <w:rPr>
                <w:rFonts w:eastAsia="Arial"/>
                <w:position w:val="-4"/>
              </w:rPr>
              <w:object w:dxaOrig="315" w:dyaOrig="255" w14:anchorId="11796E58">
                <v:shape id="_x0000_i1674" type="#_x0000_t75" style="width:15.75pt;height:12.75pt" o:ole="">
                  <v:imagedata r:id="rId1338" o:title=""/>
                </v:shape>
                <o:OLEObject Type="Embed" ProgID="Equation.DSMT4" ShapeID="_x0000_i1674" DrawAspect="Content" ObjectID="_1690485329" r:id="rId1339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của </w:t>
            </w:r>
            <w:r w:rsidRPr="00F41B3F">
              <w:rPr>
                <w:rFonts w:eastAsia="Arial"/>
                <w:position w:val="-14"/>
              </w:rPr>
              <w:object w:dxaOrig="420" w:dyaOrig="405" w14:anchorId="7A8AE821">
                <v:shape id="_x0000_i1675" type="#_x0000_t75" style="width:21pt;height:20.25pt" o:ole="">
                  <v:imagedata r:id="rId1340" o:title=""/>
                </v:shape>
                <o:OLEObject Type="Embed" ProgID="Equation.DSMT4" ShapeID="_x0000_i1675" DrawAspect="Content" ObjectID="_1690485330" r:id="rId1341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cắt </w:t>
            </w:r>
            <w:r w:rsidRPr="00F41B3F">
              <w:rPr>
                <w:rFonts w:eastAsia="Arial"/>
                <w:position w:val="-14"/>
              </w:rPr>
              <w:object w:dxaOrig="420" w:dyaOrig="405" w14:anchorId="3DF822BD">
                <v:shape id="_x0000_i1676" type="#_x0000_t75" style="width:21pt;height:20.25pt" o:ole="">
                  <v:imagedata r:id="rId1342" o:title=""/>
                </v:shape>
                <o:OLEObject Type="Embed" ProgID="Equation.DSMT4" ShapeID="_x0000_i1676" DrawAspect="Content" ObjectID="_1690485331" r:id="rId1343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và trục hoành lần lượt tại hai điểm phân biệt </w:t>
            </w:r>
            <w:r w:rsidRPr="00F41B3F">
              <w:rPr>
                <w:rFonts w:eastAsia="Arial"/>
                <w:position w:val="-4"/>
              </w:rPr>
              <w:object w:dxaOrig="240" w:dyaOrig="255" w14:anchorId="73598419">
                <v:shape id="_x0000_i1677" type="#_x0000_t75" style="width:12pt;height:12.75pt" o:ole="">
                  <v:imagedata r:id="rId1344" o:title=""/>
                </v:shape>
                <o:OLEObject Type="Embed" ProgID="Equation.DSMT4" ShapeID="_x0000_i1677" DrawAspect="Content" ObjectID="_1690485332" r:id="rId1345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(khác </w:t>
            </w:r>
            <w:r w:rsidRPr="00F41B3F">
              <w:rPr>
                <w:rFonts w:eastAsia="Arial"/>
                <w:position w:val="-4"/>
              </w:rPr>
              <w:object w:dxaOrig="315" w:dyaOrig="255" w14:anchorId="4C2DB24F">
                <v:shape id="_x0000_i1678" type="#_x0000_t75" style="width:15.75pt;height:12.75pt" o:ole="">
                  <v:imagedata r:id="rId1346" o:title=""/>
                </v:shape>
                <o:OLEObject Type="Embed" ProgID="Equation.DSMT4" ShapeID="_x0000_i1678" DrawAspect="Content" ObjectID="_1690485333" r:id="rId1347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) và </w:t>
            </w:r>
            <w:r w:rsidRPr="00F41B3F">
              <w:rPr>
                <w:rFonts w:eastAsia="Arial"/>
                <w:position w:val="-4"/>
              </w:rPr>
              <w:object w:dxaOrig="240" w:dyaOrig="255" w14:anchorId="101E6B07">
                <v:shape id="_x0000_i1679" type="#_x0000_t75" style="width:12pt;height:12.75pt" o:ole="">
                  <v:imagedata r:id="rId1348" o:title=""/>
                </v:shape>
                <o:OLEObject Type="Embed" ProgID="Equation.DSMT4" ShapeID="_x0000_i1679" DrawAspect="Content" ObjectID="_1690485334" r:id="rId1349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sao cho </w:t>
            </w:r>
            <w:r w:rsidRPr="00F41B3F">
              <w:rPr>
                <w:rFonts w:eastAsia="Arial"/>
                <w:position w:val="-4"/>
              </w:rPr>
              <w:object w:dxaOrig="315" w:dyaOrig="255" w14:anchorId="79FC955A">
                <v:shape id="_x0000_i1680" type="#_x0000_t75" style="width:15.75pt;height:12.75pt" o:ole="">
                  <v:imagedata r:id="rId1350" o:title=""/>
                </v:shape>
                <o:OLEObject Type="Embed" ProgID="Equation.DSMT4" ShapeID="_x0000_i1680" DrawAspect="Content" ObjectID="_1690485335" r:id="rId1351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trung điểm của </w:t>
            </w:r>
            <w:r w:rsidRPr="00F41B3F">
              <w:rPr>
                <w:rFonts w:eastAsia="Arial"/>
                <w:position w:val="-4"/>
              </w:rPr>
              <w:object w:dxaOrig="405" w:dyaOrig="255" w14:anchorId="69FA852B">
                <v:shape id="_x0000_i1681" type="#_x0000_t75" style="width:20.25pt;height:12.75pt" o:ole="">
                  <v:imagedata r:id="rId1352" o:title=""/>
                </v:shape>
                <o:OLEObject Type="Embed" ProgID="Equation.DSMT4" ShapeID="_x0000_i1681" DrawAspect="Content" ObjectID="_1690485336" r:id="rId1353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>?</w:t>
            </w:r>
          </w:p>
          <w:p w14:paraId="117DBF62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023BD3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</w:tbl>
    <w:p w14:paraId="48D68C75" w14:textId="77777777" w:rsidR="00F41B3F" w:rsidRPr="00F41B3F" w:rsidRDefault="00F41B3F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335FEE2" w14:textId="6E988F07" w:rsidR="008018B0" w:rsidRPr="00F41B3F" w:rsidRDefault="00016CD7" w:rsidP="002E44D5">
      <w:pPr>
        <w:tabs>
          <w:tab w:val="left" w:pos="992"/>
        </w:tabs>
        <w:spacing w:before="120" w:after="0" w:line="240" w:lineRule="auto"/>
        <w:ind w:firstLine="426"/>
        <w:rPr>
          <w:rFonts w:ascii="Chu Van An" w:hAnsi="Chu Van An" w:cs="Chu Van An"/>
          <w:b/>
          <w:color w:val="0000CC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DB40224" wp14:editId="6AE3BB2A">
                <wp:extent cx="6467475" cy="2380891"/>
                <wp:effectExtent l="0" t="19050" r="28575" b="19685"/>
                <wp:docPr id="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2380891"/>
                          <a:chOff x="-110490" y="0"/>
                          <a:chExt cx="6467475" cy="2380891"/>
                        </a:xfrm>
                      </wpg:grpSpPr>
                      <wps:wsp>
                        <wps:cNvPr id="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46"/>
                            <a:ext cx="6467475" cy="212774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833B71" w14:textId="77777777" w:rsidR="009D7648" w:rsidRPr="00453226" w:rsidRDefault="009D7648" w:rsidP="00016CD7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47DFAC3" w14:textId="616110B3" w:rsidR="009D7648" w:rsidRPr="00F919B1" w:rsidRDefault="009D7648" w:rsidP="00355346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54295AE7" w14:textId="04A47287" w:rsidR="009D7648" w:rsidRPr="007054C3" w:rsidRDefault="009D7648" w:rsidP="00016CD7">
                              <w:pPr>
                                <w:spacing w:before="120"/>
                                <w:ind w:left="992" w:hanging="992"/>
                                <w:jc w:val="both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5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  <w:t>Vận tốc tức thời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tại thời điểm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60" w14:anchorId="3C455B26">
                                  <v:shape id="_x0000_i1682" type="#_x0000_t75" style="width:14.25pt;height:21.75pt" o:ole="">
                                    <v:imagedata r:id="rId1354" o:title=""/>
                                  </v:shape>
                                  <o:OLEObject Type="Embed" ProgID="Equation.DSMT4" ShapeID="_x0000_i1682" DrawAspect="Content" ObjectID="_1690486998" r:id="rId1355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của chất điểm chuyển động với phương trình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820" w:dyaOrig="400" w14:anchorId="4BC692C7">
                                  <v:shape id="_x0000_i1683" type="#_x0000_t75" style="width:43.5pt;height:21.75pt" o:ole="">
                                    <v:imagedata r:id="rId1356" o:title=""/>
                                  </v:shape>
                                  <o:OLEObject Type="Embed" ProgID="Equation.DSMT4" ShapeID="_x0000_i1683" DrawAspect="Content" ObjectID="_1690486999" r:id="rId1357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340" w:dyaOrig="400" w14:anchorId="1BF9AB32">
                                  <v:shape id="_x0000_i1684" type="#_x0000_t75" style="width:64.5pt;height:21.75pt" o:ole="">
                                    <v:imagedata r:id="rId1358" o:title=""/>
                                  </v:shape>
                                  <o:OLEObject Type="Embed" ProgID="Equation.DSMT4" ShapeID="_x0000_i1684" DrawAspect="Content" ObjectID="_1690487000" r:id="rId1359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446C51D2" w14:textId="1559FBE9" w:rsidR="009D7648" w:rsidRPr="00453226" w:rsidRDefault="009D7648" w:rsidP="00016CD7">
                              <w:pPr>
                                <w:spacing w:line="360" w:lineRule="auto"/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6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  <w:t>Cường độ tức thời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tại thời điểm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60" w14:anchorId="42002BAB">
                                  <v:shape id="_x0000_i1685" type="#_x0000_t75" style="width:14.25pt;height:21.75pt" o:ole="">
                                    <v:imagedata r:id="rId1360" o:title=""/>
                                  </v:shape>
                                  <o:OLEObject Type="Embed" ProgID="Equation.DSMT4" ShapeID="_x0000_i1685" DrawAspect="Content" ObjectID="_1690487001" r:id="rId1361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của một dòng điện với điện lượng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940" w:dyaOrig="400" w14:anchorId="1B982746">
                                  <v:shape id="_x0000_i1687" type="#_x0000_t75" style="width:50.25pt;height:21.75pt" o:ole="">
                                    <v:imagedata r:id="rId1362" o:title=""/>
                                  </v:shape>
                                  <o:OLEObject Type="Embed" ProgID="Equation.DSMT4" ShapeID="_x0000_i1687" DrawAspect="Content" ObjectID="_1690487002" r:id="rId1363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 </w:t>
                              </w:r>
                              <w:r w:rsidR="00F41B3F"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420" w:dyaOrig="400" w14:anchorId="37276E57">
                                  <v:shape id="_x0000_i1689" type="#_x0000_t75" style="width:1in;height:21.75pt" o:ole="">
                                    <v:imagedata r:id="rId1364" o:title=""/>
                                  </v:shape>
                                  <o:OLEObject Type="Embed" ProgID="Equation.DSMT4" ShapeID="_x0000_i1689" DrawAspect="Content" ObjectID="_1690487003" r:id="rId1365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0A8BB28B" w14:textId="77777777" w:rsidR="009D7648" w:rsidRPr="00453226" w:rsidRDefault="009D7648" w:rsidP="00016CD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C4D3C63" w14:textId="77777777" w:rsidR="009D7648" w:rsidRPr="00453226" w:rsidRDefault="009D7648" w:rsidP="00016CD7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A127D27" w14:textId="77777777" w:rsidR="009D7648" w:rsidRPr="00453226" w:rsidRDefault="009D7648" w:rsidP="00016CD7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2581D2F" w14:textId="77777777" w:rsidR="009D7648" w:rsidRPr="00453226" w:rsidRDefault="009D7648" w:rsidP="00016CD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" name="Group 4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5" name="Group 5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6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9" name="Group 9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10" name="Group 10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13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96449A6" w14:textId="533AA150" w:rsidR="009D7648" w:rsidRPr="00D757F1" w:rsidRDefault="009D76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757F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Ý nghĩa vật lý của đạo hàm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4" name="Group 1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5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76A3A47" w14:textId="77777777" w:rsidR="009D7648" w:rsidRDefault="009D7648" w:rsidP="00016CD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0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2" name="Flowchart: Terminator 4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3" name="Flowchart: Direct Access Storage 4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" name="Flowchart: Preparation 5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2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14A6886" w14:textId="30BEC295" w:rsidR="009D7648" w:rsidRDefault="009D7648" w:rsidP="00016CD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DB40224" id="_x0000_s1156" style="width:509.25pt;height:187.45pt;mso-position-horizontal-relative:char;mso-position-vertical-relative:line" coordorigin="-1104" coordsize="64674,23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">
                <v:shape id="Rectangle: Diagonal Corners Rounded 1" o:spid="_x0000_s1157" style="position:absolute;left:-1104;top:2531;width:64673;height:2127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52984;6467475,2107596;6452880,2127745;110815,2127745;0,1974761;0,20149;14595,0" o:connectangles="0,0,0,0,0,0,0,0,0" textboxrect="0,0,6435090,1533525"/>
                  <v:textbox>
                    <w:txbxContent>
                      <w:p w14:paraId="1F833B71" w14:textId="77777777" w:rsidR="009D7648" w:rsidRPr="00453226" w:rsidRDefault="009D7648" w:rsidP="00016CD7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47DFAC3" w14:textId="616110B3" w:rsidR="009D7648" w:rsidRPr="00F919B1" w:rsidRDefault="009D7648" w:rsidP="00355346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ind w:left="284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54295AE7" w14:textId="04A47287" w:rsidR="009D7648" w:rsidRPr="007054C3" w:rsidRDefault="009D7648" w:rsidP="00016CD7">
                        <w:pPr>
                          <w:spacing w:before="120"/>
                          <w:ind w:left="992" w:hanging="992"/>
                          <w:jc w:val="both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5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pt-BR"/>
                          </w:rPr>
                          <w:t>Vận tốc tức thời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tại thời điểm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60" w14:anchorId="3C455B26">
                            <v:shape id="_x0000_i1682" type="#_x0000_t75" style="width:14.25pt;height:21.75pt" o:ole="">
                              <v:imagedata r:id="rId1354" o:title=""/>
                            </v:shape>
                            <o:OLEObject Type="Embed" ProgID="Equation.DSMT4" ShapeID="_x0000_i1682" DrawAspect="Content" ObjectID="_1690486998" r:id="rId1366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của chất điểm chuyển động với phương trình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820" w:dyaOrig="400" w14:anchorId="4BC692C7">
                            <v:shape id="_x0000_i1683" type="#_x0000_t75" style="width:43.5pt;height:21.75pt" o:ole="">
                              <v:imagedata r:id="rId1356" o:title=""/>
                            </v:shape>
                            <o:OLEObject Type="Embed" ProgID="Equation.DSMT4" ShapeID="_x0000_i1683" DrawAspect="Content" ObjectID="_1690486999" r:id="rId1367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1340" w:dyaOrig="400" w14:anchorId="1BF9AB32">
                            <v:shape id="_x0000_i1684" type="#_x0000_t75" style="width:64.5pt;height:21.75pt" o:ole="">
                              <v:imagedata r:id="rId1358" o:title=""/>
                            </v:shape>
                            <o:OLEObject Type="Embed" ProgID="Equation.DSMT4" ShapeID="_x0000_i1684" DrawAspect="Content" ObjectID="_1690487000" r:id="rId1368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446C51D2" w14:textId="1559FBE9" w:rsidR="009D7648" w:rsidRPr="00453226" w:rsidRDefault="009D7648" w:rsidP="00016CD7">
                        <w:pPr>
                          <w:spacing w:line="360" w:lineRule="auto"/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6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pt-BR"/>
                          </w:rPr>
                          <w:t>Cường độ tức thời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tại thời điểm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60" w14:anchorId="42002BAB">
                            <v:shape id="_x0000_i1685" type="#_x0000_t75" style="width:14.25pt;height:21.75pt" o:ole="">
                              <v:imagedata r:id="rId1360" o:title=""/>
                            </v:shape>
                            <o:OLEObject Type="Embed" ProgID="Equation.DSMT4" ShapeID="_x0000_i1685" DrawAspect="Content" ObjectID="_1690487001" r:id="rId1369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của một dòng điện với điện lượng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940" w:dyaOrig="400" w14:anchorId="1B982746">
                            <v:shape id="_x0000_i1687" type="#_x0000_t75" style="width:50.25pt;height:21.75pt" o:ole="">
                              <v:imagedata r:id="rId1362" o:title=""/>
                            </v:shape>
                            <o:OLEObject Type="Embed" ProgID="Equation.DSMT4" ShapeID="_x0000_i1687" DrawAspect="Content" ObjectID="_1690487002" r:id="rId1370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 </w:t>
                        </w:r>
                        <w:r w:rsidR="00F41B3F"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1420" w:dyaOrig="400" w14:anchorId="37276E57">
                            <v:shape id="_x0000_i1689" type="#_x0000_t75" style="width:1in;height:21.75pt" o:ole="">
                              <v:imagedata r:id="rId1364" o:title=""/>
                            </v:shape>
                            <o:OLEObject Type="Embed" ProgID="Equation.DSMT4" ShapeID="_x0000_i1689" DrawAspect="Content" ObjectID="_1690487003" r:id="rId1371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0A8BB28B" w14:textId="77777777" w:rsidR="009D7648" w:rsidRPr="00453226" w:rsidRDefault="009D7648" w:rsidP="00016CD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C4D3C63" w14:textId="77777777" w:rsidR="009D7648" w:rsidRPr="00453226" w:rsidRDefault="009D7648" w:rsidP="00016CD7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A127D27" w14:textId="77777777" w:rsidR="009D7648" w:rsidRPr="00453226" w:rsidRDefault="009D7648" w:rsidP="00016CD7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22581D2F" w14:textId="77777777" w:rsidR="009D7648" w:rsidRPr="00453226" w:rsidRDefault="009D7648" w:rsidP="00016CD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3" o:spid="_x0000_s115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Group 4" o:spid="_x0000_s115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5" o:spid="_x0000_s116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shape id="Rectangle: Single Corner Snipped 61" o:spid="_x0000_s116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" path="m,l5384561,r223777,223777l5608338,447554,,447554,,xe" fillcolor="#efddf6 [663]" stroked="f" strokeweight="1.25pt">
                        <v:fill r:id="rId8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9" o:spid="_x0000_s1162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  <v:group id="Group 10" o:spid="_x0000_s1163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    <v:shape id="Arrow: Chevron 64" o:spid="_x0000_s1164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96449A6" w14:textId="533AA150" w:rsidR="009D7648" w:rsidRPr="00D757F1" w:rsidRDefault="009D76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D757F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Ý nghĩa vật lý của đạo hàm</w:t>
                                  </w:r>
                                </w:p>
                              </w:txbxContent>
                            </v:textbox>
                          </v:shape>
                          <v:group id="Group 14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    <v:shape id="Freeform: Shape 66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              <v:textbox style="mso-fit-shape-to-text:t">
                                <w:txbxContent>
                                  <w:p w14:paraId="076A3A47" w14:textId="77777777" w:rsidR="009D7648" w:rsidRDefault="009D7648" w:rsidP="00016CD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Freeform: Shape 69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2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3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6" o:spid="_x0000_s1172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lowchart: Preparation 51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114A6886" w14:textId="30BEC295" w:rsidR="009D7648" w:rsidRDefault="009D7648" w:rsidP="00016CD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  <w:r w:rsidR="00C556BF"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ab/>
      </w:r>
    </w:p>
    <w:p w14:paraId="49936360" w14:textId="77777777" w:rsidR="00016CD7" w:rsidRPr="00F41B3F" w:rsidRDefault="00016CD7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D8B7373" w14:textId="77777777" w:rsidR="0093263A" w:rsidRPr="00F41B3F" w:rsidRDefault="00016CD7" w:rsidP="002E44D5">
      <w:pPr>
        <w:spacing w:line="240" w:lineRule="auto"/>
        <w:ind w:left="992" w:hanging="992"/>
        <w:rPr>
          <w:rFonts w:ascii="Chu Van An" w:hAnsi="Chu Van An" w:cs="Chu Van An"/>
          <w:sz w:val="24"/>
          <w:szCs w:val="24"/>
          <w:lang w:val="pt-BR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="0093263A" w:rsidRPr="00F41B3F">
        <w:rPr>
          <w:rFonts w:ascii="Chu Van An" w:hAnsi="Chu Van An" w:cs="Chu Van An"/>
          <w:sz w:val="24"/>
          <w:szCs w:val="24"/>
          <w:lang w:val="pt-BR"/>
        </w:rPr>
        <w:t>Một chất điểm chuyển động có phương trình chuyển động là:</w:t>
      </w:r>
    </w:p>
    <w:p w14:paraId="09D8C7F1" w14:textId="77777777" w:rsidR="0093263A" w:rsidRPr="00F41B3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F41B3F">
        <w:rPr>
          <w:rFonts w:ascii="Chu Van An" w:eastAsiaTheme="minorHAnsi" w:hAnsi="Chu Van An" w:cs="Chu Van An"/>
          <w:position w:val="-14"/>
          <w:sz w:val="24"/>
          <w:szCs w:val="24"/>
        </w:rPr>
        <w:object w:dxaOrig="2040" w:dyaOrig="400" w14:anchorId="06C0B1D3">
          <v:shape id="_x0000_i1690" type="#_x0000_t75" style="width:100.5pt;height:21.75pt" o:ole="">
            <v:imagedata r:id="rId1372" o:title=""/>
          </v:shape>
          <o:OLEObject Type="Embed" ProgID="Equation.DSMT4" ShapeID="_x0000_i1690" DrawAspect="Content" ObjectID="_1690485337" r:id="rId1373"/>
        </w:object>
      </w:r>
      <w:r w:rsidRPr="00F41B3F">
        <w:rPr>
          <w:rFonts w:ascii="Chu Van An" w:hAnsi="Chu Van An" w:cs="Chu Van An"/>
          <w:b/>
          <w:color w:val="002060"/>
          <w:sz w:val="24"/>
          <w:szCs w:val="24"/>
          <w:lang w:val="pt-BR"/>
        </w:rPr>
        <w:t xml:space="preserve"> </w:t>
      </w:r>
      <w:r w:rsidRPr="00F41B3F">
        <w:rPr>
          <w:rFonts w:ascii="Chu Van An" w:hAnsi="Chu Van An" w:cs="Chu Van An"/>
          <w:sz w:val="24"/>
          <w:szCs w:val="24"/>
          <w:lang w:val="pt-BR"/>
        </w:rPr>
        <w:t>(t được tính bằng giây, s được tính bằng mét)</w:t>
      </w:r>
    </w:p>
    <w:p w14:paraId="5C7B0EC3" w14:textId="77777777" w:rsidR="0093263A" w:rsidRPr="00F41B3F" w:rsidRDefault="0093263A" w:rsidP="002E44D5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pt-BR"/>
        </w:rPr>
      </w:pPr>
      <w:r w:rsidRPr="00F41B3F">
        <w:rPr>
          <w:rFonts w:ascii="Chu Van An" w:hAnsi="Chu Van An" w:cs="Chu Van An"/>
          <w:b/>
          <w:color w:val="0000CC"/>
          <w:sz w:val="24"/>
          <w:szCs w:val="24"/>
          <w:lang w:val="pt-BR"/>
        </w:rPr>
        <w:t>a)</w: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Tính đạo hàm của hàm số </w:t>
      </w:r>
      <w:r w:rsidRPr="00F41B3F">
        <w:rPr>
          <w:rFonts w:ascii="Chu Van An" w:eastAsiaTheme="minorHAnsi" w:hAnsi="Chu Van An" w:cs="Chu Van An"/>
          <w:position w:val="-14"/>
          <w:sz w:val="24"/>
          <w:szCs w:val="24"/>
        </w:rPr>
        <w:object w:dxaOrig="540" w:dyaOrig="400" w14:anchorId="29728EF2">
          <v:shape id="_x0000_i1691" type="#_x0000_t75" style="width:28.5pt;height:21.75pt" o:ole="">
            <v:imagedata r:id="rId1374" o:title=""/>
          </v:shape>
          <o:OLEObject Type="Embed" ProgID="Equation.DSMT4" ShapeID="_x0000_i1691" DrawAspect="Content" ObjectID="_1690485338" r:id="rId1375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tại điểm </w:t>
      </w:r>
      <w:r w:rsidRPr="00F41B3F">
        <w:rPr>
          <w:rFonts w:ascii="Chu Van An" w:eastAsiaTheme="minorHAnsi" w:hAnsi="Chu Van An" w:cs="Chu Van An"/>
          <w:position w:val="-12"/>
          <w:sz w:val="24"/>
          <w:szCs w:val="24"/>
        </w:rPr>
        <w:object w:dxaOrig="220" w:dyaOrig="360" w14:anchorId="2AE2A299">
          <v:shape id="_x0000_i1692" type="#_x0000_t75" style="width:14.25pt;height:21.75pt" o:ole="">
            <v:imagedata r:id="rId1376" o:title=""/>
          </v:shape>
          <o:OLEObject Type="Embed" ProgID="Equation.DSMT4" ShapeID="_x0000_i1692" DrawAspect="Content" ObjectID="_1690485339" r:id="rId1377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>.</w:t>
      </w:r>
    </w:p>
    <w:p w14:paraId="77F2411A" w14:textId="77777777" w:rsidR="0093263A" w:rsidRPr="00F41B3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F41B3F">
        <w:rPr>
          <w:rFonts w:ascii="Chu Van An" w:hAnsi="Chu Van An" w:cs="Chu Van An"/>
          <w:b/>
          <w:color w:val="0000CC"/>
          <w:sz w:val="24"/>
          <w:szCs w:val="24"/>
          <w:lang w:val="pt-BR"/>
        </w:rPr>
        <w:t>b)</w: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Tính vận tốc tức thời của chuyển động tại thời điểm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499" w:dyaOrig="279" w14:anchorId="53848266">
          <v:shape id="_x0000_i1693" type="#_x0000_t75" style="width:21.75pt;height:14.25pt" o:ole="">
            <v:imagedata r:id="rId1378" o:title=""/>
          </v:shape>
          <o:OLEObject Type="Embed" ProgID="Equation.DSMT4" ShapeID="_x0000_i1693" DrawAspect="Content" ObjectID="_1690485340" r:id="rId1379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>.</w:t>
      </w:r>
    </w:p>
    <w:p w14:paraId="732629BC" w14:textId="3EC8114B" w:rsidR="00016CD7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795BE5E" w14:textId="0177F743" w:rsidR="0093263A" w:rsidRPr="00F41B3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a) </w: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F41B3F">
        <w:rPr>
          <w:rFonts w:ascii="Chu Van An" w:hAnsi="Chu Van An" w:cs="Chu Van An"/>
          <w:position w:val="-30"/>
          <w:sz w:val="24"/>
          <w:szCs w:val="24"/>
        </w:rPr>
        <w:object w:dxaOrig="7140" w:dyaOrig="780" w14:anchorId="42306A6F">
          <v:shape id="_x0000_i1694" type="#_x0000_t75" style="width:5in;height:36pt" o:ole="">
            <v:imagedata r:id="rId1380" o:title=""/>
          </v:shape>
          <o:OLEObject Type="Embed" ProgID="Equation.DSMT4" ShapeID="_x0000_i1694" DrawAspect="Content" ObjectID="_1690485341" r:id="rId1381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>.</w:t>
      </w:r>
    </w:p>
    <w:p w14:paraId="06B4E19C" w14:textId="77777777" w:rsidR="0093263A" w:rsidRPr="00F41B3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540" w:dyaOrig="400" w14:anchorId="566FFCAA">
          <v:shape id="_x0000_i1695" type="#_x0000_t75" style="width:79.5pt;height:21.75pt" o:ole="">
            <v:imagedata r:id="rId1382" o:title=""/>
          </v:shape>
          <o:OLEObject Type="Embed" ProgID="Equation.DSMT4" ShapeID="_x0000_i1695" DrawAspect="Content" ObjectID="_1690485342" r:id="rId1383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>.</w:t>
      </w:r>
    </w:p>
    <w:p w14:paraId="3D54A13C" w14:textId="544518E2" w:rsidR="00016CD7" w:rsidRPr="00F41B3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b) </w: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Vận tốc tức thời của chuyển động tại thời điểm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499" w:dyaOrig="279" w14:anchorId="213CE585">
          <v:shape id="_x0000_i1696" type="#_x0000_t75" style="width:21.75pt;height:14.25pt" o:ole="">
            <v:imagedata r:id="rId1384" o:title=""/>
          </v:shape>
          <o:OLEObject Type="Embed" ProgID="Equation.DSMT4" ShapeID="_x0000_i1696" DrawAspect="Content" ObjectID="_1690485343" r:id="rId1385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2400" w:dyaOrig="400" w14:anchorId="383DD80A">
          <v:shape id="_x0000_i1697" type="#_x0000_t75" style="width:122.25pt;height:21.75pt" o:ole="">
            <v:imagedata r:id="rId1386" o:title=""/>
          </v:shape>
          <o:OLEObject Type="Embed" ProgID="Equation.DSMT4" ShapeID="_x0000_i1697" DrawAspect="Content" ObjectID="_1690485344" r:id="rId1387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(m/s).</w:t>
      </w:r>
    </w:p>
    <w:p w14:paraId="4BE099C3" w14:textId="77777777" w:rsidR="0093263A" w:rsidRPr="00F41B3F" w:rsidRDefault="00016CD7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="0093263A" w:rsidRPr="00F41B3F">
        <w:rPr>
          <w:rFonts w:ascii="Chu Van An" w:hAnsi="Chu Van An" w:cs="Chu Van An"/>
          <w:sz w:val="24"/>
          <w:szCs w:val="24"/>
          <w:lang w:val="fr-FR"/>
        </w:rPr>
        <w:t xml:space="preserve">Cho biết điện lượng trong một dây dẫn theo thời gian biểu thị bởi hàm số </w:t>
      </w:r>
      <w:r w:rsidR="0093263A"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999" w:dyaOrig="320" w14:anchorId="3503ADF7">
          <v:shape id="_x0000_i1698" type="#_x0000_t75" style="width:50.25pt;height:14.25pt" o:ole="">
            <v:imagedata r:id="rId1388" o:title=""/>
          </v:shape>
          <o:OLEObject Type="Embed" ProgID="Equation.DSMT4" ShapeID="_x0000_i1698" DrawAspect="Content" ObjectID="_1690485345" r:id="rId1389"/>
        </w:object>
      </w:r>
      <w:r w:rsidR="0093263A" w:rsidRPr="00F41B3F">
        <w:rPr>
          <w:rFonts w:ascii="Chu Van An" w:hAnsi="Chu Van An" w:cs="Chu Van An"/>
          <w:sz w:val="24"/>
          <w:szCs w:val="24"/>
          <w:lang w:val="fr-FR"/>
        </w:rPr>
        <w:t xml:space="preserve"> (t được tính bằng giây, Q được tính bằng Coulomb). Tính cường độ của dòng điện trong dây dẫn tại thời điểm </w:t>
      </w:r>
      <w:r w:rsidR="0093263A"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600" w:dyaOrig="279" w14:anchorId="6935B153">
          <v:shape id="_x0000_i1699" type="#_x0000_t75" style="width:28.5pt;height:14.25pt" o:ole="">
            <v:imagedata r:id="rId1390" o:title=""/>
          </v:shape>
          <o:OLEObject Type="Embed" ProgID="Equation.DSMT4" ShapeID="_x0000_i1699" DrawAspect="Content" ObjectID="_1690485346" r:id="rId1391"/>
        </w:object>
      </w:r>
      <w:r w:rsidR="0093263A" w:rsidRPr="00F41B3F">
        <w:rPr>
          <w:rFonts w:ascii="Chu Van An" w:hAnsi="Chu Van An" w:cs="Chu Van An"/>
          <w:sz w:val="24"/>
          <w:szCs w:val="24"/>
          <w:lang w:val="fr-FR"/>
        </w:rPr>
        <w:t>.</w:t>
      </w:r>
    </w:p>
    <w:p w14:paraId="73560B7A" w14:textId="354FCC7E" w:rsidR="00016CD7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9A5D995" w14:textId="77777777" w:rsidR="0093263A" w:rsidRPr="00F41B3F" w:rsidRDefault="0093263A" w:rsidP="002E44D5">
      <w:pPr>
        <w:spacing w:line="240" w:lineRule="auto"/>
        <w:ind w:firstLine="720"/>
        <w:rPr>
          <w:rFonts w:ascii="Chu Van An" w:eastAsia="Calibri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40" w:dyaOrig="400" w14:anchorId="46702D9D">
          <v:shape id="_x0000_i1700" type="#_x0000_t75" style="width:64.5pt;height:21.75pt" o:ole="">
            <v:imagedata r:id="rId1392" o:title=""/>
          </v:shape>
          <o:OLEObject Type="Embed" ProgID="Equation.DSMT4" ShapeID="_x0000_i1700" DrawAspect="Content" ObjectID="_1690485347" r:id="rId1393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Cường độ của dòng điện trong dây dẫn tại thời điểm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600" w:dyaOrig="279" w14:anchorId="5892AB1D">
          <v:shape id="_x0000_i1701" type="#_x0000_t75" style="width:28.5pt;height:14.25pt" o:ole="">
            <v:imagedata r:id="rId1394" o:title=""/>
          </v:shape>
          <o:OLEObject Type="Embed" ProgID="Equation.DSMT4" ShapeID="_x0000_i1701" DrawAspect="Content" ObjectID="_1690485348" r:id="rId1395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540" w:dyaOrig="400" w14:anchorId="0DBB6888">
          <v:shape id="_x0000_i1702" type="#_x0000_t75" style="width:79.5pt;height:21.75pt" o:ole="">
            <v:imagedata r:id="rId1396" o:title=""/>
          </v:shape>
          <o:OLEObject Type="Embed" ProgID="Equation.DSMT4" ShapeID="_x0000_i1702" DrawAspect="Content" ObjectID="_1690485349" r:id="rId1397"/>
        </w:object>
      </w:r>
    </w:p>
    <w:p w14:paraId="29E93B9A" w14:textId="4F6179D5" w:rsidR="00016CD7" w:rsidRDefault="00016CD7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4904"/>
      </w:tblGrid>
      <w:tr w:rsidR="00F41B3F" w:rsidRPr="00665F98" w14:paraId="604930DF" w14:textId="77777777" w:rsidTr="00FE08EB">
        <w:tc>
          <w:tcPr>
            <w:tcW w:w="5727" w:type="dxa"/>
            <w:shd w:val="clear" w:color="auto" w:fill="auto"/>
          </w:tcPr>
          <w:p w14:paraId="18E24546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>Câu 1:</w:t>
            </w:r>
            <w:r w:rsidRPr="00665F98">
              <w:rPr>
                <w:rFonts w:ascii="Chu Van An" w:hAnsi="Chu Van An" w:cs="Chu Van An"/>
              </w:rPr>
              <w:t xml:space="preserve">Một chất điểm chuyển động theo phương trình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2085" w:dyaOrig="405" w14:anchorId="3203560A">
                <v:shape id="_x0000_i1703" type="#_x0000_t75" style="width:105pt;height:20.25pt" o:ole="">
                  <v:imagedata r:id="rId1398" o:title=""/>
                </v:shape>
                <o:OLEObject Type="Embed" ProgID="Equation.DSMT4" ShapeID="_x0000_i1703" DrawAspect="Content" ObjectID="_1690485350" r:id="rId1399"/>
              </w:object>
            </w:r>
            <w:r w:rsidRPr="00665F98">
              <w:rPr>
                <w:rFonts w:ascii="Chu Van An" w:hAnsi="Chu Van An" w:cs="Chu Van An"/>
              </w:rPr>
              <w:t xml:space="preserve">trong đó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0" w:dyaOrig="225" w14:anchorId="450899A5">
                <v:shape id="_x0000_i1704" type="#_x0000_t75" style="width:9pt;height:11.25pt" o:ole="">
                  <v:imagedata r:id="rId1400" o:title=""/>
                </v:shape>
                <o:OLEObject Type="Embed" ProgID="Equation.DSMT4" ShapeID="_x0000_i1704" DrawAspect="Content" ObjectID="_1690485351" r:id="rId1401"/>
              </w:object>
            </w:r>
            <w:r w:rsidRPr="00665F98">
              <w:rPr>
                <w:rFonts w:ascii="Chu Van An" w:hAnsi="Chu Van An" w:cs="Chu Van An"/>
              </w:rPr>
              <w:t xml:space="preserve">tính bằng mét,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75FB2AE0">
                <v:shape id="_x0000_i1705" type="#_x0000_t75" style="width:6.75pt;height:12pt" o:ole="">
                  <v:imagedata r:id="rId1402" o:title=""/>
                </v:shape>
                <o:OLEObject Type="Embed" ProgID="Equation.DSMT4" ShapeID="_x0000_i1705" DrawAspect="Content" ObjectID="_1690485352" r:id="rId1403"/>
              </w:object>
            </w:r>
            <w:r w:rsidRPr="00665F98">
              <w:rPr>
                <w:rFonts w:ascii="Chu Van An" w:hAnsi="Chu Van An" w:cs="Chu Van An"/>
              </w:rPr>
              <w:t>tính bằng giây. Thời gian để vận tốc của chất điểm đạt giá trị lớn nhất (tính từ thời điểm ban đầu) là</w:t>
            </w:r>
          </w:p>
          <w:p w14:paraId="3B884055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65F98">
              <w:rPr>
                <w:rFonts w:ascii="Chu Van An" w:eastAsia="Times New Roman" w:hAnsi="Chu Van An" w:cs="Chu Van An"/>
                <w:b/>
                <w:position w:val="-14"/>
              </w:rPr>
              <w:object w:dxaOrig="765" w:dyaOrig="435" w14:anchorId="3FA8CEB5">
                <v:shape id="_x0000_i1706" type="#_x0000_t75" style="width:38.25pt;height:21.75pt" o:ole="">
                  <v:imagedata r:id="rId1404" o:title=""/>
                </v:shape>
                <o:OLEObject Type="Embed" ProgID="Equation.DSMT4" ShapeID="_x0000_i1706" DrawAspect="Content" ObjectID="_1690485353" r:id="rId1405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b/>
                <w:position w:val="-14"/>
              </w:rPr>
              <w:object w:dxaOrig="795" w:dyaOrig="435" w14:anchorId="4A0ECEFE">
                <v:shape id="_x0000_i1707" type="#_x0000_t75" style="width:39pt;height:21.75pt" o:ole="">
                  <v:imagedata r:id="rId1406" o:title=""/>
                </v:shape>
                <o:OLEObject Type="Embed" ProgID="Equation.DSMT4" ShapeID="_x0000_i1707" DrawAspect="Content" ObjectID="_1690485354" r:id="rId1407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b/>
                <w:position w:val="-14"/>
              </w:rPr>
              <w:object w:dxaOrig="780" w:dyaOrig="435" w14:anchorId="3527CCED">
                <v:shape id="_x0000_i1708" type="#_x0000_t75" style="width:39pt;height:21.75pt" o:ole="">
                  <v:imagedata r:id="rId1408" o:title=""/>
                </v:shape>
                <o:OLEObject Type="Embed" ProgID="Equation.DSMT4" ShapeID="_x0000_i1708" DrawAspect="Content" ObjectID="_1690485355" r:id="rId1409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b/>
                <w:position w:val="-14"/>
              </w:rPr>
              <w:object w:dxaOrig="795" w:dyaOrig="435" w14:anchorId="52ED7417">
                <v:shape id="_x0000_i1709" type="#_x0000_t75" style="width:39pt;height:21.75pt" o:ole="">
                  <v:imagedata r:id="rId1410" o:title=""/>
                </v:shape>
                <o:OLEObject Type="Embed" ProgID="Equation.DSMT4" ShapeID="_x0000_i1709" DrawAspect="Content" ObjectID="_1690485356" r:id="rId1411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7518D5AB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54C9E453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46A78777" w14:textId="77777777" w:rsidTr="00FE08EB">
        <w:tc>
          <w:tcPr>
            <w:tcW w:w="5727" w:type="dxa"/>
            <w:shd w:val="clear" w:color="auto" w:fill="auto"/>
          </w:tcPr>
          <w:p w14:paraId="72E4CA5A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lastRenderedPageBreak/>
              <w:t>Câu 2:</w:t>
            </w:r>
            <w:r w:rsidRPr="00665F98">
              <w:rPr>
                <w:rFonts w:ascii="Chu Van An" w:hAnsi="Chu Van An" w:cs="Chu Van An"/>
              </w:rPr>
              <w:t xml:space="preserve">Một vật chuyển động theo quy luật </w:t>
            </w:r>
            <w:r w:rsidRPr="00665F98">
              <w:rPr>
                <w:rFonts w:ascii="Chu Van An" w:eastAsia="Calibri" w:hAnsi="Chu Van An" w:cs="Chu Van An"/>
                <w:position w:val="-24"/>
              </w:rPr>
              <w:object w:dxaOrig="1815" w:dyaOrig="615" w14:anchorId="7A8B87F2">
                <v:shape id="_x0000_i1710" type="#_x0000_t75" style="width:90.75pt;height:30.75pt" o:ole="">
                  <v:imagedata r:id="rId1412" o:title=""/>
                </v:shape>
                <o:OLEObject Type="Embed" ProgID="Equation.DSMT4" ShapeID="_x0000_i1710" DrawAspect="Content" ObjectID="_1690485357" r:id="rId1413"/>
              </w:object>
            </w:r>
            <w:r w:rsidRPr="00665F98">
              <w:rPr>
                <w:rFonts w:ascii="Chu Van An" w:hAnsi="Chu Van An" w:cs="Chu Van An"/>
              </w:rPr>
              <w:t xml:space="preserve">,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35" w:dyaOrig="240" w14:anchorId="55EB36D7">
                <v:shape id="_x0000_i1711" type="#_x0000_t75" style="width:6.75pt;height:12pt" o:ole="">
                  <v:imagedata r:id="rId1414" o:title=""/>
                </v:shape>
                <o:OLEObject Type="Embed" ProgID="Equation.DSMT4" ShapeID="_x0000_i1711" DrawAspect="Content" ObjectID="_1690485358" r:id="rId1415"/>
              </w:object>
            </w:r>
            <w:r w:rsidRPr="00665F98">
              <w:rPr>
                <w:rFonts w:ascii="Chu Van An" w:hAnsi="Chu Van An" w:cs="Chu Van An"/>
              </w:rPr>
              <w:t xml:space="preserve"> (giây) là khoảng thời gian tính từ lúc vật bắt đầu chuyển động,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80" w:dyaOrig="225" w14:anchorId="3BA3AD8C">
                <v:shape id="_x0000_i1712" type="#_x0000_t75" style="width:9pt;height:11.25pt" o:ole="">
                  <v:imagedata r:id="rId1416" o:title=""/>
                </v:shape>
                <o:OLEObject Type="Embed" ProgID="Equation.DSMT4" ShapeID="_x0000_i1712" DrawAspect="Content" ObjectID="_1690485359" r:id="rId1417"/>
              </w:object>
            </w:r>
            <w:r w:rsidRPr="00665F98">
              <w:rPr>
                <w:rFonts w:ascii="Chu Van An" w:hAnsi="Chu Van An" w:cs="Chu Van An"/>
              </w:rPr>
              <w:t xml:space="preserve"> (mét) là quãng đường vật chuyển động trong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35" w:dyaOrig="240" w14:anchorId="1145ACBA">
                <v:shape id="_x0000_i1713" type="#_x0000_t75" style="width:6.75pt;height:12pt" o:ole="">
                  <v:imagedata r:id="rId1418" o:title=""/>
                </v:shape>
                <o:OLEObject Type="Embed" ProgID="Equation.DSMT4" ShapeID="_x0000_i1713" DrawAspect="Content" ObjectID="_1690485360" r:id="rId1419"/>
              </w:object>
            </w:r>
            <w:r w:rsidRPr="00665F98">
              <w:rPr>
                <w:rFonts w:ascii="Chu Van An" w:hAnsi="Chu Van An" w:cs="Chu Van An"/>
              </w:rPr>
              <w:t xml:space="preserve"> giây. Tính vận tốc tức thời của vật tại thời điểm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600" w:dyaOrig="285" w14:anchorId="39001F62">
                <v:shape id="_x0000_i1714" type="#_x0000_t75" style="width:30pt;height:14.25pt" o:ole="">
                  <v:imagedata r:id="rId1420" o:title=""/>
                </v:shape>
                <o:OLEObject Type="Embed" ProgID="Equation.DSMT4" ShapeID="_x0000_i1714" DrawAspect="Content" ObjectID="_1690485361" r:id="rId1421"/>
              </w:object>
            </w:r>
            <w:r w:rsidRPr="00665F98">
              <w:rPr>
                <w:rFonts w:ascii="Chu Van An" w:hAnsi="Chu Van An" w:cs="Chu Van An"/>
              </w:rPr>
              <w:t xml:space="preserve"> (giây).</w:t>
            </w:r>
          </w:p>
          <w:p w14:paraId="4E33DBC0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855" w:dyaOrig="405" w14:anchorId="54C0B4D6">
                <v:shape id="_x0000_i1715" type="#_x0000_t75" style="width:42.75pt;height:20.25pt" o:ole="">
                  <v:imagedata r:id="rId1422" o:title=""/>
                </v:shape>
                <o:OLEObject Type="Embed" ProgID="Equation.DSMT4" ShapeID="_x0000_i1715" DrawAspect="Content" ObjectID="_1690485362" r:id="rId1423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885" w:dyaOrig="405" w14:anchorId="7FE66575">
                <v:shape id="_x0000_i1716" type="#_x0000_t75" style="width:44.25pt;height:20.25pt" o:ole="">
                  <v:imagedata r:id="rId1424" o:title=""/>
                </v:shape>
                <o:OLEObject Type="Embed" ProgID="Equation.DSMT4" ShapeID="_x0000_i1716" DrawAspect="Content" ObjectID="_1690485363" r:id="rId1425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855" w:dyaOrig="405" w14:anchorId="44CF330A">
                <v:shape id="_x0000_i1717" type="#_x0000_t75" style="width:42.75pt;height:20.25pt" o:ole="">
                  <v:imagedata r:id="rId1426" o:title=""/>
                </v:shape>
                <o:OLEObject Type="Embed" ProgID="Equation.DSMT4" ShapeID="_x0000_i1717" DrawAspect="Content" ObjectID="_1690485364" r:id="rId1427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975" w:dyaOrig="405" w14:anchorId="5BE5D216">
                <v:shape id="_x0000_i1718" type="#_x0000_t75" style="width:48.75pt;height:20.25pt" o:ole="">
                  <v:imagedata r:id="rId1428" o:title=""/>
                </v:shape>
                <o:OLEObject Type="Embed" ProgID="Equation.DSMT4" ShapeID="_x0000_i1718" DrawAspect="Content" ObjectID="_1690485365" r:id="rId1429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368234BC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3C2DDDEC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567A14CF" w14:textId="77777777" w:rsidTr="00FE08EB">
        <w:tc>
          <w:tcPr>
            <w:tcW w:w="5727" w:type="dxa"/>
            <w:shd w:val="clear" w:color="auto" w:fill="auto"/>
          </w:tcPr>
          <w:p w14:paraId="2404CD2E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lang w:val="vi-VN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>Câu 3:</w:t>
            </w:r>
            <w:r w:rsidRPr="00665F98">
              <w:rPr>
                <w:rFonts w:ascii="Chu Van An" w:hAnsi="Chu Van An" w:cs="Chu Van An"/>
                <w:lang w:val="vi-VN"/>
              </w:rPr>
              <w:t xml:space="preserve">Một chất điểm chuyển động theo phương trình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825" w:dyaOrig="405" w14:anchorId="1AB96C76">
                <v:shape id="_x0000_i1719" type="#_x0000_t75" style="width:41.25pt;height:20.25pt" o:ole="">
                  <v:imagedata r:id="rId1430" o:title=""/>
                </v:shape>
                <o:OLEObject Type="Embed" ProgID="Equation.DSMT4" ShapeID="_x0000_i1719" DrawAspect="Content" ObjectID="_1690485366" r:id="rId1431"/>
              </w:object>
            </w:r>
            <w:r w:rsidRPr="00665F98">
              <w:rPr>
                <w:rFonts w:ascii="Chu Van An" w:hAnsi="Chu Van An" w:cs="Chu Van An"/>
                <w:lang w:val="vi-VN"/>
              </w:rPr>
              <w:t xml:space="preserve">. Vận tốc tức thời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5682B5DF">
                <v:shape id="_x0000_i1720" type="#_x0000_t75" style="width:6.75pt;height:12pt" o:ole="">
                  <v:imagedata r:id="rId1432" o:title=""/>
                </v:shape>
                <o:OLEObject Type="Embed" ProgID="Equation.DSMT4" ShapeID="_x0000_i1720" DrawAspect="Content" ObjectID="_1690485367" r:id="rId1433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của chất điểm được tính theo công thứ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>C.</w:t>
            </w:r>
          </w:p>
          <w:p w14:paraId="6740153B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65F98">
              <w:rPr>
                <w:rFonts w:ascii="Chu Van An" w:hAnsi="Chu Van An" w:cs="Chu Van An"/>
                <w:lang w:val="vi-VN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4"/>
                <w:lang w:val="vi-VN"/>
              </w:rPr>
              <w:object w:dxaOrig="1020" w:dyaOrig="420" w14:anchorId="6F87FF08">
                <v:shape id="_x0000_i1721" type="#_x0000_t75" style="width:51pt;height:21pt" o:ole="">
                  <v:imagedata r:id="rId1434" o:title=""/>
                </v:shape>
                <o:OLEObject Type="Embed" ProgID="Equation.DSMT4" ShapeID="_x0000_i1721" DrawAspect="Content" ObjectID="_1690485368" r:id="rId1435"/>
              </w:object>
            </w:r>
            <w:r w:rsidRPr="00665F98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4"/>
                <w:lang w:val="vi-VN"/>
              </w:rPr>
              <w:object w:dxaOrig="945" w:dyaOrig="405" w14:anchorId="4F4FB9A3">
                <v:shape id="_x0000_i1722" type="#_x0000_t75" style="width:47.25pt;height:20.25pt" o:ole="">
                  <v:imagedata r:id="rId1436" o:title=""/>
                </v:shape>
                <o:OLEObject Type="Embed" ProgID="Equation.DSMT4" ShapeID="_x0000_i1722" DrawAspect="Content" ObjectID="_1690485369" r:id="rId1437"/>
              </w:object>
            </w:r>
            <w:r w:rsidRPr="00665F98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</w:p>
          <w:p w14:paraId="207B6921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4"/>
                <w:lang w:val="vi-VN"/>
              </w:rPr>
              <w:object w:dxaOrig="885" w:dyaOrig="405" w14:anchorId="40917310">
                <v:shape id="_x0000_i1723" type="#_x0000_t75" style="width:44.25pt;height:20.25pt" o:ole="">
                  <v:imagedata r:id="rId1438" o:title=""/>
                </v:shape>
                <o:OLEObject Type="Embed" ProgID="Equation.DSMT4" ShapeID="_x0000_i1723" DrawAspect="Content" ObjectID="_1690485370" r:id="rId1439"/>
              </w:object>
            </w:r>
            <w:r w:rsidRPr="00665F98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4"/>
                <w:lang w:val="vi-VN"/>
              </w:rPr>
              <w:object w:dxaOrig="915" w:dyaOrig="405" w14:anchorId="26F80647">
                <v:shape id="_x0000_i1724" type="#_x0000_t75" style="width:45.75pt;height:20.25pt" o:ole="">
                  <v:imagedata r:id="rId1440" o:title=""/>
                </v:shape>
                <o:OLEObject Type="Embed" ProgID="Equation.DSMT4" ShapeID="_x0000_i1724" DrawAspect="Content" ObjectID="_1690485371" r:id="rId1441"/>
              </w:object>
            </w:r>
            <w:r w:rsidRPr="00665F98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</w:p>
          <w:p w14:paraId="397CD1A8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0483FC7E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040E1A88" w14:textId="77777777" w:rsidTr="00FE08EB">
        <w:tc>
          <w:tcPr>
            <w:tcW w:w="5727" w:type="dxa"/>
            <w:shd w:val="clear" w:color="auto" w:fill="auto"/>
          </w:tcPr>
          <w:p w14:paraId="247D3B64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665F98">
              <w:rPr>
                <w:rFonts w:ascii="Chu Van An" w:hAnsi="Chu Van An" w:cs="Chu Van An"/>
              </w:rPr>
              <w:t xml:space="preserve">Một chất điểm chuyển động theo quy luật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500" w:dyaOrig="405" w14:anchorId="1415A6FD">
                <v:shape id="_x0000_i1725" type="#_x0000_t75" style="width:75pt;height:20.25pt" o:ole="">
                  <v:imagedata r:id="rId1442" o:title=""/>
                </v:shape>
                <o:OLEObject Type="Embed" ProgID="Equation.DSMT4" ShapeID="_x0000_i1725" DrawAspect="Content" ObjectID="_1690485372" r:id="rId1443"/>
              </w:object>
            </w:r>
            <w:r w:rsidRPr="00665F98">
              <w:rPr>
                <w:rFonts w:ascii="Chu Van An" w:hAnsi="Chu Van An" w:cs="Chu Van An"/>
              </w:rPr>
              <w:t xml:space="preserve"> với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1DB3FF8B">
                <v:shape id="_x0000_i1726" type="#_x0000_t75" style="width:6.75pt;height:12pt" o:ole="">
                  <v:imagedata r:id="rId1444" o:title=""/>
                </v:shape>
                <o:OLEObject Type="Embed" ProgID="Equation.DSMT4" ShapeID="_x0000_i1726" DrawAspect="Content" ObjectID="_1690485373" r:id="rId1445"/>
              </w:object>
            </w:r>
            <w:r w:rsidRPr="00665F98">
              <w:rPr>
                <w:rFonts w:ascii="Chu Van An" w:hAnsi="Chu Van An" w:cs="Chu Van An"/>
              </w:rPr>
              <w:t xml:space="preserve"> là thời gian tính từ lúc bắt đầu chuyển động,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465" w:dyaOrig="405" w14:anchorId="1D5F43DA">
                <v:shape id="_x0000_i1727" type="#_x0000_t75" style="width:23.25pt;height:20.25pt" o:ole="">
                  <v:imagedata r:id="rId1446" o:title=""/>
                </v:shape>
                <o:OLEObject Type="Embed" ProgID="Equation.DSMT4" ShapeID="_x0000_i1727" DrawAspect="Content" ObjectID="_1690485374" r:id="rId1447"/>
              </w:object>
            </w:r>
            <w:r w:rsidRPr="00665F98">
              <w:rPr>
                <w:rFonts w:ascii="Chu Van An" w:hAnsi="Chu Van An" w:cs="Chu Van An"/>
              </w:rPr>
              <w:t xml:space="preserve"> là quãng đường đi được trong khoảng thời gian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6ABAB931">
                <v:shape id="_x0000_i1728" type="#_x0000_t75" style="width:6.75pt;height:12pt" o:ole="">
                  <v:imagedata r:id="rId1444" o:title=""/>
                </v:shape>
                <o:OLEObject Type="Embed" ProgID="Equation.DSMT4" ShapeID="_x0000_i1728" DrawAspect="Content" ObjectID="_1690485375" r:id="rId1448"/>
              </w:object>
            </w:r>
            <w:r w:rsidRPr="00665F98">
              <w:rPr>
                <w:rFonts w:ascii="Chu Van An" w:hAnsi="Chu Van An" w:cs="Chu Van An"/>
              </w:rPr>
              <w:t xml:space="preserve">. Tính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185F7315">
                <v:shape id="_x0000_i1729" type="#_x0000_t75" style="width:6.75pt;height:12pt" o:ole="">
                  <v:imagedata r:id="rId1444" o:title=""/>
                </v:shape>
                <o:OLEObject Type="Embed" ProgID="Equation.DSMT4" ShapeID="_x0000_i1729" DrawAspect="Content" ObjectID="_1690485376" r:id="rId1449"/>
              </w:object>
            </w:r>
            <w:r w:rsidRPr="00665F98">
              <w:rPr>
                <w:rFonts w:ascii="Chu Van An" w:hAnsi="Chu Van An" w:cs="Chu Van An"/>
              </w:rPr>
              <w:t xml:space="preserve"> tại đó vận tốc đạt giá trị lớn nhất.</w:t>
            </w:r>
          </w:p>
          <w:p w14:paraId="735C3E45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hAnsi="Chu Van An" w:cs="Chu Van An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555" w:dyaOrig="285" w14:anchorId="20CE9DC9">
                <v:shape id="_x0000_i1730" type="#_x0000_t75" style="width:27.75pt;height:14.25pt" o:ole="">
                  <v:imagedata r:id="rId1450" o:title=""/>
                </v:shape>
                <o:OLEObject Type="Embed" ProgID="Equation.DSMT4" ShapeID="_x0000_i1730" DrawAspect="Content" ObjectID="_1690485377" r:id="rId1451"/>
              </w:objec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555" w:dyaOrig="285" w14:anchorId="3187E17E">
                <v:shape id="_x0000_i1731" type="#_x0000_t75" style="width:27.75pt;height:14.25pt" o:ole="">
                  <v:imagedata r:id="rId1452" o:title=""/>
                </v:shape>
                <o:OLEObject Type="Embed" ProgID="Equation.DSMT4" ShapeID="_x0000_i1731" DrawAspect="Content" ObjectID="_1690485378" r:id="rId1453"/>
              </w:objec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540" w:dyaOrig="285" w14:anchorId="44E25E76">
                <v:shape id="_x0000_i1732" type="#_x0000_t75" style="width:27pt;height:14.25pt" o:ole="">
                  <v:imagedata r:id="rId1454" o:title=""/>
                </v:shape>
                <o:OLEObject Type="Embed" ProgID="Equation.DSMT4" ShapeID="_x0000_i1732" DrawAspect="Content" ObjectID="_1690485379" r:id="rId1455"/>
              </w:objec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555" w:dyaOrig="285" w14:anchorId="3B4EBDD8">
                <v:shape id="_x0000_i1733" type="#_x0000_t75" style="width:27.75pt;height:14.25pt" o:ole="">
                  <v:imagedata r:id="rId1456" o:title=""/>
                </v:shape>
                <o:OLEObject Type="Embed" ProgID="Equation.DSMT4" ShapeID="_x0000_i1733" DrawAspect="Content" ObjectID="_1690485380" r:id="rId1457"/>
              </w:object>
            </w:r>
          </w:p>
          <w:p w14:paraId="34CDE031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591E8CD8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693653BB" w14:textId="77777777" w:rsidTr="00FE08EB">
        <w:tc>
          <w:tcPr>
            <w:tcW w:w="5727" w:type="dxa"/>
            <w:shd w:val="clear" w:color="auto" w:fill="auto"/>
          </w:tcPr>
          <w:p w14:paraId="2C1C81A3" w14:textId="77777777" w:rsidR="00F41B3F" w:rsidRPr="00665F98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65F98">
              <w:rPr>
                <w:rFonts w:ascii="Chu Van An" w:eastAsia="Calibri" w:hAnsi="Chu Van An" w:cs="Chu Van An"/>
                <w:b/>
                <w:color w:val="0000FF"/>
              </w:rPr>
              <w:t>Câu 5:</w:t>
            </w:r>
            <w:r w:rsidRPr="00665F98">
              <w:rPr>
                <w:rFonts w:ascii="Chu Van An" w:hAnsi="Chu Van An" w:cs="Chu Van An"/>
              </w:rPr>
              <w:t xml:space="preserve">Một chuyển động thẳng xác định bởi phương trình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770" w:dyaOrig="405" w14:anchorId="56D5CD4D">
                <v:shape id="_x0000_i1734" type="#_x0000_t75" style="width:88.5pt;height:20.25pt" o:ole="">
                  <v:imagedata r:id="rId1458" o:title=""/>
                </v:shape>
                <o:OLEObject Type="Embed" ProgID="Equation.DSMT4" ShapeID="_x0000_i1734" DrawAspect="Content" ObjectID="_1690485381" r:id="rId1459"/>
              </w:object>
            </w:r>
            <w:r w:rsidRPr="00665F98">
              <w:rPr>
                <w:rFonts w:ascii="Chu Van An" w:hAnsi="Chu Van An" w:cs="Chu Van An"/>
              </w:rPr>
              <w:t xml:space="preserve">, trong đó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6331E7E6">
                <v:shape id="_x0000_i1735" type="#_x0000_t75" style="width:6.75pt;height:12pt" o:ole="">
                  <v:imagedata r:id="rId1460" o:title=""/>
                </v:shape>
                <o:OLEObject Type="Embed" ProgID="Equation.DSMT4" ShapeID="_x0000_i1735" DrawAspect="Content" ObjectID="_1690485382" r:id="rId1461"/>
              </w:object>
            </w:r>
            <w:r w:rsidRPr="00665F98">
              <w:rPr>
                <w:rFonts w:ascii="Chu Van An" w:hAnsi="Chu Van An" w:cs="Chu Van An"/>
              </w:rPr>
              <w:t xml:space="preserve"> được tính bằng giây và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225" w:dyaOrig="285" w14:anchorId="0C9A5619">
                <v:shape id="_x0000_i1736" type="#_x0000_t75" style="width:11.25pt;height:14.25pt" o:ole="">
                  <v:imagedata r:id="rId1462" o:title=""/>
                </v:shape>
                <o:OLEObject Type="Embed" ProgID="Equation.DSMT4" ShapeID="_x0000_i1736" DrawAspect="Content" ObjectID="_1690485383" r:id="rId1463"/>
              </w:object>
            </w:r>
            <w:r w:rsidRPr="00665F98">
              <w:rPr>
                <w:rFonts w:ascii="Chu Van An" w:hAnsi="Chu Van An" w:cs="Chu Van An"/>
              </w:rPr>
              <w:t xml:space="preserve"> được tính bằng mét. Khẳng định nào sau đây đúng?</w:t>
            </w:r>
          </w:p>
          <w:p w14:paraId="5CA626D3" w14:textId="77777777" w:rsidR="00F41B3F" w:rsidRPr="00665F98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</w:rPr>
              <w:t xml:space="preserve">Vận tốc của chuyển động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615" w:dyaOrig="285" w14:anchorId="17E5B402">
                <v:shape id="_x0000_i1737" type="#_x0000_t75" style="width:30.75pt;height:14.25pt" o:ole="">
                  <v:imagedata r:id="rId1464" o:title=""/>
                </v:shape>
                <o:OLEObject Type="Embed" ProgID="Equation.DSMT4" ShapeID="_x0000_i1737" DrawAspect="Content" ObjectID="_1690485384" r:id="rId1465"/>
              </w:object>
            </w:r>
            <w:r w:rsidRPr="00665F98">
              <w:rPr>
                <w:rFonts w:ascii="Chu Van An" w:hAnsi="Chu Van An" w:cs="Chu Van An"/>
              </w:rPr>
              <w:t xml:space="preserve"> là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155" w:dyaOrig="315" w14:anchorId="623769AC">
                <v:shape id="_x0000_i1738" type="#_x0000_t75" style="width:57.75pt;height:15.75pt" o:ole="">
                  <v:imagedata r:id="rId1466" o:title=""/>
                </v:shape>
                <o:OLEObject Type="Embed" ProgID="Equation.DSMT4" ShapeID="_x0000_i1738" DrawAspect="Content" ObjectID="_1690485385" r:id="rId1467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6D2C59F8" w14:textId="77777777" w:rsidR="00F41B3F" w:rsidRPr="00665F98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B.</w:t>
            </w:r>
            <w:r w:rsidRPr="00665F9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</w:rPr>
              <w:t xml:space="preserve">Vận tốc của chuyển động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615" w:dyaOrig="285" w14:anchorId="02DDC720">
                <v:shape id="_x0000_i1739" type="#_x0000_t75" style="width:30.75pt;height:14.25pt" o:ole="">
                  <v:imagedata r:id="rId1464" o:title=""/>
                </v:shape>
                <o:OLEObject Type="Embed" ProgID="Equation.DSMT4" ShapeID="_x0000_i1739" DrawAspect="Content" ObjectID="_1690485386" r:id="rId1468"/>
              </w:object>
            </w:r>
            <w:r w:rsidRPr="00665F98">
              <w:rPr>
                <w:rFonts w:ascii="Chu Van An" w:hAnsi="Chu Van An" w:cs="Chu Van An"/>
              </w:rPr>
              <w:t xml:space="preserve"> là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155" w:dyaOrig="315" w14:anchorId="112CCFB9">
                <v:shape id="_x0000_i1740" type="#_x0000_t75" style="width:57.75pt;height:15.75pt" o:ole="">
                  <v:imagedata r:id="rId1469" o:title=""/>
                </v:shape>
                <o:OLEObject Type="Embed" ProgID="Equation.DSMT4" ShapeID="_x0000_i1740" DrawAspect="Content" ObjectID="_1690485387" r:id="rId1470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59847FD2" w14:textId="77777777" w:rsidR="00F41B3F" w:rsidRPr="00665F98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65F9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</w:rPr>
              <w:t xml:space="preserve">Vận tốc của chuyển động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600" w:dyaOrig="285" w14:anchorId="7F29AF6B">
                <v:shape id="_x0000_i1741" type="#_x0000_t75" style="width:30pt;height:14.25pt" o:ole="">
                  <v:imagedata r:id="rId1471" o:title=""/>
                </v:shape>
                <o:OLEObject Type="Embed" ProgID="Equation.DSMT4" ShapeID="_x0000_i1741" DrawAspect="Content" ObjectID="_1690485388" r:id="rId1472"/>
              </w:object>
            </w:r>
            <w:r w:rsidRPr="00665F98">
              <w:rPr>
                <w:rFonts w:ascii="Chu Van An" w:hAnsi="Chu Van An" w:cs="Chu Van An"/>
              </w:rPr>
              <w:t xml:space="preserve"> là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140" w:dyaOrig="315" w14:anchorId="7D3B8A16">
                <v:shape id="_x0000_i1742" type="#_x0000_t75" style="width:57pt;height:15.75pt" o:ole="">
                  <v:imagedata r:id="rId1473" o:title=""/>
                </v:shape>
                <o:OLEObject Type="Embed" ProgID="Equation.DSMT4" ShapeID="_x0000_i1742" DrawAspect="Content" ObjectID="_1690485389" r:id="rId1474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4B287787" w14:textId="77777777" w:rsidR="00F41B3F" w:rsidRPr="00665F98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D.</w:t>
            </w:r>
            <w:r w:rsidRPr="00665F9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</w:rPr>
              <w:t xml:space="preserve">Vận tốc của chuyển động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600" w:dyaOrig="285" w14:anchorId="702D75AF">
                <v:shape id="_x0000_i1743" type="#_x0000_t75" style="width:30pt;height:14.25pt" o:ole="">
                  <v:imagedata r:id="rId1471" o:title=""/>
                </v:shape>
                <o:OLEObject Type="Embed" ProgID="Equation.DSMT4" ShapeID="_x0000_i1743" DrawAspect="Content" ObjectID="_1690485390" r:id="rId1475"/>
              </w:object>
            </w:r>
            <w:r w:rsidRPr="00665F98">
              <w:rPr>
                <w:rFonts w:ascii="Chu Van An" w:hAnsi="Chu Van An" w:cs="Chu Van An"/>
              </w:rPr>
              <w:t xml:space="preserve"> là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035" w:dyaOrig="315" w14:anchorId="1B08B8FB">
                <v:shape id="_x0000_i1744" type="#_x0000_t75" style="width:51.75pt;height:15.75pt" o:ole="">
                  <v:imagedata r:id="rId1476" o:title=""/>
                </v:shape>
                <o:OLEObject Type="Embed" ProgID="Equation.DSMT4" ShapeID="_x0000_i1744" DrawAspect="Content" ObjectID="_1690485391" r:id="rId1477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6A7E4085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087E1D4A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1865FFB6" w14:textId="77777777" w:rsidTr="00FE08EB">
        <w:tc>
          <w:tcPr>
            <w:tcW w:w="5727" w:type="dxa"/>
            <w:shd w:val="clear" w:color="auto" w:fill="auto"/>
          </w:tcPr>
          <w:p w14:paraId="64372172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  <w:b/>
                <w:color w:val="000080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</w:rPr>
              <w:t>Câu 6:</w: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 xml:space="preserve">Một vật chuyển động với phương trình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395" w:dyaOrig="405" w14:anchorId="38AD3925">
                <v:shape id="_x0000_i1745" type="#_x0000_t75" style="width:69.75pt;height:20.25pt" o:ole="">
                  <v:imagedata r:id="rId1478" o:title=""/>
                </v:shape>
                <o:OLEObject Type="Embed" ProgID="Equation.DSMT4" ShapeID="_x0000_i1745" DrawAspect="Content" ObjectID="_1690485392" r:id="rId1479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 xml:space="preserve">, trong đó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35" w:dyaOrig="240" w14:anchorId="6876109D">
                <v:shape id="_x0000_i1746" type="#_x0000_t75" style="width:6.75pt;height:12pt" o:ole="">
                  <v:imagedata r:id="rId1480" o:title=""/>
                </v:shape>
                <o:OLEObject Type="Embed" ProgID="Equation.DSMT4" ShapeID="_x0000_i1746" DrawAspect="Content" ObjectID="_1690485393" r:id="rId1481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 xml:space="preserve">(giây) là khoảng thời gian tính từ lúc vật bắt đầu di chuyển,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495" w:dyaOrig="405" w14:anchorId="14683E84">
                <v:shape id="_x0000_i1747" type="#_x0000_t75" style="width:24.75pt;height:20.25pt" o:ole="">
                  <v:imagedata r:id="rId1482" o:title=""/>
                </v:shape>
                <o:OLEObject Type="Embed" ProgID="Equation.DSMT4" ShapeID="_x0000_i1747" DrawAspect="Content" ObjectID="_1690485394" r:id="rId1483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 xml:space="preserve"> (mét) là quảng đường vậy chuyển động được trong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35" w:dyaOrig="240" w14:anchorId="7E32FB82">
                <v:shape id="_x0000_i1748" type="#_x0000_t75" style="width:6.75pt;height:12pt" o:ole="">
                  <v:imagedata r:id="rId1480" o:title=""/>
                </v:shape>
                <o:OLEObject Type="Embed" ProgID="Equation.DSMT4" ShapeID="_x0000_i1748" DrawAspect="Content" ObjectID="_1690485395" r:id="rId1484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 xml:space="preserve"> giây. Tính gia tốc của vật tại thời điểm vận tốc bằng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840" w:dyaOrig="405" w14:anchorId="04E794DA">
                <v:shape id="_x0000_i1749" type="#_x0000_t75" style="width:42pt;height:20.25pt" o:ole="">
                  <v:imagedata r:id="rId1485" o:title=""/>
                </v:shape>
                <o:OLEObject Type="Embed" ProgID="Equation.DSMT4" ShapeID="_x0000_i1749" DrawAspect="Content" ObjectID="_1690485396" r:id="rId1486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320AFD90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65F98">
              <w:rPr>
                <w:rFonts w:ascii="Chu Van An" w:eastAsia="Times New Roman" w:hAnsi="Chu Van An" w:cs="Chu Van An"/>
                <w:b/>
                <w:color w:val="0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6"/>
              </w:rPr>
              <w:object w:dxaOrig="975" w:dyaOrig="465" w14:anchorId="434634F4">
                <v:shape id="_x0000_i1750" type="#_x0000_t75" style="width:48.75pt;height:23.25pt" o:ole="">
                  <v:imagedata r:id="rId1487" o:title=""/>
                </v:shape>
                <o:OLEObject Type="Embed" ProgID="Equation.DSMT4" ShapeID="_x0000_i1750" DrawAspect="Content" ObjectID="_1690485397" r:id="rId1488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6"/>
              </w:rPr>
              <w:object w:dxaOrig="975" w:dyaOrig="435" w14:anchorId="776A5299">
                <v:shape id="_x0000_i1751" type="#_x0000_t75" style="width:48.75pt;height:21.75pt" o:ole="">
                  <v:imagedata r:id="rId1489" o:title=""/>
                </v:shape>
                <o:OLEObject Type="Embed" ProgID="Equation.DSMT4" ShapeID="_x0000_i1751" DrawAspect="Content" ObjectID="_1690485398" r:id="rId1490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6"/>
              </w:rPr>
              <w:object w:dxaOrig="990" w:dyaOrig="465" w14:anchorId="44EFAF3E">
                <v:shape id="_x0000_i1752" type="#_x0000_t75" style="width:49.5pt;height:23.25pt" o:ole="">
                  <v:imagedata r:id="rId1491" o:title=""/>
                </v:shape>
                <o:OLEObject Type="Embed" ProgID="Equation.DSMT4" ShapeID="_x0000_i1752" DrawAspect="Content" ObjectID="_1690485399" r:id="rId1492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6"/>
              </w:rPr>
              <w:object w:dxaOrig="975" w:dyaOrig="465" w14:anchorId="3A22BA83">
                <v:shape id="_x0000_i1753" type="#_x0000_t75" style="width:48.75pt;height:23.25pt" o:ole="">
                  <v:imagedata r:id="rId1493" o:title=""/>
                </v:shape>
                <o:OLEObject Type="Embed" ProgID="Equation.DSMT4" ShapeID="_x0000_i1753" DrawAspect="Content" ObjectID="_1690485400" r:id="rId1494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6AAE4D69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3BDC95A7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459ACA3C" w14:textId="77777777" w:rsidTr="00FE08EB">
        <w:tc>
          <w:tcPr>
            <w:tcW w:w="5727" w:type="dxa"/>
            <w:shd w:val="clear" w:color="auto" w:fill="auto"/>
          </w:tcPr>
          <w:p w14:paraId="1C0FAD01" w14:textId="77777777" w:rsidR="00F41B3F" w:rsidRPr="00665F98" w:rsidRDefault="00F41B3F" w:rsidP="00085FB5">
            <w:pPr>
              <w:pStyle w:val="Normal0"/>
              <w:widowControl/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vi-VN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vi-VN"/>
              </w:rPr>
              <w:lastRenderedPageBreak/>
              <w:t>Câu 7:</w: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Cho chất điểm chuyển động với phương trình: </w:t>
            </w:r>
            <w:r w:rsidRPr="00665F98">
              <w:rPr>
                <w:rFonts w:ascii="Chu Van An" w:eastAsia="Times New Roman" w:hAnsi="Chu Van An" w:cs="Chu Van An"/>
                <w:position w:val="-24"/>
                <w:sz w:val="22"/>
                <w:szCs w:val="22"/>
              </w:rPr>
              <w:object w:dxaOrig="1485" w:dyaOrig="630" w14:anchorId="6159F706">
                <v:shape id="_x0000_i1754" type="#_x0000_t75" style="width:74.25pt;height:31.5pt" o:ole="">
                  <v:imagedata r:id="rId1495" o:title=""/>
                </v:shape>
                <o:OLEObject Type="Embed" ProgID="Equation.DSMT4" ShapeID="_x0000_i1754" DrawAspect="Content" ObjectID="_1690485401" r:id="rId1496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, trong đó </w:t>
            </w:r>
            <w:r w:rsidRPr="00665F98">
              <w:rPr>
                <w:rFonts w:ascii="Chu Van An" w:eastAsia="Times New Roman" w:hAnsi="Chu Van An" w:cs="Chu Van An"/>
                <w:position w:val="-6"/>
                <w:sz w:val="22"/>
                <w:szCs w:val="22"/>
              </w:rPr>
              <w:object w:dxaOrig="180" w:dyaOrig="210" w14:anchorId="53668D4D">
                <v:shape id="_x0000_i1755" type="#_x0000_t75" style="width:9pt;height:11.25pt" o:ole="">
                  <v:imagedata r:id="rId1497" o:title=""/>
                </v:shape>
                <o:OLEObject Type="Embed" ProgID="Equation.DSMT4" ShapeID="_x0000_i1755" DrawAspect="Content" ObjectID="_1690485402" r:id="rId1498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được tính bằng mét </w:t>
            </w:r>
            <w:r w:rsidRPr="00665F98">
              <w:rPr>
                <w:rFonts w:ascii="Chu Van An" w:eastAsia="Times New Roman" w:hAnsi="Chu Van An" w:cs="Chu Van An"/>
                <w:position w:val="-14"/>
                <w:sz w:val="22"/>
                <w:szCs w:val="22"/>
              </w:rPr>
              <w:object w:dxaOrig="450" w:dyaOrig="390" w14:anchorId="2047A0EF">
                <v:shape id="_x0000_i1756" type="#_x0000_t75" style="width:22.5pt;height:19.5pt" o:ole="">
                  <v:imagedata r:id="rId1499" o:title=""/>
                </v:shape>
                <o:OLEObject Type="Embed" ProgID="Equation.DSMT4" ShapeID="_x0000_i1756" DrawAspect="Content" ObjectID="_1690485403" r:id="rId1500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, </w:t>
            </w:r>
            <w:r w:rsidRPr="00665F98">
              <w:rPr>
                <w:rFonts w:ascii="Chu Van An" w:eastAsia="Times New Roman" w:hAnsi="Chu Van An" w:cs="Chu Van An"/>
                <w:position w:val="-6"/>
                <w:sz w:val="22"/>
                <w:szCs w:val="22"/>
              </w:rPr>
              <w:object w:dxaOrig="150" w:dyaOrig="255" w14:anchorId="76F5C21E">
                <v:shape id="_x0000_i1757" type="#_x0000_t75" style="width:7.5pt;height:12.75pt" o:ole="">
                  <v:imagedata r:id="rId1501" o:title=""/>
                </v:shape>
                <o:OLEObject Type="Embed" ProgID="Equation.DSMT4" ShapeID="_x0000_i1757" DrawAspect="Content" ObjectID="_1690485404" r:id="rId1502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được tính bằng giây </w:t>
            </w:r>
            <w:r w:rsidRPr="00665F98">
              <w:rPr>
                <w:rFonts w:ascii="Chu Van An" w:eastAsia="Times New Roman" w:hAnsi="Chu Van An" w:cs="Chu Van An"/>
                <w:position w:val="-14"/>
                <w:sz w:val="22"/>
                <w:szCs w:val="22"/>
              </w:rPr>
              <w:object w:dxaOrig="360" w:dyaOrig="390" w14:anchorId="4D24FC2C">
                <v:shape id="_x0000_i1758" type="#_x0000_t75" style="width:18.75pt;height:19.5pt" o:ole="">
                  <v:imagedata r:id="rId1503" o:title=""/>
                </v:shape>
                <o:OLEObject Type="Embed" ProgID="Equation.DSMT4" ShapeID="_x0000_i1758" DrawAspect="Content" ObjectID="_1690485405" r:id="rId1504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. Vận tốc của chuyển động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  <w:sz w:val="22"/>
                <w:szCs w:val="22"/>
              </w:rPr>
              <w:object w:dxaOrig="630" w:dyaOrig="270" w14:anchorId="1EEB06D1">
                <v:shape id="_x0000_i1759" type="#_x0000_t75" style="width:31.5pt;height:13.5pt" o:ole="">
                  <v:imagedata r:id="rId1505" o:title=""/>
                </v:shape>
                <o:OLEObject Type="Embed" ProgID="Equation.DSMT4" ShapeID="_x0000_i1759" DrawAspect="Content" ObjectID="_1690485406" r:id="rId1506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>bằng</w:t>
            </w:r>
          </w:p>
          <w:p w14:paraId="206CC892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170" w:dyaOrig="390" w14:anchorId="397149CE">
                <v:shape id="_x0000_i1760" type="#_x0000_t75" style="width:58.5pt;height:19.5pt" o:ole="">
                  <v:imagedata r:id="rId1507" o:title=""/>
                </v:shape>
                <o:OLEObject Type="Embed" ProgID="Equation.DSMT4" ShapeID="_x0000_i1760" DrawAspect="Content" ObjectID="_1690485407" r:id="rId1508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095" w:dyaOrig="390" w14:anchorId="4A29416C">
                <v:shape id="_x0000_i1761" type="#_x0000_t75" style="width:54.75pt;height:19.5pt" o:ole="">
                  <v:imagedata r:id="rId1509" o:title=""/>
                </v:shape>
                <o:OLEObject Type="Embed" ProgID="Equation.DSMT4" ShapeID="_x0000_i1761" DrawAspect="Content" ObjectID="_1690485408" r:id="rId1510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</w:p>
          <w:p w14:paraId="08574E47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095" w:dyaOrig="390" w14:anchorId="2BBFA10E">
                <v:shape id="_x0000_i1762" type="#_x0000_t75" style="width:54.75pt;height:19.5pt" o:ole="">
                  <v:imagedata r:id="rId1511" o:title=""/>
                </v:shape>
                <o:OLEObject Type="Embed" ProgID="Equation.DSMT4" ShapeID="_x0000_i1762" DrawAspect="Content" ObjectID="_1690485409" r:id="rId1512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095" w:dyaOrig="390" w14:anchorId="7192613C">
                <v:shape id="_x0000_i1763" type="#_x0000_t75" style="width:54.75pt;height:19.5pt" o:ole="">
                  <v:imagedata r:id="rId1513" o:title=""/>
                </v:shape>
                <o:OLEObject Type="Embed" ProgID="Equation.DSMT4" ShapeID="_x0000_i1763" DrawAspect="Content" ObjectID="_1690485410" r:id="rId1514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</w:p>
          <w:p w14:paraId="1862A6FA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1BAC8C9B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33ACD60B" w14:textId="77777777" w:rsidTr="00FE08EB">
        <w:tc>
          <w:tcPr>
            <w:tcW w:w="5727" w:type="dxa"/>
            <w:shd w:val="clear" w:color="auto" w:fill="auto"/>
          </w:tcPr>
          <w:p w14:paraId="5E4D34EA" w14:textId="77777777" w:rsidR="00F41B3F" w:rsidRPr="00665F98" w:rsidRDefault="00F41B3F" w:rsidP="00085FB5">
            <w:pPr>
              <w:pStyle w:val="cau"/>
              <w:spacing w:before="0" w:after="0"/>
              <w:ind w:left="0" w:firstLine="0"/>
              <w:mirrorIndents/>
              <w:jc w:val="left"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>Câu 8: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Một vật rơi tự do với phương trình chuyển động là </w:t>
            </w:r>
            <w:r w:rsidRPr="00665F98">
              <w:rPr>
                <w:rFonts w:ascii="Chu Van An" w:eastAsia="Calibri" w:hAnsi="Chu Van An" w:cs="Chu Van An"/>
                <w:color w:val="000000"/>
                <w:position w:val="-20"/>
                <w:sz w:val="22"/>
                <w:szCs w:val="22"/>
              </w:rPr>
              <w:object w:dxaOrig="885" w:dyaOrig="525" w14:anchorId="17A9421F">
                <v:shape id="_x0000_i1764" type="#_x0000_t75" style="width:44.25pt;height:26.25pt" o:ole="">
                  <v:imagedata r:id="rId1515" o:title=""/>
                </v:shape>
                <o:OLEObject Type="Embed" ProgID="Equation.DSMT4" ShapeID="_x0000_i1764" DrawAspect="Content" ObjectID="_1690485411" r:id="rId1516"/>
              </w:objec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, trong đó t tính bằng giây </w:t>
            </w:r>
            <w:r w:rsidRPr="00665F98">
              <w:rPr>
                <w:rFonts w:ascii="Chu Van An" w:eastAsia="Calibri" w:hAnsi="Chu Van An" w:cs="Chu Van An"/>
                <w:color w:val="000000"/>
                <w:position w:val="-14"/>
                <w:sz w:val="22"/>
                <w:szCs w:val="22"/>
              </w:rPr>
              <w:object w:dxaOrig="345" w:dyaOrig="390" w14:anchorId="535A5489">
                <v:shape id="_x0000_i1765" type="#_x0000_t75" style="width:17.25pt;height:19.5pt" o:ole="">
                  <v:imagedata r:id="rId1517" o:title=""/>
                </v:shape>
                <o:OLEObject Type="Embed" ProgID="Equation.DSMT4" ShapeID="_x0000_i1765" DrawAspect="Content" ObjectID="_1690485412" r:id="rId1518"/>
              </w:object>
            </w:r>
            <w:r w:rsidRPr="00665F98">
              <w:rPr>
                <w:rFonts w:ascii="Chu Van An" w:hAnsi="Chu Van An" w:cs="Chu Van An"/>
                <w:color w:val="000000" w:themeColor="text1"/>
                <w:sz w:val="22"/>
                <w:szCs w:val="22"/>
              </w:rPr>
              <w:t xml:space="preserve">, 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S tính bằng mét </w:t>
            </w:r>
            <w:r w:rsidRPr="00665F98">
              <w:rPr>
                <w:rFonts w:ascii="Chu Van An" w:eastAsia="Calibri" w:hAnsi="Chu Van An" w:cs="Chu Van An"/>
                <w:color w:val="000000"/>
                <w:position w:val="-14"/>
                <w:sz w:val="22"/>
                <w:szCs w:val="22"/>
              </w:rPr>
              <w:object w:dxaOrig="435" w:dyaOrig="390" w14:anchorId="4B69EB3A">
                <v:shape id="_x0000_i1766" type="#_x0000_t75" style="width:21.75pt;height:19.5pt" o:ole="">
                  <v:imagedata r:id="rId1519" o:title=""/>
                </v:shape>
                <o:OLEObject Type="Embed" ProgID="Equation.DSMT4" ShapeID="_x0000_i1766" DrawAspect="Content" ObjectID="_1690485413" r:id="rId1520"/>
              </w:objec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và </w:t>
            </w:r>
            <w:r w:rsidRPr="00665F98">
              <w:rPr>
                <w:rFonts w:ascii="Chu Van An" w:eastAsia="Calibri" w:hAnsi="Chu Van An" w:cs="Chu Van An"/>
                <w:color w:val="000000"/>
                <w:position w:val="-10"/>
                <w:sz w:val="22"/>
                <w:szCs w:val="22"/>
              </w:rPr>
              <w:object w:dxaOrig="1200" w:dyaOrig="360" w14:anchorId="3971F9A5">
                <v:shape id="_x0000_i1767" type="#_x0000_t75" style="width:60pt;height:18.75pt" o:ole="">
                  <v:imagedata r:id="rId1521" o:title=""/>
                </v:shape>
                <o:OLEObject Type="Embed" ProgID="Equation.DSMT4" ShapeID="_x0000_i1767" DrawAspect="Content" ObjectID="_1690485414" r:id="rId1522"/>
              </w:objec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. Vận tốc của vật tại thời điểm </w:t>
            </w:r>
            <w:r w:rsidRPr="00665F98">
              <w:rPr>
                <w:rFonts w:ascii="Chu Van An" w:eastAsia="Calibri" w:hAnsi="Chu Van An" w:cs="Chu Van An"/>
                <w:color w:val="000000"/>
                <w:position w:val="-6"/>
                <w:sz w:val="22"/>
                <w:szCs w:val="22"/>
              </w:rPr>
              <w:object w:dxaOrig="630" w:dyaOrig="285" w14:anchorId="64830628">
                <v:shape id="_x0000_i1768" type="#_x0000_t75" style="width:31.5pt;height:14.25pt" o:ole="">
                  <v:imagedata r:id="rId1523" o:title=""/>
                </v:shape>
                <o:OLEObject Type="Embed" ProgID="Equation.DSMT4" ShapeID="_x0000_i1768" DrawAspect="Content" ObjectID="_1690485415" r:id="rId1524"/>
              </w:objec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>là</w:t>
            </w:r>
          </w:p>
          <w:p w14:paraId="52F3DC09" w14:textId="77777777" w:rsidR="00F41B3F" w:rsidRPr="00665F98" w:rsidRDefault="00F41B3F" w:rsidP="00085FB5">
            <w:pPr>
              <w:pStyle w:val="tn1dong"/>
              <w:tabs>
                <w:tab w:val="clear" w:pos="425"/>
                <w:tab w:val="clear" w:pos="2268"/>
                <w:tab w:val="clear" w:pos="4111"/>
                <w:tab w:val="clear" w:pos="5954"/>
                <w:tab w:val="left" w:pos="85"/>
                <w:tab w:val="left" w:pos="3146"/>
              </w:tabs>
              <w:ind w:left="0" w:firstLine="0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>v = 9,8 m/s.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B.  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>v = 4,9 m/s.</w:t>
            </w:r>
          </w:p>
          <w:p w14:paraId="704D15BD" w14:textId="77777777" w:rsidR="00F41B3F" w:rsidRPr="00665F98" w:rsidRDefault="00F41B3F" w:rsidP="00085FB5">
            <w:pPr>
              <w:pStyle w:val="tn1dong"/>
              <w:tabs>
                <w:tab w:val="clear" w:pos="425"/>
                <w:tab w:val="clear" w:pos="2268"/>
                <w:tab w:val="clear" w:pos="4111"/>
                <w:tab w:val="clear" w:pos="5954"/>
                <w:tab w:val="left" w:pos="85"/>
                <w:tab w:val="left" w:pos="3146"/>
              </w:tabs>
              <w:ind w:left="0" w:firstLine="0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C.  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>v = 19,6 m/s.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D.  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>v = 39,2 m/s.</w:t>
            </w:r>
          </w:p>
          <w:p w14:paraId="5847F702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33CC"/>
              </w:rPr>
            </w:pPr>
            <w:r w:rsidRPr="00665F98">
              <w:rPr>
                <w:rFonts w:ascii="Chu Van An" w:hAnsi="Chu Van An" w:cs="Chu Van An"/>
                <w:b/>
                <w:color w:val="0033CC"/>
              </w:rPr>
              <w:t>Lời giải</w:t>
            </w:r>
          </w:p>
          <w:p w14:paraId="5BDBF199" w14:textId="77777777" w:rsidR="00F41B3F" w:rsidRPr="00665F98" w:rsidRDefault="00F41B3F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pt-BR"/>
              </w:rPr>
            </w:pPr>
            <w:r w:rsidRPr="00665F98">
              <w:rPr>
                <w:rFonts w:ascii="Chu Van An" w:eastAsia="Calibri" w:hAnsi="Chu Van An" w:cs="Chu Van An"/>
                <w:b/>
                <w:color w:val="0000FF"/>
                <w:lang w:val="pt-BR"/>
              </w:rPr>
              <w:t>Chọn C</w:t>
            </w:r>
          </w:p>
          <w:p w14:paraId="1FD06DAD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  <w:noProof/>
                <w:lang w:val="fr-FR"/>
              </w:rPr>
            </w:pPr>
            <w:r w:rsidRPr="00665F98">
              <w:rPr>
                <w:rFonts w:ascii="Chu Van An" w:hAnsi="Chu Van An" w:cs="Chu Van An"/>
                <w:noProof/>
                <w:lang w:val="fr-FR"/>
              </w:rPr>
              <w:t xml:space="preserve">Ta có </w:t>
            </w:r>
            <w:r w:rsidRPr="00665F98">
              <w:rPr>
                <w:rFonts w:ascii="Chu Van An" w:eastAsia="Times New Roman" w:hAnsi="Chu Van An" w:cs="Chu Van An"/>
                <w:noProof/>
                <w:position w:val="-14"/>
              </w:rPr>
              <w:object w:dxaOrig="3780" w:dyaOrig="390" w14:anchorId="119016DC">
                <v:shape id="_x0000_i1769" type="#_x0000_t75" style="width:189pt;height:19.5pt" o:ole="">
                  <v:imagedata r:id="rId1525" o:title=""/>
                </v:shape>
                <o:OLEObject Type="Embed" ProgID="Equation.DSMT4" ShapeID="_x0000_i1769" DrawAspect="Content" ObjectID="_1690485416" r:id="rId1526"/>
              </w:object>
            </w:r>
            <w:r w:rsidRPr="00665F98">
              <w:rPr>
                <w:rFonts w:ascii="Chu Van An" w:hAnsi="Chu Van An" w:cs="Chu Van An"/>
                <w:noProof/>
                <w:lang w:val="fr-FR"/>
              </w:rPr>
              <w:t>.</w:t>
            </w:r>
          </w:p>
          <w:p w14:paraId="1A0C3953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61FFF6D3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37273E08" w14:textId="77777777" w:rsidTr="00FE08EB">
        <w:tc>
          <w:tcPr>
            <w:tcW w:w="5727" w:type="dxa"/>
            <w:shd w:val="clear" w:color="auto" w:fill="auto"/>
          </w:tcPr>
          <w:p w14:paraId="089C323A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</w:rPr>
              <w:t>Câu 9:</w:t>
            </w:r>
            <w:r w:rsidRPr="00665F98">
              <w:rPr>
                <w:rFonts w:ascii="Chu Van An" w:eastAsia="Times New Roman" w:hAnsi="Chu Van An" w:cs="Chu Van An"/>
              </w:rPr>
              <w:t xml:space="preserve">Một chuyển động thẳng xác định bởi phương trình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15" w:dyaOrig="315" w14:anchorId="5FC99FBB">
                <v:shape id="_x0000_i1770" type="#_x0000_t75" style="width:90.75pt;height:15.75pt" o:ole="">
                  <v:imagedata r:id="rId1527" o:title=""/>
                </v:shape>
                <o:OLEObject Type="Embed" ProgID="Equation.DSMT4" ShapeID="_x0000_i1770" DrawAspect="Content" ObjectID="_1690485417" r:id="rId1528"/>
              </w:object>
            </w:r>
            <w:r w:rsidRPr="00665F98">
              <w:rPr>
                <w:rFonts w:ascii="Chu Van An" w:eastAsia="Times New Roman" w:hAnsi="Chu Van An" w:cs="Chu Van An"/>
              </w:rPr>
              <w:t xml:space="preserve">, trong đó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5501B069">
                <v:shape id="_x0000_i1771" type="#_x0000_t75" style="width:6.75pt;height:12pt" o:ole="">
                  <v:imagedata r:id="rId1529" o:title=""/>
                </v:shape>
                <o:OLEObject Type="Embed" ProgID="Equation.DSMT4" ShapeID="_x0000_i1771" DrawAspect="Content" ObjectID="_1690485418" r:id="rId1530"/>
              </w:object>
            </w:r>
            <w:r w:rsidRPr="00665F98">
              <w:rPr>
                <w:rFonts w:ascii="Chu Van An" w:eastAsia="Times New Roman" w:hAnsi="Chu Van An" w:cs="Chu Van An"/>
              </w:rPr>
              <w:t xml:space="preserve"> tính bằng giây và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0" w:dyaOrig="225" w14:anchorId="3CD98011">
                <v:shape id="_x0000_i1772" type="#_x0000_t75" style="width:9pt;height:11.25pt" o:ole="">
                  <v:imagedata r:id="rId1531" o:title=""/>
                </v:shape>
                <o:OLEObject Type="Embed" ProgID="Equation.DSMT4" ShapeID="_x0000_i1772" DrawAspect="Content" ObjectID="_1690485419" r:id="rId1532"/>
              </w:object>
            </w:r>
            <w:r w:rsidRPr="00665F98">
              <w:rPr>
                <w:rFonts w:ascii="Chu Van An" w:eastAsia="Times New Roman" w:hAnsi="Chu Van An" w:cs="Chu Van An"/>
              </w:rPr>
              <w:t xml:space="preserve"> tính bằng mét. Gia tốc của chuyển động khi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495" w:dyaOrig="285" w14:anchorId="7F12D06F">
                <v:shape id="_x0000_i1773" type="#_x0000_t75" style="width:24.75pt;height:14.25pt" o:ole="">
                  <v:imagedata r:id="rId1533" o:title=""/>
                </v:shape>
                <o:OLEObject Type="Embed" ProgID="Equation.DSMT4" ShapeID="_x0000_i1773" DrawAspect="Content" ObjectID="_1690485420" r:id="rId1534"/>
              </w:object>
            </w:r>
            <w:r w:rsidRPr="00665F98">
              <w:rPr>
                <w:rFonts w:ascii="Chu Van An" w:eastAsia="Times New Roman" w:hAnsi="Chu Van An" w:cs="Chu Van An"/>
              </w:rPr>
              <w:t xml:space="preserve"> là</w:t>
            </w:r>
          </w:p>
          <w:p w14:paraId="6B3F8075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eastAsia="Times New Roman" w:hAnsi="Chu Van An" w:cs="Chu Van An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80" w:dyaOrig="360" w14:anchorId="0FD31E60">
                <v:shape id="_x0000_i1774" type="#_x0000_t75" style="width:39pt;height:18.75pt" o:ole="">
                  <v:imagedata r:id="rId1535" o:title=""/>
                </v:shape>
                <o:OLEObject Type="Embed" ProgID="Equation.DSMT4" ShapeID="_x0000_i1774" DrawAspect="Content" ObjectID="_1690485421" r:id="rId1536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65" w:dyaOrig="360" w14:anchorId="3140F9A8">
                <v:shape id="_x0000_i1775" type="#_x0000_t75" style="width:38.25pt;height:18.75pt" o:ole="">
                  <v:imagedata r:id="rId1537" o:title=""/>
                </v:shape>
                <o:OLEObject Type="Embed" ProgID="Equation.DSMT4" ShapeID="_x0000_i1775" DrawAspect="Content" ObjectID="_1690485422" r:id="rId1538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35" w:dyaOrig="360" w14:anchorId="24B65F06">
                <v:shape id="_x0000_i1776" type="#_x0000_t75" style="width:36.75pt;height:18.75pt" o:ole="">
                  <v:imagedata r:id="rId1539" o:title=""/>
                </v:shape>
                <o:OLEObject Type="Embed" ProgID="Equation.DSMT4" ShapeID="_x0000_i1776" DrawAspect="Content" ObjectID="_1690485423" r:id="rId1540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35" w:dyaOrig="360" w14:anchorId="03683D7A">
                <v:shape id="_x0000_i1777" type="#_x0000_t75" style="width:36.75pt;height:18.75pt" o:ole="">
                  <v:imagedata r:id="rId1541" o:title=""/>
                </v:shape>
                <o:OLEObject Type="Embed" ProgID="Equation.DSMT4" ShapeID="_x0000_i1777" DrawAspect="Content" ObjectID="_1690485424" r:id="rId1542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7E2FFAD7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11B71181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3CE44FF0" w14:textId="77777777" w:rsidTr="00FE08EB">
        <w:tc>
          <w:tcPr>
            <w:tcW w:w="5727" w:type="dxa"/>
            <w:shd w:val="clear" w:color="auto" w:fill="auto"/>
          </w:tcPr>
          <w:p w14:paraId="77838D46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>Câu 10:</w:t>
            </w:r>
            <w:r w:rsidRPr="00665F98">
              <w:rPr>
                <w:rFonts w:ascii="Chu Van An" w:hAnsi="Chu Van An" w:cs="Chu Van An"/>
              </w:rPr>
              <w:t xml:space="preserve">Một vật rơi tự do theo phương trình </w:t>
            </w:r>
            <w:r w:rsidRPr="00665F98">
              <w:rPr>
                <w:rFonts w:ascii="Chu Van An" w:eastAsia="Calibri" w:hAnsi="Chu Van An" w:cs="Chu Van An"/>
                <w:position w:val="-24"/>
              </w:rPr>
              <w:object w:dxaOrig="900" w:dyaOrig="615" w14:anchorId="510B320F">
                <v:shape id="_x0000_i1778" type="#_x0000_t75" style="width:45pt;height:30.75pt" o:ole="">
                  <v:imagedata r:id="rId1543" o:title=""/>
                </v:shape>
                <o:OLEObject Type="Embed" ProgID="Equation.DSMT4" ShapeID="_x0000_i1778" DrawAspect="Content" ObjectID="_1690485425" r:id="rId1544"/>
              </w:object>
            </w:r>
            <w:r w:rsidRPr="00665F98">
              <w:rPr>
                <w:rFonts w:ascii="Chu Van An" w:hAnsi="Chu Van An" w:cs="Chu Van An"/>
              </w:rPr>
              <w:t xml:space="preserve"> </w:t>
            </w:r>
            <w:r w:rsidRPr="00665F98">
              <w:rPr>
                <w:rFonts w:ascii="Chu Van An" w:eastAsia="Calibri" w:hAnsi="Chu Van An" w:cs="Chu Van An"/>
                <w:position w:val="-14"/>
              </w:rPr>
              <w:object w:dxaOrig="435" w:dyaOrig="405" w14:anchorId="358C40E4">
                <v:shape id="_x0000_i1779" type="#_x0000_t75" style="width:21.75pt;height:20.25pt" o:ole="">
                  <v:imagedata r:id="rId1545" o:title=""/>
                </v:shape>
                <o:OLEObject Type="Embed" ProgID="Equation.DSMT4" ShapeID="_x0000_i1779" DrawAspect="Content" ObjectID="_1690485426" r:id="rId1546"/>
              </w:object>
            </w:r>
            <w:r w:rsidRPr="00665F98">
              <w:rPr>
                <w:rFonts w:ascii="Chu Van An" w:hAnsi="Chu Van An" w:cs="Chu Van An"/>
              </w:rPr>
              <w:t xml:space="preserve">, với </w:t>
            </w:r>
            <w:r w:rsidRPr="00665F98">
              <w:rPr>
                <w:rFonts w:ascii="Chu Van An" w:eastAsia="Calibri" w:hAnsi="Chu Van An" w:cs="Chu Van An"/>
                <w:position w:val="-16"/>
              </w:rPr>
              <w:object w:dxaOrig="1485" w:dyaOrig="435" w14:anchorId="60A243B1">
                <v:shape id="_x0000_i1780" type="#_x0000_t75" style="width:74.25pt;height:21.75pt" o:ole="">
                  <v:imagedata r:id="rId1547" o:title=""/>
                </v:shape>
                <o:OLEObject Type="Embed" ProgID="Equation.DSMT4" ShapeID="_x0000_i1780" DrawAspect="Content" ObjectID="_1690485427" r:id="rId1548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lang w:val="vi-VN"/>
              </w:rPr>
              <w:t xml:space="preserve"> </w:t>
            </w:r>
            <w:r w:rsidRPr="00665F98">
              <w:rPr>
                <w:rFonts w:ascii="Chu Van An" w:hAnsi="Chu Van An" w:cs="Chu Van An"/>
              </w:rPr>
              <w:t xml:space="preserve">Vận tốc tức thời của vật tại thời điểm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495" w:dyaOrig="285" w14:anchorId="4C0BC779">
                <v:shape id="_x0000_i1781" type="#_x0000_t75" style="width:24.75pt;height:14.25pt" o:ole="">
                  <v:imagedata r:id="rId1549" o:title=""/>
                </v:shape>
                <o:OLEObject Type="Embed" ProgID="Equation.DSMT4" ShapeID="_x0000_i1781" DrawAspect="Content" ObjectID="_1690485428" r:id="rId1550"/>
              </w:object>
            </w:r>
            <w:r w:rsidRPr="00665F98">
              <w:rPr>
                <w:rFonts w:ascii="Chu Van An" w:hAnsi="Chu Van An" w:cs="Chu Van An"/>
              </w:rPr>
              <w:t xml:space="preserve"> (giây) là</w:t>
            </w:r>
          </w:p>
          <w:p w14:paraId="0CCFA481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 xml:space="preserve"> </w:t>
            </w:r>
            <w:r w:rsidRPr="00665F98">
              <w:rPr>
                <w:rFonts w:ascii="Chu Van An" w:eastAsia="Calibri" w:hAnsi="Chu Van An" w:cs="Chu Van An"/>
                <w:position w:val="-10"/>
              </w:rPr>
              <w:object w:dxaOrig="600" w:dyaOrig="315" w14:anchorId="7AF0558E">
                <v:shape id="_x0000_i1782" type="#_x0000_t75" style="width:30pt;height:15.75pt" o:ole="">
                  <v:imagedata r:id="rId1551" o:title=""/>
                </v:shape>
                <o:OLEObject Type="Embed" ProgID="Equation.DSMT4" ShapeID="_x0000_i1782" DrawAspect="Content" ObjectID="_1690485429" r:id="rId1552"/>
              </w:object>
            </w:r>
            <w:r w:rsidRPr="00665F98">
              <w:rPr>
                <w:rFonts w:ascii="Chu Van An" w:eastAsia="Calibri" w:hAnsi="Chu Van An" w:cs="Chu Van An"/>
                <w:position w:val="-14"/>
              </w:rPr>
              <w:object w:dxaOrig="600" w:dyaOrig="405" w14:anchorId="710F184D">
                <v:shape id="_x0000_i1783" type="#_x0000_t75" style="width:30pt;height:20.25pt" o:ole="">
                  <v:imagedata r:id="rId1553" o:title=""/>
                </v:shape>
                <o:OLEObject Type="Embed" ProgID="Equation.DSMT4" ShapeID="_x0000_i1783" DrawAspect="Content" ObjectID="_1690485430" r:id="rId1554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Calibri" w:hAnsi="Chu Van An" w:cs="Chu Van An"/>
                <w:position w:val="-10"/>
              </w:rPr>
              <w:object w:dxaOrig="495" w:dyaOrig="315" w14:anchorId="6B243B94">
                <v:shape id="_x0000_i1784" type="#_x0000_t75" style="width:24.75pt;height:15.75pt" o:ole="">
                  <v:imagedata r:id="rId1555" o:title=""/>
                </v:shape>
                <o:OLEObject Type="Embed" ProgID="Equation.DSMT4" ShapeID="_x0000_i1784" DrawAspect="Content" ObjectID="_1690485431" r:id="rId1556"/>
              </w:objec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Calibri" w:hAnsi="Chu Van An" w:cs="Chu Van An"/>
                <w:position w:val="-14"/>
              </w:rPr>
              <w:object w:dxaOrig="600" w:dyaOrig="405" w14:anchorId="680E9579">
                <v:shape id="_x0000_i1785" type="#_x0000_t75" style="width:30pt;height:20.25pt" o:ole="">
                  <v:imagedata r:id="rId1557" o:title=""/>
                </v:shape>
                <o:OLEObject Type="Embed" ProgID="Equation.DSMT4" ShapeID="_x0000_i1785" DrawAspect="Content" ObjectID="_1690485432" r:id="rId1558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</w:p>
          <w:p w14:paraId="14E695E6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285" w:dyaOrig="285" w14:anchorId="128934C7">
                <v:shape id="_x0000_i1786" type="#_x0000_t75" style="width:14.25pt;height:14.25pt" o:ole="">
                  <v:imagedata r:id="rId1559" o:title=""/>
                </v:shape>
                <o:OLEObject Type="Embed" ProgID="Equation.DSMT4" ShapeID="_x0000_i1786" DrawAspect="Content" ObjectID="_1690485433" r:id="rId1560"/>
              </w:object>
            </w:r>
            <w:r w:rsidRPr="00665F98">
              <w:rPr>
                <w:rFonts w:ascii="Chu Van An" w:eastAsia="Calibri" w:hAnsi="Chu Van An" w:cs="Chu Van An"/>
                <w:position w:val="-14"/>
              </w:rPr>
              <w:object w:dxaOrig="600" w:dyaOrig="405" w14:anchorId="34BA6666">
                <v:shape id="_x0000_i1787" type="#_x0000_t75" style="width:30pt;height:20.25pt" o:ole="">
                  <v:imagedata r:id="rId1561" o:title=""/>
                </v:shape>
                <o:OLEObject Type="Embed" ProgID="Equation.DSMT4" ShapeID="_x0000_i1787" DrawAspect="Content" ObjectID="_1690485434" r:id="rId1562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315" w:dyaOrig="285" w14:anchorId="6DF7220E">
                <v:shape id="_x0000_i1788" type="#_x0000_t75" style="width:15.75pt;height:14.25pt" o:ole="">
                  <v:imagedata r:id="rId1563" o:title=""/>
                </v:shape>
                <o:OLEObject Type="Embed" ProgID="Equation.DSMT4" ShapeID="_x0000_i1788" DrawAspect="Content" ObjectID="_1690485435" r:id="rId1564"/>
              </w:object>
            </w:r>
            <w:r w:rsidRPr="00665F98">
              <w:rPr>
                <w:rFonts w:ascii="Chu Van An" w:eastAsia="Calibri" w:hAnsi="Chu Van An" w:cs="Chu Van An"/>
                <w:position w:val="-14"/>
              </w:rPr>
              <w:object w:dxaOrig="600" w:dyaOrig="405" w14:anchorId="3CE26C78">
                <v:shape id="_x0000_i1789" type="#_x0000_t75" style="width:30pt;height:20.25pt" o:ole="">
                  <v:imagedata r:id="rId1565" o:title=""/>
                </v:shape>
                <o:OLEObject Type="Embed" ProgID="Equation.DSMT4" ShapeID="_x0000_i1789" DrawAspect="Content" ObjectID="_1690485436" r:id="rId1566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</w:p>
          <w:p w14:paraId="6D115266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4C92F596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236C8F6F" w14:textId="77777777" w:rsidTr="00FE08EB">
        <w:tc>
          <w:tcPr>
            <w:tcW w:w="5727" w:type="dxa"/>
            <w:shd w:val="clear" w:color="auto" w:fill="auto"/>
          </w:tcPr>
          <w:p w14:paraId="1DDB78DD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</w:rPr>
              <w:t>Câu 11:</w:t>
            </w:r>
            <w:r w:rsidRPr="00665F98">
              <w:rPr>
                <w:rFonts w:ascii="Chu Van An" w:hAnsi="Chu Van An" w:cs="Chu Van An"/>
                <w:color w:val="000000"/>
                <w:lang w:val="sv-SE"/>
              </w:rPr>
              <w:t xml:space="preserve">Một chất điểm chuyển động theo quy luật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24"/>
                <w:lang w:val="sv-SE"/>
              </w:rPr>
              <w:object w:dxaOrig="1905" w:dyaOrig="615" w14:anchorId="55681B53">
                <v:shape id="_x0000_i1790" type="#_x0000_t75" style="width:95.25pt;height:30.75pt" o:ole="">
                  <v:imagedata r:id="rId1567" o:title=""/>
                </v:shape>
                <o:OLEObject Type="Embed" ProgID="Equation.DSMT4" ShapeID="_x0000_i1790" DrawAspect="Content" ObjectID="_1690485437" r:id="rId1568"/>
              </w:object>
            </w:r>
            <w:r w:rsidRPr="00665F98">
              <w:rPr>
                <w:rFonts w:ascii="Chu Van An" w:hAnsi="Chu Van An" w:cs="Chu Van An"/>
                <w:color w:val="000000"/>
                <w:lang w:val="sv-SE"/>
              </w:rPr>
              <w:t xml:space="preserve">. Tìm thời điểm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  <w:lang w:val="sv-SE"/>
              </w:rPr>
              <w:object w:dxaOrig="135" w:dyaOrig="240" w14:anchorId="15ED0FEE">
                <v:shape id="_x0000_i1791" type="#_x0000_t75" style="width:6.75pt;height:12pt" o:ole="">
                  <v:imagedata r:id="rId1569" o:title=""/>
                </v:shape>
                <o:OLEObject Type="Embed" ProgID="Equation.DSMT4" ShapeID="_x0000_i1791" DrawAspect="Content" ObjectID="_1690485438" r:id="rId1570"/>
              </w:object>
            </w:r>
            <w:r w:rsidRPr="00665F98">
              <w:rPr>
                <w:rFonts w:ascii="Chu Van An" w:hAnsi="Chu Van An" w:cs="Chu Van An"/>
                <w:color w:val="000000"/>
                <w:lang w:val="sv-SE"/>
              </w:rPr>
              <w:t xml:space="preserve"> (giây) mà tại đó vận tốc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4"/>
                <w:lang w:val="sv-SE"/>
              </w:rPr>
              <w:object w:dxaOrig="735" w:dyaOrig="405" w14:anchorId="4288C998">
                <v:shape id="_x0000_i1792" type="#_x0000_t75" style="width:36.75pt;height:20.25pt" o:ole="">
                  <v:imagedata r:id="rId1571" o:title=""/>
                </v:shape>
                <o:OLEObject Type="Embed" ProgID="Equation.DSMT4" ShapeID="_x0000_i1792" DrawAspect="Content" ObjectID="_1690485439" r:id="rId1572"/>
              </w:object>
            </w:r>
            <w:r w:rsidRPr="00665F98">
              <w:rPr>
                <w:rFonts w:ascii="Chu Van An" w:hAnsi="Chu Van An" w:cs="Chu Van An"/>
                <w:color w:val="000000"/>
                <w:lang w:val="sv-SE"/>
              </w:rPr>
              <w:t xml:space="preserve"> của chuyển động đạt giá trị lớn nhất.</w:t>
            </w:r>
          </w:p>
          <w:p w14:paraId="07B8857D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95" w:dyaOrig="285" w14:anchorId="14AAA589">
                <v:shape id="_x0000_i1793" type="#_x0000_t75" style="width:24.75pt;height:14.25pt" o:ole="">
                  <v:imagedata r:id="rId1573" o:title=""/>
                </v:shape>
                <o:OLEObject Type="Embed" ProgID="Equation.DSMT4" ShapeID="_x0000_i1793" DrawAspect="Content" ObjectID="_1690485440" r:id="rId1574"/>
              </w:objec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675" w:dyaOrig="285" w14:anchorId="719D4006">
                <v:shape id="_x0000_i1794" type="#_x0000_t75" style="width:33.75pt;height:14.25pt" o:ole="">
                  <v:imagedata r:id="rId1575" o:title=""/>
                </v:shape>
                <o:OLEObject Type="Embed" ProgID="Equation.DSMT4" ShapeID="_x0000_i1794" DrawAspect="Content" ObjectID="_1690485441" r:id="rId1576"/>
              </w:object>
            </w:r>
            <w:r w:rsidRPr="00665F98">
              <w:rPr>
                <w:rFonts w:ascii="Chu Van An" w:hAnsi="Chu Van An" w:cs="Chu Van An"/>
                <w:color w:val="000000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675" w:dyaOrig="285" w14:anchorId="38AE1C6B">
                <v:shape id="_x0000_i1795" type="#_x0000_t75" style="width:33.75pt;height:14.25pt" o:ole="">
                  <v:imagedata r:id="rId1577" o:title=""/>
                </v:shape>
                <o:OLEObject Type="Embed" ProgID="Equation.DSMT4" ShapeID="_x0000_i1795" DrawAspect="Content" ObjectID="_1690485442" r:id="rId1578"/>
              </w:object>
            </w:r>
            <w:r w:rsidRPr="00665F98">
              <w:rPr>
                <w:rFonts w:ascii="Chu Van An" w:hAnsi="Chu Van An" w:cs="Chu Van An"/>
                <w:color w:val="000000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65" w:dyaOrig="285" w14:anchorId="0A8500A1">
                <v:shape id="_x0000_i1796" type="#_x0000_t75" style="width:23.25pt;height:14.25pt" o:ole="">
                  <v:imagedata r:id="rId1579" o:title=""/>
                </v:shape>
                <o:OLEObject Type="Embed" ProgID="Equation.DSMT4" ShapeID="_x0000_i1796" DrawAspect="Content" ObjectID="_1690485443" r:id="rId1580"/>
              </w:object>
            </w:r>
            <w:r w:rsidRPr="00665F98">
              <w:rPr>
                <w:rFonts w:ascii="Chu Van An" w:hAnsi="Chu Van An" w:cs="Chu Van An"/>
                <w:color w:val="000000"/>
              </w:rPr>
              <w:t>.</w:t>
            </w:r>
          </w:p>
          <w:p w14:paraId="4CE5BFA9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24F69987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7A53D133" w14:textId="77777777" w:rsidTr="00FE08EB">
        <w:tc>
          <w:tcPr>
            <w:tcW w:w="5727" w:type="dxa"/>
            <w:shd w:val="clear" w:color="auto" w:fill="auto"/>
          </w:tcPr>
          <w:p w14:paraId="16C7626E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nl-NL"/>
              </w:rPr>
              <w:t>Câu 12:</w:t>
            </w:r>
            <w:r w:rsidRPr="00665F98">
              <w:rPr>
                <w:rFonts w:ascii="Chu Van An" w:hAnsi="Chu Van An" w:cs="Chu Van An"/>
                <w:color w:val="000000"/>
                <w:lang w:val="vi-VN" w:eastAsia="x-none"/>
              </w:rPr>
              <w:t xml:space="preserve">Cho chuyển động thẳng xác định bởi phương trình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680" w:dyaOrig="330" w14:anchorId="2B75C61B">
                <v:shape id="_x0000_i1797" type="#_x0000_t75" style="width:84pt;height:16.5pt" o:ole="">
                  <v:imagedata r:id="rId1581" o:title=""/>
                </v:shape>
                <o:OLEObject Type="Embed" ProgID="Equation.DSMT4" ShapeID="_x0000_i1797" DrawAspect="Content" ObjectID="_1690485444" r:id="rId1582"/>
              </w:object>
            </w:r>
            <w:r w:rsidRPr="00665F98">
              <w:rPr>
                <w:rFonts w:ascii="Chu Van An" w:hAnsi="Chu Van An" w:cs="Chu Van An"/>
                <w:color w:val="000000"/>
                <w:lang w:val="vi-VN" w:eastAsia="x-none"/>
              </w:rPr>
              <w:t xml:space="preserve">, trong đó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50" w:dyaOrig="240" w14:anchorId="603DB453">
                <v:shape id="_x0000_i1798" type="#_x0000_t75" style="width:7.5pt;height:12pt" o:ole="">
                  <v:imagedata r:id="rId1583" o:title=""/>
                </v:shape>
                <o:OLEObject Type="Embed" ProgID="Equation.DSMT4" ShapeID="_x0000_i1798" DrawAspect="Content" ObjectID="_1690485445" r:id="rId1584"/>
              </w:object>
            </w:r>
            <w:r w:rsidRPr="00665F98">
              <w:rPr>
                <w:rFonts w:ascii="Chu Van An" w:hAnsi="Chu Van An" w:cs="Chu Van An"/>
                <w:color w:val="000000"/>
                <w:lang w:val="vi-VN" w:eastAsia="x-none"/>
              </w:rPr>
              <w:t xml:space="preserve">tính bằng giây và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225" w:dyaOrig="270" w14:anchorId="3A3BCF09">
                <v:shape id="_x0000_i1799" type="#_x0000_t75" style="width:11.25pt;height:13.5pt" o:ole="">
                  <v:imagedata r:id="rId1585" o:title=""/>
                </v:shape>
                <o:OLEObject Type="Embed" ProgID="Equation.DSMT4" ShapeID="_x0000_i1799" DrawAspect="Content" ObjectID="_1690485446" r:id="rId1586"/>
              </w:object>
            </w:r>
            <w:r w:rsidRPr="00665F98">
              <w:rPr>
                <w:rFonts w:ascii="Chu Van An" w:hAnsi="Chu Van An" w:cs="Chu Van An"/>
                <w:color w:val="000000"/>
                <w:lang w:val="vi-VN" w:eastAsia="x-none"/>
              </w:rPr>
              <w:t>tính bằng mét</w:t>
            </w:r>
            <w:r w:rsidRPr="00665F98">
              <w:rPr>
                <w:rFonts w:ascii="Chu Van An" w:hAnsi="Chu Van An" w:cs="Chu Van An"/>
                <w:lang w:val="vi-VN" w:eastAsia="x-none"/>
              </w:rPr>
              <w:t>. Tính vận tốc chuyển động tại thời điểm gia tốc triệt tiêu.</w:t>
            </w:r>
          </w:p>
          <w:p w14:paraId="7A17C5E9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A.  </w:t>
            </w:r>
            <w:r w:rsidRPr="00665F98">
              <w:rPr>
                <w:rFonts w:ascii="Chu Van An" w:hAnsi="Chu Van An" w:cs="Chu Van An"/>
                <w:lang w:val="nl-NL"/>
              </w:rPr>
              <w:t>11 m/s.</w:t>
            </w:r>
            <w:r w:rsidRPr="00665F98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665F98">
              <w:rPr>
                <w:rFonts w:ascii="Chu Van An" w:hAnsi="Chu Van An" w:cs="Chu Van An"/>
                <w:lang w:val="nl-NL"/>
              </w:rPr>
              <w:t>6 m/s</w: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665F98">
              <w:rPr>
                <w:rFonts w:ascii="Chu Van An" w:hAnsi="Chu Van An" w:cs="Chu Van An"/>
                <w:lang w:val="nl-NL"/>
              </w:rPr>
              <w:t>12 m/s</w: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665F98">
              <w:rPr>
                <w:rFonts w:ascii="Chu Van An" w:hAnsi="Chu Van An" w:cs="Chu Van An"/>
                <w:lang w:val="nl-NL"/>
              </w:rPr>
              <w:t>0 m/s</w: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7D10856F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7DDBF506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1A437D94" w14:textId="77777777" w:rsidTr="00FE08EB">
        <w:tc>
          <w:tcPr>
            <w:tcW w:w="5727" w:type="dxa"/>
            <w:shd w:val="clear" w:color="auto" w:fill="auto"/>
          </w:tcPr>
          <w:p w14:paraId="7C8D92A0" w14:textId="77777777" w:rsidR="00F41B3F" w:rsidRPr="00665F98" w:rsidRDefault="00F41B3F" w:rsidP="00085FB5">
            <w:pPr>
              <w:pStyle w:val="cau"/>
              <w:spacing w:before="0" w:after="0"/>
              <w:ind w:left="0" w:firstLine="0"/>
              <w:mirrorIndents/>
              <w:jc w:val="left"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lastRenderedPageBreak/>
              <w:t>Câu 13:</w: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Một vật rơi tự do với phương trình chuyển động là </w:t>
            </w:r>
            <w:r w:rsidRPr="00665F98">
              <w:rPr>
                <w:rFonts w:ascii="Chu Van An" w:eastAsia="Calibri" w:hAnsi="Chu Van An" w:cs="Chu Van An"/>
                <w:position w:val="-24"/>
                <w:sz w:val="22"/>
                <w:szCs w:val="22"/>
                <w:lang w:val="en-US"/>
              </w:rPr>
              <w:object w:dxaOrig="1020" w:dyaOrig="615" w14:anchorId="238261EA">
                <v:shape id="_x0000_i1800" type="#_x0000_t75" style="width:51pt;height:30.75pt" o:ole="">
                  <v:imagedata r:id="rId1587" o:title=""/>
                </v:shape>
                <o:OLEObject Type="Embed" ProgID="Equation.DSMT4" ShapeID="_x0000_i1800" DrawAspect="Content" ObjectID="_1690485447" r:id="rId1588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trong đó </w:t>
            </w:r>
            <w:r w:rsidRPr="00665F98">
              <w:rPr>
                <w:rFonts w:ascii="Chu Van An" w:eastAsia="Calibri" w:hAnsi="Chu Van An" w:cs="Chu Van An"/>
                <w:position w:val="-6"/>
                <w:sz w:val="22"/>
                <w:szCs w:val="22"/>
                <w:lang w:val="en-US"/>
              </w:rPr>
              <w:object w:dxaOrig="135" w:dyaOrig="240" w14:anchorId="5BF31916">
                <v:shape id="_x0000_i1801" type="#_x0000_t75" style="width:6.75pt;height:12pt" o:ole="">
                  <v:imagedata r:id="rId1589" o:title=""/>
                </v:shape>
                <o:OLEObject Type="Embed" ProgID="Equation.DSMT4" ShapeID="_x0000_i1801" DrawAspect="Content" ObjectID="_1690485448" r:id="rId1590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tính bằng giây </w:t>
            </w:r>
            <w:r w:rsidRPr="00665F98">
              <w:rPr>
                <w:rFonts w:ascii="Chu Van An" w:eastAsia="Calibri" w:hAnsi="Chu Van An" w:cs="Chu Van An"/>
                <w:position w:val="-14"/>
                <w:sz w:val="22"/>
                <w:szCs w:val="22"/>
                <w:lang w:val="en-US"/>
              </w:rPr>
              <w:object w:dxaOrig="345" w:dyaOrig="405" w14:anchorId="18163AFC">
                <v:shape id="_x0000_i1802" type="#_x0000_t75" style="width:17.25pt;height:20.25pt" o:ole="">
                  <v:imagedata r:id="rId1591" o:title=""/>
                </v:shape>
                <o:OLEObject Type="Embed" ProgID="Equation.DSMT4" ShapeID="_x0000_i1802" DrawAspect="Content" ObjectID="_1690485449" r:id="rId1592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, </w:t>
            </w:r>
            <w:r w:rsidRPr="00665F98">
              <w:rPr>
                <w:rFonts w:ascii="Chu Van An" w:eastAsia="Calibri" w:hAnsi="Chu Van An" w:cs="Chu Van An"/>
                <w:position w:val="-6"/>
                <w:sz w:val="22"/>
                <w:szCs w:val="22"/>
                <w:lang w:val="en-US"/>
              </w:rPr>
              <w:object w:dxaOrig="225" w:dyaOrig="285" w14:anchorId="27E18ECB">
                <v:shape id="_x0000_i1803" type="#_x0000_t75" style="width:11.25pt;height:14.25pt" o:ole="">
                  <v:imagedata r:id="rId1593" o:title=""/>
                </v:shape>
                <o:OLEObject Type="Embed" ProgID="Equation.DSMT4" ShapeID="_x0000_i1803" DrawAspect="Content" ObjectID="_1690485450" r:id="rId1594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tính bằng mét </w:t>
            </w:r>
            <w:r w:rsidRPr="00665F98">
              <w:rPr>
                <w:rFonts w:ascii="Chu Van An" w:eastAsia="Calibri" w:hAnsi="Chu Van An" w:cs="Chu Van An"/>
                <w:position w:val="-14"/>
                <w:sz w:val="22"/>
                <w:szCs w:val="22"/>
                <w:lang w:val="en-US"/>
              </w:rPr>
              <w:object w:dxaOrig="435" w:dyaOrig="405" w14:anchorId="132FD2E6">
                <v:shape id="_x0000_i1804" type="#_x0000_t75" style="width:21.75pt;height:20.25pt" o:ole="">
                  <v:imagedata r:id="rId1595" o:title=""/>
                </v:shape>
                <o:OLEObject Type="Embed" ProgID="Equation.DSMT4" ShapeID="_x0000_i1804" DrawAspect="Content" ObjectID="_1690485451" r:id="rId1596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và </w:t>
            </w:r>
            <w:r w:rsidRPr="00665F98">
              <w:rPr>
                <w:rFonts w:ascii="Chu Van An" w:eastAsia="Calibri" w:hAnsi="Chu Van An" w:cs="Chu Van An"/>
                <w:position w:val="-10"/>
                <w:sz w:val="22"/>
                <w:szCs w:val="22"/>
                <w:lang w:val="en-US"/>
              </w:rPr>
              <w:object w:dxaOrig="765" w:dyaOrig="315" w14:anchorId="2CBA6A2B">
                <v:shape id="_x0000_i1805" type="#_x0000_t75" style="width:38.25pt;height:15.75pt" o:ole="">
                  <v:imagedata r:id="rId1597" o:title=""/>
                </v:shape>
                <o:OLEObject Type="Embed" ProgID="Equation.DSMT4" ShapeID="_x0000_i1805" DrawAspect="Content" ObjectID="_1690485452" r:id="rId1598"/>
              </w:object>
            </w:r>
            <w:r w:rsidRPr="00665F98">
              <w:rPr>
                <w:rFonts w:ascii="Chu Van An" w:eastAsia="Calibri" w:hAnsi="Chu Van An" w:cs="Chu Van An"/>
                <w:position w:val="-6"/>
                <w:sz w:val="22"/>
                <w:szCs w:val="22"/>
                <w:lang w:val="en-US"/>
              </w:rPr>
              <w:object w:dxaOrig="495" w:dyaOrig="315" w14:anchorId="0687B856">
                <v:shape id="_x0000_i1806" type="#_x0000_t75" style="width:24.75pt;height:15.75pt" o:ole="">
                  <v:imagedata r:id="rId1599" o:title=""/>
                </v:shape>
                <o:OLEObject Type="Embed" ProgID="Equation.DSMT4" ShapeID="_x0000_i1806" DrawAspect="Content" ObjectID="_1690485453" r:id="rId1600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. Vận tốc của vật tại thời điểm </w:t>
            </w:r>
            <w:r w:rsidRPr="00665F98">
              <w:rPr>
                <w:rFonts w:ascii="Chu Van An" w:eastAsia="Calibri" w:hAnsi="Chu Van An" w:cs="Chu Van An"/>
                <w:position w:val="-10"/>
                <w:sz w:val="22"/>
                <w:szCs w:val="22"/>
                <w:lang w:val="en-US"/>
              </w:rPr>
              <w:object w:dxaOrig="615" w:dyaOrig="315" w14:anchorId="1FB75E03">
                <v:shape id="_x0000_i1807" type="#_x0000_t75" style="width:30.75pt;height:15.75pt" o:ole="">
                  <v:imagedata r:id="rId1601" o:title=""/>
                </v:shape>
                <o:OLEObject Type="Embed" ProgID="Equation.DSMT4" ShapeID="_x0000_i1807" DrawAspect="Content" ObjectID="_1690485454" r:id="rId1602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>là</w:t>
            </w:r>
          </w:p>
          <w:p w14:paraId="5E3F0320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20" w:dyaOrig="315" w14:anchorId="589E575B">
                <v:shape id="_x0000_i1808" type="#_x0000_t75" style="width:36pt;height:15.75pt" o:ole="">
                  <v:imagedata r:id="rId1603" o:title=""/>
                </v:shape>
                <o:OLEObject Type="Embed" ProgID="Equation.DSMT4" ShapeID="_x0000_i1808" DrawAspect="Content" ObjectID="_1690485455" r:id="rId1604"/>
              </w:objec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420" w:dyaOrig="285" w14:anchorId="4D8A15B9">
                <v:shape id="_x0000_i1809" type="#_x0000_t75" style="width:21pt;height:14.25pt" o:ole="">
                  <v:imagedata r:id="rId1605" o:title=""/>
                </v:shape>
                <o:OLEObject Type="Embed" ProgID="Equation.DSMT4" ShapeID="_x0000_i1809" DrawAspect="Content" ObjectID="_1690485456" r:id="rId1606"/>
              </w:object>
            </w:r>
            <w:r w:rsidRPr="00665F98">
              <w:rPr>
                <w:rFonts w:ascii="Chu Van An" w:hAnsi="Chu Van An" w:cs="Chu Van An"/>
                <w:lang w:val="pt-B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855" w:dyaOrig="315" w14:anchorId="457047FA">
                <v:shape id="_x0000_i1810" type="#_x0000_t75" style="width:42.75pt;height:15.75pt" o:ole="">
                  <v:imagedata r:id="rId1607" o:title=""/>
                </v:shape>
                <o:OLEObject Type="Embed" ProgID="Equation.DSMT4" ShapeID="_x0000_i1810" DrawAspect="Content" ObjectID="_1690485457" r:id="rId1608"/>
              </w:objec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420" w:dyaOrig="285" w14:anchorId="7F861FA1">
                <v:shape id="_x0000_i1811" type="#_x0000_t75" style="width:21pt;height:14.25pt" o:ole="">
                  <v:imagedata r:id="rId1605" o:title=""/>
                </v:shape>
                <o:OLEObject Type="Embed" ProgID="Equation.DSMT4" ShapeID="_x0000_i1811" DrawAspect="Content" ObjectID="_1690485458" r:id="rId1609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3267DE55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855" w:dyaOrig="315" w14:anchorId="57784D36">
                <v:shape id="_x0000_i1812" type="#_x0000_t75" style="width:42.75pt;height:15.75pt" o:ole="">
                  <v:imagedata r:id="rId1610" o:title=""/>
                </v:shape>
                <o:OLEObject Type="Embed" ProgID="Equation.DSMT4" ShapeID="_x0000_i1812" DrawAspect="Content" ObjectID="_1690485459" r:id="rId1611"/>
              </w:objec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420" w:dyaOrig="285" w14:anchorId="3D36F5D9">
                <v:shape id="_x0000_i1813" type="#_x0000_t75" style="width:21pt;height:14.25pt" o:ole="">
                  <v:imagedata r:id="rId1605" o:title=""/>
                </v:shape>
                <o:OLEObject Type="Embed" ProgID="Equation.DSMT4" ShapeID="_x0000_i1813" DrawAspect="Content" ObjectID="_1690485460" r:id="rId1612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0" w:dyaOrig="225" w14:anchorId="00824886">
                <v:shape id="_x0000_i1814" type="#_x0000_t75" style="width:9pt;height:11.25pt" o:ole="">
                  <v:imagedata r:id="rId1613" o:title=""/>
                </v:shape>
                <o:OLEObject Type="Embed" ProgID="Equation.DSMT4" ShapeID="_x0000_i1814" DrawAspect="Content" ObjectID="_1690485461" r:id="rId1614"/>
              </w:object>
            </w:r>
            <w:r w:rsidRPr="00665F98">
              <w:rPr>
                <w:rFonts w:ascii="Chu Van An" w:hAnsi="Chu Van An" w:cs="Chu Van An"/>
              </w:rPr>
              <w:t xml:space="preserve">=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495" w:dyaOrig="315" w14:anchorId="2124E31F">
                <v:shape id="_x0000_i1815" type="#_x0000_t75" style="width:24.75pt;height:15.75pt" o:ole="">
                  <v:imagedata r:id="rId1615" o:title=""/>
                </v:shape>
                <o:OLEObject Type="Embed" ProgID="Equation.DSMT4" ShapeID="_x0000_i1815" DrawAspect="Content" ObjectID="_1690485462" r:id="rId1616"/>
              </w:objec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420" w:dyaOrig="285" w14:anchorId="1F29D6B6">
                <v:shape id="_x0000_i1816" type="#_x0000_t75" style="width:21pt;height:14.25pt" o:ole="">
                  <v:imagedata r:id="rId1605" o:title=""/>
                </v:shape>
                <o:OLEObject Type="Embed" ProgID="Equation.DSMT4" ShapeID="_x0000_i1816" DrawAspect="Content" ObjectID="_1690485463" r:id="rId1617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55C93872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238757E4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1AB16FE3" w14:textId="77777777" w:rsidTr="00FE08EB">
        <w:tc>
          <w:tcPr>
            <w:tcW w:w="5727" w:type="dxa"/>
            <w:shd w:val="clear" w:color="auto" w:fill="auto"/>
          </w:tcPr>
          <w:p w14:paraId="2A354FA3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665F98">
              <w:rPr>
                <w:rFonts w:ascii="Chu Van An" w:hAnsi="Chu Van An" w:cs="Chu Van An"/>
              </w:rPr>
              <w:t xml:space="preserve">Một vật chuyển động thẳng xác định bởi phương trình </w:t>
            </w:r>
            <w:r w:rsidRPr="00665F98">
              <w:rPr>
                <w:rFonts w:ascii="Chu Van An" w:eastAsia="Times New Roman" w:hAnsi="Chu Van An" w:cs="Chu Van An"/>
                <w:position w:val="-4"/>
              </w:rPr>
              <w:object w:dxaOrig="150" w:dyaOrig="285" w14:anchorId="231EB6CF">
                <v:shape id="_x0000_i1817" type="#_x0000_t75" style="width:7.5pt;height:14.25pt" o:ole="">
                  <v:imagedata r:id="rId1618" o:title=""/>
                </v:shape>
                <o:OLEObject Type="Embed" ProgID="Equation.DSMT4" ShapeID="_x0000_i1817" DrawAspect="Content" ObjectID="_1690485464" r:id="rId1619"/>
              </w:object>
            </w:r>
            <w:r w:rsidRPr="00665F98">
              <w:rPr>
                <w:rFonts w:ascii="Chu Van An" w:eastAsia="Times New Roman" w:hAnsi="Chu Van An" w:cs="Chu Van An"/>
                <w:position w:val="-24"/>
              </w:rPr>
              <w:object w:dxaOrig="1875" w:dyaOrig="570" w14:anchorId="6C57E53F">
                <v:shape id="_x0000_i1818" type="#_x0000_t75" style="width:93.75pt;height:28.5pt" o:ole="">
                  <v:imagedata r:id="rId1620" o:title=""/>
                </v:shape>
                <o:OLEObject Type="Embed" ProgID="Equation.DSMT4" ShapeID="_x0000_i1818" DrawAspect="Content" ObjectID="_1690485465" r:id="rId1621"/>
              </w:object>
            </w:r>
            <w:r w:rsidRPr="00665F98">
              <w:rPr>
                <w:rFonts w:ascii="Chu Van An" w:hAnsi="Chu Van An" w:cs="Chu Van An"/>
              </w:rPr>
              <w:t xml:space="preserve"> (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50" w:dyaOrig="285" w14:anchorId="0302935F">
                <v:shape id="_x0000_i1819" type="#_x0000_t75" style="width:7.5pt;height:14.25pt" o:ole="">
                  <v:imagedata r:id="rId1622" o:title=""/>
                </v:shape>
                <o:OLEObject Type="Embed" ProgID="Equation.DSMT4" ShapeID="_x0000_i1819" DrawAspect="Content" ObjectID="_1690485466" r:id="rId1623"/>
              </w:object>
            </w:r>
            <w:r w:rsidRPr="00665F98">
              <w:rPr>
                <w:rFonts w:ascii="Chu Van An" w:hAnsi="Chu Van An" w:cs="Chu Van An"/>
              </w:rPr>
              <w:t xml:space="preserve"> là thời gian tính bằng giây,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285" w:dyaOrig="285" w14:anchorId="14DC478E">
                <v:shape id="_x0000_i1820" type="#_x0000_t75" style="width:14.25pt;height:14.25pt" o:ole="">
                  <v:imagedata r:id="rId1624" o:title=""/>
                </v:shape>
                <o:OLEObject Type="Embed" ProgID="Equation.DSMT4" ShapeID="_x0000_i1820" DrawAspect="Content" ObjectID="_1690485467" r:id="rId1625"/>
              </w:object>
            </w:r>
            <w:r w:rsidRPr="00665F98">
              <w:rPr>
                <w:rFonts w:ascii="Chu Van An" w:hAnsi="Chu Van An" w:cs="Chu Van An"/>
              </w:rPr>
              <w:t xml:space="preserve">là đường đi tính bằng mét). Tính vận tốc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20" w:dyaOrig="285" w14:anchorId="61B1D439">
                <v:shape id="_x0000_i1821" type="#_x0000_t75" style="width:36pt;height:14.25pt" o:ole="">
                  <v:imagedata r:id="rId1626" o:title=""/>
                </v:shape>
                <o:OLEObject Type="Embed" ProgID="Equation.DSMT4" ShapeID="_x0000_i1821" DrawAspect="Content" ObjectID="_1690485468" r:id="rId1627"/>
              </w:object>
            </w:r>
            <w:r w:rsidRPr="00665F98">
              <w:rPr>
                <w:rFonts w:ascii="Chu Van An" w:hAnsi="Chu Van An" w:cs="Chu Van An"/>
              </w:rPr>
              <w:t xml:space="preserve">của vật tại thời điểm </w:t>
            </w:r>
            <w:r w:rsidRPr="00665F98">
              <w:rPr>
                <w:rFonts w:ascii="Chu Van An" w:eastAsia="Times New Roman" w:hAnsi="Chu Van An" w:cs="Chu Van An"/>
                <w:position w:val="-12"/>
              </w:rPr>
              <w:object w:dxaOrig="870" w:dyaOrig="435" w14:anchorId="7E27840B">
                <v:shape id="_x0000_i1822" type="#_x0000_t75" style="width:43.5pt;height:21.75pt" o:ole="">
                  <v:imagedata r:id="rId1628" o:title=""/>
                </v:shape>
                <o:OLEObject Type="Embed" ProgID="Equation.DSMT4" ShapeID="_x0000_i1822" DrawAspect="Content" ObjectID="_1690485469" r:id="rId1629"/>
              </w:object>
            </w:r>
            <w:r w:rsidRPr="00665F98">
              <w:rPr>
                <w:rFonts w:ascii="Chu Van An" w:hAnsi="Chu Van An" w:cs="Chu Van An"/>
              </w:rPr>
              <w:t>?</w:t>
            </w:r>
          </w:p>
          <w:p w14:paraId="5A3CF4E2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70" w:dyaOrig="285" w14:anchorId="4D018511">
                <v:shape id="_x0000_i1823" type="#_x0000_t75" style="width:43.5pt;height:14.25pt" o:ole="">
                  <v:imagedata r:id="rId1630" o:title=""/>
                </v:shape>
                <o:OLEObject Type="Embed" ProgID="Equation.DSMT4" ShapeID="_x0000_i1823" DrawAspect="Content" ObjectID="_1690485470" r:id="rId1631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70" w:dyaOrig="285" w14:anchorId="4E5ACCBE">
                <v:shape id="_x0000_i1824" type="#_x0000_t75" style="width:43.5pt;height:14.25pt" o:ole="">
                  <v:imagedata r:id="rId1632" o:title=""/>
                </v:shape>
                <o:OLEObject Type="Embed" ProgID="Equation.DSMT4" ShapeID="_x0000_i1824" DrawAspect="Content" ObjectID="_1690485471" r:id="rId1633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70" w:dyaOrig="285" w14:anchorId="0C6D80A0">
                <v:shape id="_x0000_i1825" type="#_x0000_t75" style="width:43.5pt;height:14.25pt" o:ole="">
                  <v:imagedata r:id="rId1634" o:title=""/>
                </v:shape>
                <o:OLEObject Type="Embed" ProgID="Equation.DSMT4" ShapeID="_x0000_i1825" DrawAspect="Content" ObjectID="_1690485472" r:id="rId1635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70" w:dyaOrig="285" w14:anchorId="5FEC274E">
                <v:shape id="_x0000_i1826" type="#_x0000_t75" style="width:43.5pt;height:14.25pt" o:ole="">
                  <v:imagedata r:id="rId1636" o:title=""/>
                </v:shape>
                <o:OLEObject Type="Embed" ProgID="Equation.DSMT4" ShapeID="_x0000_i1826" DrawAspect="Content" ObjectID="_1690485473" r:id="rId1637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6F8B65AE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51C8AD69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3133E741" w14:textId="77777777" w:rsidTr="00FE08EB">
        <w:tc>
          <w:tcPr>
            <w:tcW w:w="5727" w:type="dxa"/>
            <w:shd w:val="clear" w:color="auto" w:fill="auto"/>
          </w:tcPr>
          <w:p w14:paraId="241E09AB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>Câu 15:</w:t>
            </w:r>
            <w:r w:rsidRPr="00665F98">
              <w:rPr>
                <w:rFonts w:ascii="Chu Van An" w:hAnsi="Chu Van An" w:cs="Chu Van An"/>
                <w:color w:val="000000" w:themeColor="text1"/>
              </w:rPr>
              <w:t xml:space="preserve">Một chất điểm chuyển động thẳng có phương trình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00" w:dyaOrig="330" w14:anchorId="01ACC97C">
                <v:shape id="_x0000_i1827" type="#_x0000_t75" style="width:90pt;height:16.5pt" o:ole="">
                  <v:imagedata r:id="rId1638" o:title=""/>
                </v:shape>
                <o:OLEObject Type="Embed" ProgID="Equation.DSMT4" ShapeID="_x0000_i1827" DrawAspect="Content" ObjectID="_1690485474" r:id="rId1639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(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5CBA4DF9">
                <v:shape id="_x0000_i1828" type="#_x0000_t75" style="width:6.75pt;height:12pt" o:ole="">
                  <v:imagedata r:id="rId1640" o:title=""/>
                </v:shape>
                <o:OLEObject Type="Embed" ProgID="Equation.DSMT4" ShapeID="_x0000_i1828" DrawAspect="Content" ObjectID="_1690485475" r:id="rId1641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 xml:space="preserve"> là thời gian tính bằng giây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360" w:dyaOrig="405" w14:anchorId="724E1E93">
                <v:shape id="_x0000_i1829" type="#_x0000_t75" style="width:18.75pt;height:20.25pt" o:ole="">
                  <v:imagedata r:id="rId1642" o:title=""/>
                </v:shape>
                <o:OLEObject Type="Embed" ProgID="Equation.DSMT4" ShapeID="_x0000_i1829" DrawAspect="Content" ObjectID="_1690485476" r:id="rId1643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0" w:dyaOrig="225" w14:anchorId="39F7EB6F">
                <v:shape id="_x0000_i1830" type="#_x0000_t75" style="width:9pt;height:11.25pt" o:ole="">
                  <v:imagedata r:id="rId1644" o:title=""/>
                </v:shape>
                <o:OLEObject Type="Embed" ProgID="Equation.DSMT4" ShapeID="_x0000_i1830" DrawAspect="Content" ObjectID="_1690485477" r:id="rId1645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 xml:space="preserve">là đường đi tính bằng mét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435" w:dyaOrig="405" w14:anchorId="770FC8E1">
                <v:shape id="_x0000_i1831" type="#_x0000_t75" style="width:21.75pt;height:20.25pt" o:ole="">
                  <v:imagedata r:id="rId1646" o:title=""/>
                </v:shape>
                <o:OLEObject Type="Embed" ProgID="Equation.DSMT4" ShapeID="_x0000_i1831" DrawAspect="Content" ObjectID="_1690485478" r:id="rId1647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 xml:space="preserve">. Gia tốc của chất điểm tại thời điểm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900" w:dyaOrig="405" w14:anchorId="339A4B7C">
                <v:shape id="_x0000_i1832" type="#_x0000_t75" style="width:45pt;height:20.25pt" o:ole="">
                  <v:imagedata r:id="rId1648" o:title=""/>
                </v:shape>
                <o:OLEObject Type="Embed" ProgID="Equation.DSMT4" ShapeID="_x0000_i1832" DrawAspect="Content" ObjectID="_1690485479" r:id="rId1649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là</w:t>
            </w:r>
          </w:p>
          <w:p w14:paraId="2F65B36C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720" w:dyaOrig="345" w14:anchorId="414EB5AE">
                <v:shape id="_x0000_i1833" type="#_x0000_t75" style="width:36pt;height:17.25pt" o:ole="">
                  <v:imagedata r:id="rId1650" o:title=""/>
                </v:shape>
                <o:OLEObject Type="Embed" ProgID="Equation.DSMT4" ShapeID="_x0000_i1833" DrawAspect="Content" ObjectID="_1690485480" r:id="rId1651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750" w:dyaOrig="360" w14:anchorId="039CA1B1">
                <v:shape id="_x0000_i1834" type="#_x0000_t75" style="width:37.5pt;height:18.75pt" o:ole="">
                  <v:imagedata r:id="rId1652" o:title=""/>
                </v:shape>
                <o:OLEObject Type="Embed" ProgID="Equation.DSMT4" ShapeID="_x0000_i1834" DrawAspect="Content" ObjectID="_1690485481" r:id="rId1653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25" w:dyaOrig="375" w14:anchorId="2AF3AFBC">
                <v:shape id="_x0000_i1835" type="#_x0000_t75" style="width:41.25pt;height:18.75pt" o:ole="">
                  <v:imagedata r:id="rId1654" o:title=""/>
                </v:shape>
                <o:OLEObject Type="Embed" ProgID="Equation.DSMT4" ShapeID="_x0000_i1835" DrawAspect="Content" ObjectID="_1690485482" r:id="rId1655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70" w:dyaOrig="345" w14:anchorId="61A98E1F">
                <v:shape id="_x0000_i1836" type="#_x0000_t75" style="width:43.5pt;height:17.25pt" o:ole="">
                  <v:imagedata r:id="rId1656" o:title=""/>
                </v:shape>
                <o:OLEObject Type="Embed" ProgID="Equation.DSMT4" ShapeID="_x0000_i1836" DrawAspect="Content" ObjectID="_1690485483" r:id="rId1657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6BA108F4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1BE166DD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581C61BC" w14:textId="77777777" w:rsidTr="00FE08EB">
        <w:tc>
          <w:tcPr>
            <w:tcW w:w="5727" w:type="dxa"/>
            <w:shd w:val="clear" w:color="auto" w:fill="auto"/>
          </w:tcPr>
          <w:p w14:paraId="2F3B8095" w14:textId="77777777" w:rsidR="00F41B3F" w:rsidRPr="00665F98" w:rsidRDefault="00F41B3F" w:rsidP="00085FB5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>Câu 16:</w:t>
            </w:r>
            <w:r w:rsidRPr="00665F98">
              <w:rPr>
                <w:rFonts w:ascii="Chu Van An" w:hAnsi="Chu Van An" w:cs="Chu Van An"/>
                <w:lang w:val="fr-FR"/>
              </w:rPr>
              <w:t xml:space="preserve">Một chất điểm dao động điều hòa theo phương trình </w:t>
            </w:r>
            <w:r w:rsidRPr="00665F98">
              <w:rPr>
                <w:rFonts w:ascii="Chu Van An" w:eastAsia="Times New Roman" w:hAnsi="Chu Van An" w:cs="Chu Van An"/>
                <w:position w:val="-28"/>
              </w:rPr>
              <w:object w:dxaOrig="2415" w:dyaOrig="675" w14:anchorId="40BE1866">
                <v:shape id="_x0000_i1837" type="#_x0000_t75" style="width:120.75pt;height:33.75pt" o:ole="">
                  <v:imagedata r:id="rId1658" o:title=""/>
                </v:shape>
                <o:OLEObject Type="Embed" ProgID="Equation.DSMT4" ShapeID="_x0000_i1837" DrawAspect="Content" ObjectID="_1690485484" r:id="rId1659"/>
              </w:object>
            </w:r>
            <w:r w:rsidRPr="00665F98">
              <w:rPr>
                <w:rFonts w:ascii="Chu Van An" w:hAnsi="Chu Van An" w:cs="Chu Van An"/>
                <w:lang w:val="fr-FR"/>
              </w:rPr>
              <w:t xml:space="preserve">. Tìm gia tốc tức thời của chất điểm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615" w:dyaOrig="285" w14:anchorId="57BAD26D">
                <v:shape id="_x0000_i1838" type="#_x0000_t75" style="width:30.75pt;height:14.25pt" o:ole="">
                  <v:imagedata r:id="rId1660" o:title=""/>
                </v:shape>
                <o:OLEObject Type="Embed" ProgID="Equation.DSMT4" ShapeID="_x0000_i1838" DrawAspect="Content" ObjectID="_1690485485" r:id="rId1661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</w:p>
          <w:p w14:paraId="18C0910C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320" w:dyaOrig="360" w14:anchorId="3527837A">
                <v:shape id="_x0000_i1839" type="#_x0000_t75" style="width:66pt;height:18.75pt" o:ole="">
                  <v:imagedata r:id="rId1662" o:title=""/>
                </v:shape>
                <o:OLEObject Type="Embed" ProgID="Equation.DSMT4" ShapeID="_x0000_i1839" DrawAspect="Content" ObjectID="_1690485486" r:id="rId1663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470" w:dyaOrig="360" w14:anchorId="47EBBE08">
                <v:shape id="_x0000_i1840" type="#_x0000_t75" style="width:73.5pt;height:18.75pt" o:ole="">
                  <v:imagedata r:id="rId1664" o:title=""/>
                </v:shape>
                <o:OLEObject Type="Embed" ProgID="Equation.DSMT4" ShapeID="_x0000_i1840" DrawAspect="Content" ObjectID="_1690485487" r:id="rId1665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</w:p>
          <w:p w14:paraId="2E8946B0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290" w:dyaOrig="360" w14:anchorId="39E60329">
                <v:shape id="_x0000_i1841" type="#_x0000_t75" style="width:64.5pt;height:18.75pt" o:ole="">
                  <v:imagedata r:id="rId1666" o:title=""/>
                </v:shape>
                <o:OLEObject Type="Embed" ProgID="Equation.DSMT4" ShapeID="_x0000_i1841" DrawAspect="Content" ObjectID="_1690485488" r:id="rId1667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440" w:dyaOrig="360" w14:anchorId="481415F5">
                <v:shape id="_x0000_i1842" type="#_x0000_t75" style="width:1in;height:18.75pt" o:ole="">
                  <v:imagedata r:id="rId1668" o:title=""/>
                </v:shape>
                <o:OLEObject Type="Embed" ProgID="Equation.DSMT4" ShapeID="_x0000_i1842" DrawAspect="Content" ObjectID="_1690485489" r:id="rId1669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</w:p>
          <w:p w14:paraId="636992CB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6431732D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45BC3743" w14:textId="77777777" w:rsidTr="00FE08EB">
        <w:tc>
          <w:tcPr>
            <w:tcW w:w="5727" w:type="dxa"/>
            <w:shd w:val="clear" w:color="auto" w:fill="auto"/>
          </w:tcPr>
          <w:p w14:paraId="53DE41B6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>Câu 17:</w:t>
            </w:r>
            <w:r w:rsidRPr="00665F98">
              <w:rPr>
                <w:rFonts w:ascii="Chu Van An" w:hAnsi="Chu Van An" w:cs="Chu Van An"/>
              </w:rPr>
              <w:t xml:space="preserve">Một chất điểm chuyển động thẳng xác định bởi phương trình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800" w:dyaOrig="315" w14:anchorId="459B3E95">
                <v:shape id="_x0000_i1843" type="#_x0000_t75" style="width:90pt;height:15.75pt" o:ole="">
                  <v:imagedata r:id="rId1670" o:title=""/>
                </v:shape>
                <o:OLEObject Type="Embed" ProgID="Equation.DSMT4" ShapeID="_x0000_i1843" DrawAspect="Content" ObjectID="_1690485490" r:id="rId1671"/>
              </w:object>
            </w:r>
            <w:r w:rsidRPr="00665F98">
              <w:rPr>
                <w:rFonts w:ascii="Chu Van An" w:hAnsi="Chu Van An" w:cs="Chu Van An"/>
              </w:rPr>
              <w:t xml:space="preserve"> trong đó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35" w:dyaOrig="240" w14:anchorId="6FBCA727">
                <v:shape id="_x0000_i1844" type="#_x0000_t75" style="width:6.75pt;height:12pt" o:ole="">
                  <v:imagedata r:id="rId1672" o:title=""/>
                </v:shape>
                <o:OLEObject Type="Embed" ProgID="Equation.DSMT4" ShapeID="_x0000_i1844" DrawAspect="Content" ObjectID="_1690485491" r:id="rId1673"/>
              </w:object>
            </w:r>
            <w:r w:rsidRPr="00665F98">
              <w:rPr>
                <w:rFonts w:ascii="Chu Van An" w:hAnsi="Chu Van An" w:cs="Chu Van An"/>
              </w:rPr>
              <w:t xml:space="preserve"> tính bằng giây,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80" w:dyaOrig="225" w14:anchorId="336578E2">
                <v:shape id="_x0000_i1845" type="#_x0000_t75" style="width:9pt;height:11.25pt" o:ole="">
                  <v:imagedata r:id="rId1674" o:title=""/>
                </v:shape>
                <o:OLEObject Type="Embed" ProgID="Equation.DSMT4" ShapeID="_x0000_i1845" DrawAspect="Content" ObjectID="_1690485492" r:id="rId1675"/>
              </w:object>
            </w:r>
            <w:r w:rsidRPr="00665F98">
              <w:rPr>
                <w:rFonts w:ascii="Chu Van An" w:hAnsi="Chu Van An" w:cs="Chu Van An"/>
              </w:rPr>
              <w:t xml:space="preserve"> tính bằng mét. Vận tốc của chuyển động khi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495" w:dyaOrig="285" w14:anchorId="56DB375D">
                <v:shape id="_x0000_i1846" type="#_x0000_t75" style="width:24.75pt;height:14.25pt" o:ole="">
                  <v:imagedata r:id="rId1676" o:title=""/>
                </v:shape>
                <o:OLEObject Type="Embed" ProgID="Equation.DSMT4" ShapeID="_x0000_i1846" DrawAspect="Content" ObjectID="_1690485493" r:id="rId1677"/>
              </w:object>
            </w:r>
            <w:r w:rsidRPr="00665F98">
              <w:rPr>
                <w:rFonts w:ascii="Chu Van An" w:hAnsi="Chu Van An" w:cs="Chu Van An"/>
              </w:rPr>
              <w:t xml:space="preserve"> là</w:t>
            </w:r>
          </w:p>
          <w:p w14:paraId="39D175B8" w14:textId="77777777" w:rsidR="00ED15FF" w:rsidRDefault="00F41B3F" w:rsidP="00085FB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65F98">
              <w:rPr>
                <w:rFonts w:ascii="Chu Van An" w:eastAsia="Calibri" w:hAnsi="Chu Van An" w:cs="Chu Van An"/>
                <w:b/>
                <w:color w:val="FF0000"/>
                <w:position w:val="-6"/>
              </w:rPr>
              <w:object w:dxaOrig="765" w:dyaOrig="285" w14:anchorId="32E7CCA5">
                <v:shape id="_x0000_i1847" type="#_x0000_t75" style="width:38.25pt;height:14.25pt" o:ole="">
                  <v:imagedata r:id="rId1678" o:title=""/>
                </v:shape>
                <o:OLEObject Type="Embed" ProgID="Equation.DSMT4" ShapeID="_x0000_i1847" DrawAspect="Content" ObjectID="_1690485494" r:id="rId1679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65F98">
              <w:rPr>
                <w:rFonts w:ascii="Chu Van An" w:eastAsia="Calibri" w:hAnsi="Chu Van An" w:cs="Chu Van An"/>
                <w:b/>
                <w:color w:val="FF0000"/>
                <w:position w:val="-6"/>
              </w:rPr>
              <w:object w:dxaOrig="765" w:dyaOrig="285" w14:anchorId="01A291F7">
                <v:shape id="_x0000_i1848" type="#_x0000_t75" style="width:38.25pt;height:14.25pt" o:ole="">
                  <v:imagedata r:id="rId1680" o:title=""/>
                </v:shape>
                <o:OLEObject Type="Embed" ProgID="Equation.DSMT4" ShapeID="_x0000_i1848" DrawAspect="Content" ObjectID="_1690485495" r:id="rId1681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</w:p>
          <w:p w14:paraId="108BC9D9" w14:textId="339DEBBC" w:rsidR="00F41B3F" w:rsidRPr="00665F98" w:rsidRDefault="00ED15FF" w:rsidP="00085FB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="00F41B3F"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C.  </w:t>
            </w:r>
            <w:r w:rsidR="00F41B3F" w:rsidRPr="00665F98">
              <w:rPr>
                <w:rFonts w:ascii="Chu Van An" w:eastAsia="Calibri" w:hAnsi="Chu Van An" w:cs="Chu Van An"/>
                <w:b/>
                <w:color w:val="FF0000"/>
                <w:position w:val="-6"/>
              </w:rPr>
              <w:object w:dxaOrig="735" w:dyaOrig="285" w14:anchorId="54C650CD">
                <v:shape id="_x0000_i1849" type="#_x0000_t75" style="width:36.75pt;height:14.25pt" o:ole="">
                  <v:imagedata r:id="rId1682" o:title=""/>
                </v:shape>
                <o:OLEObject Type="Embed" ProgID="Equation.DSMT4" ShapeID="_x0000_i1849" DrawAspect="Content" ObjectID="_1690485496" r:id="rId1683"/>
              </w:object>
            </w:r>
            <w:r w:rsidR="00F41B3F" w:rsidRPr="00665F98">
              <w:rPr>
                <w:rFonts w:ascii="Chu Van An" w:hAnsi="Chu Van An" w:cs="Chu Van An"/>
                <w:lang w:val="fr-FR"/>
              </w:rPr>
              <w:t>.</w:t>
            </w:r>
            <w:r w:rsidR="00F41B3F"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F41B3F" w:rsidRPr="00665F98">
              <w:rPr>
                <w:rFonts w:ascii="Chu Van An" w:eastAsia="Times New Roman" w:hAnsi="Chu Van An" w:cs="Chu Van An"/>
                <w:b/>
                <w:color w:val="0000FF"/>
              </w:rPr>
              <w:t xml:space="preserve">D.  </w:t>
            </w:r>
            <w:r w:rsidR="00F41B3F" w:rsidRPr="00665F98">
              <w:rPr>
                <w:rFonts w:ascii="Chu Van An" w:eastAsia="Calibri" w:hAnsi="Chu Van An" w:cs="Chu Van An"/>
                <w:b/>
                <w:color w:val="FF0000"/>
                <w:position w:val="-6"/>
              </w:rPr>
              <w:object w:dxaOrig="765" w:dyaOrig="285" w14:anchorId="5716986C">
                <v:shape id="_x0000_i1850" type="#_x0000_t75" style="width:38.25pt;height:14.25pt" o:ole="">
                  <v:imagedata r:id="rId1684" o:title=""/>
                </v:shape>
                <o:OLEObject Type="Embed" ProgID="Equation.DSMT4" ShapeID="_x0000_i1850" DrawAspect="Content" ObjectID="_1690485497" r:id="rId1685"/>
              </w:object>
            </w:r>
            <w:r w:rsidR="00F41B3F" w:rsidRPr="00665F98">
              <w:rPr>
                <w:rFonts w:ascii="Chu Van An" w:hAnsi="Chu Van An" w:cs="Chu Van An"/>
              </w:rPr>
              <w:t>.</w:t>
            </w:r>
          </w:p>
          <w:p w14:paraId="5DCB3E6E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5926EF6E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bookmarkEnd w:id="92"/>
    </w:tbl>
    <w:p w14:paraId="698BC4A1" w14:textId="35443D94" w:rsidR="00F41B3F" w:rsidRDefault="00F41B3F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5FB1958" w14:textId="5D07F422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52DB686" w14:textId="15BFFFB5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1C1921B" w14:textId="7A0ED6FE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265ACF87" w14:textId="04D84530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7E2FF6D" w14:textId="5A6DF341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E809A9C" w14:textId="77777777" w:rsidR="001656AD" w:rsidRPr="00247168" w:rsidRDefault="001656AD" w:rsidP="001656AD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DC800CC" wp14:editId="5CD383B3">
                <wp:extent cx="6669561" cy="937597"/>
                <wp:effectExtent l="0" t="19050" r="0" b="0"/>
                <wp:docPr id="53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9561" cy="937597"/>
                          <a:chOff x="0" y="63618"/>
                          <a:chExt cx="6539701" cy="1141189"/>
                        </a:xfrm>
                      </wpg:grpSpPr>
                      <wpg:grpSp>
                        <wpg:cNvPr id="54" name="Group 54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55" name="Group 55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81" name="Group 481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84" name="Parallelogram 484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5" name="Parallelogram 485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1" name="Parallelogram 491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2" name="Parallelogram 492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93" name="Oval 493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94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47868913" w14:textId="77777777" w:rsidR="001656AD" w:rsidRPr="00352905" w:rsidRDefault="001656AD" w:rsidP="001656AD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➎➎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95" name="TextBox 87"/>
                          <wps:cNvSpPr txBox="1"/>
                          <wps:spPr>
                            <a:xfrm>
                              <a:off x="378355" y="608002"/>
                              <a:ext cx="1420189" cy="50655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4EA7E65" w14:textId="77777777" w:rsidR="001656AD" w:rsidRPr="008964F1" w:rsidRDefault="001656AD" w:rsidP="001656AD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8964F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Giải tích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96" name="Group 496"/>
                        <wpg:cNvGrpSpPr/>
                        <wpg:grpSpPr>
                          <a:xfrm>
                            <a:off x="1671807" y="349900"/>
                            <a:ext cx="4867894" cy="680678"/>
                            <a:chOff x="1671807" y="349901"/>
                            <a:chExt cx="5044134" cy="681670"/>
                          </a:xfrm>
                        </wpg:grpSpPr>
                        <wpg:grpSp>
                          <wpg:cNvPr id="497" name="Group 497"/>
                          <wpg:cNvGrpSpPr/>
                          <wpg:grpSpPr>
                            <a:xfrm>
                              <a:off x="1671807" y="349901"/>
                              <a:ext cx="5044134" cy="681670"/>
                              <a:chOff x="1671807" y="349901"/>
                              <a:chExt cx="5044134" cy="681670"/>
                            </a:xfrm>
                          </wpg:grpSpPr>
                          <wpg:grpSp>
                            <wpg:cNvPr id="498" name="Group 498"/>
                            <wpg:cNvGrpSpPr/>
                            <wpg:grpSpPr>
                              <a:xfrm>
                                <a:off x="1775690" y="419608"/>
                                <a:ext cx="4940251" cy="569912"/>
                                <a:chOff x="1775690" y="419608"/>
                                <a:chExt cx="4940251" cy="569912"/>
                              </a:xfrm>
                            </wpg:grpSpPr>
                            <wpg:grpSp>
                              <wpg:cNvPr id="499" name="Group 499"/>
                              <wpg:cNvGrpSpPr/>
                              <wpg:grpSpPr>
                                <a:xfrm>
                                  <a:off x="1852513" y="419608"/>
                                  <a:ext cx="4863428" cy="569912"/>
                                  <a:chOff x="1852513" y="419566"/>
                                  <a:chExt cx="4863428" cy="570334"/>
                                </a:xfrm>
                              </wpg:grpSpPr>
                              <wps:wsp>
                                <wps:cNvPr id="500" name="Rectangle: Single Corner Snipped 500"/>
                                <wps:cNvSpPr/>
                                <wps:spPr>
                                  <a:xfrm>
                                    <a:off x="1852513" y="419566"/>
                                    <a:ext cx="4863428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501" name="Group 501"/>
                                <wpg:cNvGrpSpPr/>
                                <wpg:grpSpPr>
                                  <a:xfrm>
                                    <a:off x="2905011" y="441586"/>
                                    <a:ext cx="3645892" cy="509650"/>
                                    <a:chOff x="2905011" y="441586"/>
                                    <a:chExt cx="3645892" cy="509650"/>
                                  </a:xfrm>
                                </wpg:grpSpPr>
                                <wpg:grpSp>
                                  <wpg:cNvPr id="502" name="Group 502"/>
                                  <wpg:cNvGrpSpPr/>
                                  <wpg:grpSpPr>
                                    <a:xfrm>
                                      <a:off x="2923087" y="441586"/>
                                      <a:ext cx="3627816" cy="491891"/>
                                      <a:chOff x="2923087" y="441586"/>
                                      <a:chExt cx="3627816" cy="491891"/>
                                    </a:xfrm>
                                  </wpg:grpSpPr>
                                  <wps:wsp>
                                    <wps:cNvPr id="503" name="Arrow: Chevron 503"/>
                                    <wps:cNvSpPr/>
                                    <wps:spPr>
                                      <a:xfrm>
                                        <a:off x="3037405" y="441586"/>
                                        <a:ext cx="3513498" cy="491891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0BBF2BBC" w14:textId="77777777" w:rsidR="001656AD" w:rsidRPr="008C016A" w:rsidRDefault="001656AD" w:rsidP="001656AD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8C016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  <w:t>CÁC QUY T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  <w:t>Ắ</w:t>
                                          </w:r>
                                          <w:r w:rsidRPr="008C016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  <w:t>C TÍNH ĐẠO HÀM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504" name="Freeform: Shape 504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505" name="Flowchart: Terminator 505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6" name="Flowchart: Direct Access Storage 506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7" name="Flowchart: Delay 507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8" name="Oval 508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9" name="TextBox 42"/>
                          <wps:cNvSpPr txBox="1"/>
                          <wps:spPr>
                            <a:xfrm>
                              <a:off x="2035244" y="416318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00408D" w14:textId="77777777" w:rsidR="001656AD" w:rsidRPr="00352905" w:rsidRDefault="001656AD" w:rsidP="001656AD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DC800CC" id="_x0000_s1175" style="width:525.15pt;height:73.85pt;mso-position-horizontal-relative:char;mso-position-vertical-relative:line" coordorigin=",636" coordsize="65397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">
                <v:group id="Group 54" o:spid="_x0000_s1176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group id="Group 55" o:spid="_x0000_s1177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  <v:group id="Group 481" o:spid="_x0000_s1178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Z8Z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o0kMzzPhCMj5AwAA//8DAFBLAQItABQABgAIAAAAIQDb4fbL7gAAAIUBAAATAAAAAAAAAAAA&#10;AAAAAAAAAABbQ29udGVudF9UeXBlc10ueG1sUEsBAi0AFAAGAAgAAAAhAFr0LFu/AAAAFQEAAAsA&#10;AAAAAAAAAAAAAAAAHwEAAF9yZWxzLy5yZWxzUEsBAi0AFAAGAAgAAAAhACQ1nxnEAAAA3AAAAA8A&#10;AAAAAAAAAAAAAAAABwIAAGRycy9kb3ducmV2LnhtbFBLBQYAAAAAAwADALcAAAD4AgAAAAA=&#10;">
                      <v:shape id="Parallelogram 484" o:spid="_x0000_s1179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85" o:spid="_x0000_s1180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91" o:spid="_x0000_s1181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92" o:spid="_x0000_s1182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93" o:spid="_x0000_s1183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184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47868913" w14:textId="77777777" w:rsidR="001656AD" w:rsidRPr="00352905" w:rsidRDefault="001656AD" w:rsidP="001656AD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➎➎</w:t>
                          </w:r>
                        </w:p>
                      </w:txbxContent>
                    </v:textbox>
                  </v:shape>
                  <v:shape id="TextBox 87" o:spid="_x0000_s1185" type="#_x0000_t202" style="position:absolute;left:3783;top:6080;width:14202;height:5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4p7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0DK8z8QjIxR8AAAD//wMAUEsBAi0AFAAGAAgAAAAhANvh9svuAAAAhQEAABMAAAAAAAAAAAAA&#10;AAAAAAAAAFtDb250ZW50X1R5cGVzXS54bWxQSwECLQAUAAYACAAAACEAWvQsW78AAAAVAQAACwAA&#10;AAAAAAAAAAAAAAAfAQAAX3JlbHMvLnJlbHNQSwECLQAUAAYACAAAACEAeUOKe8MAAADcAAAADwAA&#10;AAAAAAAAAAAAAAAHAgAAZHJzL2Rvd25yZXYueG1sUEsFBgAAAAADAAMAtwAAAPcCAAAAAA==&#10;" filled="f" stroked="f">
                    <v:textbox>
                      <w:txbxContent>
                        <w:p w14:paraId="74EA7E65" w14:textId="77777777" w:rsidR="001656AD" w:rsidRPr="008964F1" w:rsidRDefault="001656AD" w:rsidP="001656AD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8964F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Giải tích 11</w:t>
                          </w:r>
                        </w:p>
                      </w:txbxContent>
                    </v:textbox>
                  </v:shape>
                </v:group>
                <v:group id="Group 496" o:spid="_x0000_s1186" style="position:absolute;left:16718;top:3499;width:48679;height:6806" coordorigin="16718,3499" coordsize="5044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<v:group id="Group 497" o:spid="_x0000_s1187" style="position:absolute;left:16718;top:3499;width:50441;height:6816" coordorigin="16718,3499" coordsize="5044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TQr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C+fIG/M+EIyM0vAAAA//8DAFBLAQItABQABgAIAAAAIQDb4fbL7gAAAIUBAAATAAAAAAAA&#10;AAAAAAAAAAAAAABbQ29udGVudF9UeXBlc10ueG1sUEsBAi0AFAAGAAgAAAAhAFr0LFu/AAAAFQEA&#10;AAsAAAAAAAAAAAAAAAAAHwEAAF9yZWxzLy5yZWxzUEsBAi0AFAAGAAgAAAAhAEFJNCvHAAAA3AAA&#10;AA8AAAAAAAAAAAAAAAAABwIAAGRycy9kb3ducmV2LnhtbFBLBQYAAAAAAwADALcAAAD7AgAAAAA=&#10;">
                    <v:group id="Group 498" o:spid="_x0000_s1188" style="position:absolute;left:17756;top:4196;width:49403;height:5699" coordorigin="17756,4196" coordsize="49402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qBZ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">
                      <v:group id="Group 499" o:spid="_x0000_s1189" style="position:absolute;left:18525;top:4196;width:48634;height:5699" coordorigin="18525,4195" coordsize="48634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">
                        <v:shape id="Rectangle: Single Corner Snipped 500" o:spid="_x0000_s1190" style="position:absolute;left:18525;top:4195;width:48634;height:5704;visibility:visible;mso-wrap-style:square;v-text-anchor:middle" coordsize="4863428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" path="m,l4657030,r206398,206398l4863428,570334,,570334,,xe" fillcolor="#fffff7" stroked="f" strokeweight="1.25pt">
                          <v:fill r:id="rId8" o:title="" color2="#f0d5ff" type="pattern"/>
                          <v:path arrowok="t" o:connecttype="custom" o:connectlocs="0,0;4657030,0;4863428,206398;4863428,570334;0,570334;0,0" o:connectangles="0,0,0,0,0,0"/>
                        </v:shape>
                        <v:group id="Group 501" o:spid="_x0000_s1191" style="position:absolute;left:29050;top:4415;width:36459;height:5097" coordorigin="29050,4415" coordsize="36458,5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5PexQAAANw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">
                          <v:group id="Group 502" o:spid="_x0000_s1192" style="position:absolute;left:29230;top:4415;width:36279;height:4919" coordorigin="29230,4415" coordsize="36278,4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Q2p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fN4Bo8z4QjI1S8AAAD//wMAUEsBAi0AFAAGAAgAAAAhANvh9svuAAAAhQEAABMAAAAAAAAA&#10;AAAAAAAAAAAAAFtDb250ZW50X1R5cGVzXS54bWxQSwECLQAUAAYACAAAACEAWvQsW78AAAAVAQAA&#10;CwAAAAAAAAAAAAAAAAAfAQAAX3JlbHMvLnJlbHNQSwECLQAUAAYACAAAACEAz9UNqcYAAADcAAAA&#10;DwAAAAAAAAAAAAAAAAAHAgAAZHJzL2Rvd25yZXYueG1sUEsFBgAAAAADAAMAtwAAAPoCAAAAAA==&#10;">
                            <v:shape id="Arrow: Chevron 503" o:spid="_x0000_s1193" type="#_x0000_t55" style="position:absolute;left:30374;top:4415;width:35135;height:49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" adj="2095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0BBF2BBC" w14:textId="77777777" w:rsidR="001656AD" w:rsidRPr="008C016A" w:rsidRDefault="001656AD" w:rsidP="001656AD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</w:pPr>
                                    <w:r w:rsidRPr="008C016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  <w:t>CÁC QUY 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  <w:t>Ắ</w:t>
                                    </w:r>
                                    <w:r w:rsidRPr="008C016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  <w:t>C TÍNH ĐẠO HÀM</w:t>
                                    </w:r>
                                  </w:p>
                                </w:txbxContent>
                              </v:textbox>
                            </v:shape>
                            <v:shape id="Freeform: Shape 504" o:spid="_x0000_s1194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505" o:spid="_x0000_s1195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506" o:spid="_x0000_s1196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507" o:spid="_x0000_s1197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8" o:spid="_x0000_s1198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199" type="#_x0000_t202" style="position:absolute;left:20352;top:4163;width:9770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00408D" w14:textId="77777777" w:rsidR="001656AD" w:rsidRPr="00352905" w:rsidRDefault="001656AD" w:rsidP="001656AD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B84370" w14:textId="77777777" w:rsidR="001656AD" w:rsidRPr="00247168" w:rsidRDefault="001656AD" w:rsidP="001656A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97051F4" wp14:editId="2504D502">
                <wp:extent cx="3505200" cy="504563"/>
                <wp:effectExtent l="0" t="0" r="38100" b="29210"/>
                <wp:docPr id="510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511" name="Group 511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113" name="Group 113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114" name="Group 114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121" name="Rectangle: Single Corner Snipped 121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22" name="Group 122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123" name="Group 123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124" name="Arrow: Chevron 124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4264C6A" w14:textId="77777777" w:rsidR="001656AD" w:rsidRPr="00531501" w:rsidRDefault="001656AD" w:rsidP="001656AD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26" name="Group 12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127" name="Freeform: Shape 12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2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8F88DF4" w14:textId="77777777" w:rsidR="001656AD" w:rsidRDefault="001656AD" w:rsidP="001656A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29" name="Group 212457292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2930" name="Freeform: Shape 212457293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31" name="Flowchart: Terminator 212457293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32" name="Flowchart: Direct Access Storage 212457293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2933" name="Flowchart: Preparation 212457293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2934" name="Group 212457293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2935" name="Freeform: Shape 212457293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293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272BBCF" w14:textId="77777777" w:rsidR="001656AD" w:rsidRDefault="001656AD" w:rsidP="001656AD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97051F4" id="_x0000_s1200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">
                <v:group id="Group 511" o:spid="_x0000_s1201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<v:group id="Group 113" o:spid="_x0000_s120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    <v:group id="Group 114" o:spid="_x0000_s1203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    <v:shape id="Rectangle: Single Corner Snipped 121" o:spid="_x0000_s1204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122" o:spid="_x0000_s1205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    <v:group id="Group 123" o:spid="_x0000_s1206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      <v:shape id="Arrow: Chevron 124" o:spid="_x0000_s1207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4264C6A" w14:textId="77777777" w:rsidR="001656AD" w:rsidRPr="00531501" w:rsidRDefault="001656AD" w:rsidP="001656AD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126" o:spid="_x0000_s120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  <v:shape id="Freeform: Shape 127" o:spid="_x0000_s120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1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" filled="f" stroked="f">
                              <v:textbox style="mso-fit-shape-to-text:t">
                                <w:txbxContent>
                                  <w:p w14:paraId="58F88DF4" w14:textId="77777777" w:rsidR="001656AD" w:rsidRDefault="001656AD" w:rsidP="001656A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29" o:spid="_x0000_s121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">
                          <v:shape id="Freeform: Shape 2124572930" o:spid="_x0000_s121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31" o:spid="_x0000_s121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2932" o:spid="_x0000_s121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2933" o:spid="_x0000_s121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2934" o:spid="_x0000_s121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">
                  <v:shape id="Freeform: Shape 2124572935" o:spid="_x0000_s121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21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" filled="f" stroked="f">
                    <v:textbox>
                      <w:txbxContent>
                        <w:p w14:paraId="6272BBCF" w14:textId="77777777" w:rsidR="001656AD" w:rsidRDefault="001656AD" w:rsidP="001656AD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60007C3" w14:textId="77777777" w:rsidR="001656AD" w:rsidRPr="00247168" w:rsidRDefault="001656AD" w:rsidP="001656AD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56C7FA0" wp14:editId="6E68E50E">
                <wp:extent cx="6436627" cy="1343025"/>
                <wp:effectExtent l="0" t="0" r="21590" b="28575"/>
                <wp:docPr id="212457293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7" cy="1343025"/>
                          <a:chOff x="-22234" y="-704"/>
                          <a:chExt cx="6482340" cy="1333258"/>
                        </a:xfrm>
                      </wpg:grpSpPr>
                      <wps:wsp>
                        <wps:cNvPr id="2124572938" name="Rectangle: Diagonal Corners Rounded 2124572938"/>
                        <wps:cNvSpPr/>
                        <wps:spPr>
                          <a:xfrm>
                            <a:off x="-15" y="3"/>
                            <a:ext cx="6460121" cy="1332551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D34CF4" w14:textId="77777777" w:rsidR="001656AD" w:rsidRPr="00A542B7" w:rsidRDefault="001656AD" w:rsidP="001656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83BE727" w14:textId="77777777" w:rsidR="001656AD" w:rsidRDefault="001656AD" w:rsidP="001656AD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spacing w:line="256" w:lineRule="auto"/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Quy tắc tính đạo hàm cần nhớ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ed" w:sz="4" w:space="0" w:color="00206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45"/>
                                <w:gridCol w:w="4845"/>
                              </w:tblGrid>
                              <w:tr w:rsidR="001656AD" w14:paraId="434E384B" w14:textId="77777777" w:rsidTr="00004741">
                                <w:tc>
                                  <w:tcPr>
                                    <w:tcW w:w="4845" w:type="dxa"/>
                                  </w:tcPr>
                                  <w:p w14:paraId="6D1F8870" w14:textId="77777777" w:rsidR="001656AD" w:rsidRPr="00A542B7" w:rsidRDefault="001656AD" w:rsidP="00355346">
                                    <w:pPr>
                                      <w:pStyle w:val="Header"/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284"/>
                                        <w:tab w:val="left" w:pos="567"/>
                                        <w:tab w:val="left" w:pos="2835"/>
                                        <w:tab w:val="left" w:pos="5387"/>
                                        <w:tab w:val="left" w:pos="7938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  <w:t>(</w: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>C)</w: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 xml:space="preserve"> = 0</w: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</w:p>
                                  <w:p w14:paraId="6DC21AEF" w14:textId="77777777" w:rsidR="001656AD" w:rsidRPr="00004741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567"/>
                                        <w:tab w:val="left" w:pos="900"/>
                                      </w:tabs>
                                      <w:spacing w:line="256" w:lineRule="auto"/>
                                      <w:rPr>
                                        <w:color w:val="002060"/>
                                        <w:sz w:val="24"/>
                                        <w:szCs w:val="24"/>
                                      </w:rPr>
                                    </w:pPr>
                                    <w:r w:rsidRPr="0000474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>(</w:t>
                                    </w:r>
                                    <w:r w:rsidRPr="00004741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val="fr-FR"/>
                                      </w:rPr>
                                      <w:t>x</w:t>
                                    </w:r>
                                    <w:r w:rsidRPr="0000474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>)</w:t>
                                    </w:r>
                                    <w:r w:rsidRPr="00A542B7">
                                      <w:sym w:font="Symbol" w:char="F0A2"/>
                                    </w:r>
                                    <w:r w:rsidRPr="0000474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FR"/>
                                      </w:rPr>
                                      <w:t xml:space="preserve"> = 1</w:t>
                                    </w:r>
                                  </w:p>
                                </w:tc>
                                <w:tc>
                                  <w:tcPr>
                                    <w:tcW w:w="4845" w:type="dxa"/>
                                  </w:tcPr>
                                  <w:p w14:paraId="4A90328B" w14:textId="77777777" w:rsidR="001656AD" w:rsidRPr="00A542B7" w:rsidRDefault="001656AD" w:rsidP="00355346">
                                    <w:pPr>
                                      <w:pStyle w:val="Header"/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284"/>
                                        <w:tab w:val="left" w:pos="567"/>
                                        <w:tab w:val="left" w:pos="2835"/>
                                        <w:tab w:val="left" w:pos="5387"/>
                                        <w:tab w:val="left" w:pos="7938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920" w:dyaOrig="360" w14:anchorId="02DA4032">
                                        <v:shape id="_x0000_i2472" type="#_x0000_t75" style="width:96pt;height:18.75pt" o:ole="">
                                          <v:imagedata r:id="rId1686" o:title=""/>
                                        </v:shape>
                                        <o:OLEObject Type="Embed" ProgID="Equation.DSMT4" ShapeID="_x0000_i2472" DrawAspect="Content" ObjectID="_1690487004" r:id="rId1687"/>
                                      </w:objec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sz w:val="24"/>
                                        <w:szCs w:val="24"/>
                                        <w:lang w:val="fr-FR"/>
                                      </w:rPr>
                                      <w:tab/>
                                    </w:r>
                                  </w:p>
                                  <w:p w14:paraId="18EFD1BE" w14:textId="77777777" w:rsidR="001656AD" w:rsidRPr="00004741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spacing w:line="256" w:lineRule="auto"/>
                                      <w:rPr>
                                        <w:color w:val="002060"/>
                                        <w:sz w:val="24"/>
                                        <w:szCs w:val="24"/>
                                      </w:rPr>
                                    </w:pPr>
                                    <w:r w:rsidRPr="00004741">
                                      <w:rPr>
                                        <w:position w:val="-28"/>
                                      </w:rPr>
                                      <w:object w:dxaOrig="1340" w:dyaOrig="680" w14:anchorId="09DD74B7">
                                        <v:shape id="_x0000_i2473" type="#_x0000_t75" style="width:66.75pt;height:34.5pt" o:ole="">
                                          <v:imagedata r:id="rId1688" o:title=""/>
                                        </v:shape>
                                        <o:OLEObject Type="Embed" ProgID="Equation.DSMT4" ShapeID="_x0000_i2473" DrawAspect="Content" ObjectID="_1690487005" r:id="rId1689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AD28005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86136F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A47E6F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39364DC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890FB34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0D01C4F9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7EE3816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8EA5D3D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207BE4F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E1CABAD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CF2D08E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37C714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8DD2EE6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85CDEDC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DDE6555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7E22554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939" name="Group 2124572939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124572940" name="Rectangle: Folded Corner 2124572940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2941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779D888" w14:textId="77777777" w:rsidR="001656AD" w:rsidRDefault="001656AD" w:rsidP="001656A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56C7FA0" id="_x0000_s1219" style="width:506.8pt;height:105.75pt;mso-position-horizontal-relative:char;mso-position-vertical-relative:line" coordorigin="-222,-7" coordsize="64823,13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">
                <v:shape id="Rectangle: Diagonal Corners Rounded 2124572938" o:spid="_x0000_s1220" style="position:absolute;width:64601;height:13325;visibility:visible;mso-wrap-style:square;v-text-anchor:middle" coordsize="6460121,133255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" adj="-11796480,,5400" path="m12619,l6372426,v48433,,87695,39262,87695,87695l6460121,1319932v,6969,-5650,12619,-12619,12619l87695,1332551c39262,1332551,,1293289,,1244856l,12619c,5650,5650,,12619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2619,0;6372426,0;6460121,87695;6460121,1319932;6447502,1332551;87695,1332551;0,1244856;0,12619;12619,0" o:connectangles="0,0,0,0,0,0,0,0,0" textboxrect="0,0,6460121,1332551"/>
                  <v:textbox>
                    <w:txbxContent>
                      <w:p w14:paraId="0FD34CF4" w14:textId="77777777" w:rsidR="001656AD" w:rsidRPr="00A542B7" w:rsidRDefault="001656AD" w:rsidP="001656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83BE727" w14:textId="77777777" w:rsidR="001656AD" w:rsidRDefault="001656AD" w:rsidP="001656AD">
                        <w:pPr>
                          <w:tabs>
                            <w:tab w:val="left" w:pos="720"/>
                            <w:tab w:val="left" w:pos="900"/>
                          </w:tabs>
                          <w:spacing w:line="256" w:lineRule="auto"/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Quy tắc tính đạo hàm cần nhớ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ed" w:sz="4" w:space="0" w:color="00206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45"/>
                          <w:gridCol w:w="4845"/>
                        </w:tblGrid>
                        <w:tr w:rsidR="001656AD" w14:paraId="434E384B" w14:textId="77777777" w:rsidTr="00004741">
                          <w:tc>
                            <w:tcPr>
                              <w:tcW w:w="4845" w:type="dxa"/>
                            </w:tcPr>
                            <w:p w14:paraId="6D1F8870" w14:textId="77777777" w:rsidR="001656AD" w:rsidRPr="00A542B7" w:rsidRDefault="001656AD" w:rsidP="00355346">
                              <w:pPr>
                                <w:pStyle w:val="Header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  <w:t>(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C)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A2"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= 0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</w:p>
                            <w:p w14:paraId="6DC21AEF" w14:textId="77777777" w:rsidR="001656AD" w:rsidRPr="00004741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567"/>
                                  <w:tab w:val="left" w:pos="900"/>
                                </w:tabs>
                                <w:spacing w:line="256" w:lineRule="auto"/>
                                <w:rPr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(</w: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fr-FR"/>
                                </w:rPr>
                                <w:t>x</w: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)</w:t>
                              </w:r>
                              <w:r w:rsidRPr="00A542B7">
                                <w:sym w:font="Symbol" w:char="F0A2"/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= 1</w:t>
                              </w:r>
                            </w:p>
                          </w:tc>
                          <w:tc>
                            <w:tcPr>
                              <w:tcW w:w="4845" w:type="dxa"/>
                            </w:tcPr>
                            <w:p w14:paraId="4A90328B" w14:textId="77777777" w:rsidR="001656AD" w:rsidRPr="00A542B7" w:rsidRDefault="001656AD" w:rsidP="00355346">
                              <w:pPr>
                                <w:pStyle w:val="Header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position w:val="-10"/>
                                  <w:sz w:val="24"/>
                                  <w:szCs w:val="24"/>
                                </w:rPr>
                                <w:object w:dxaOrig="1920" w:dyaOrig="360" w14:anchorId="02DA4032">
                                  <v:shape id="_x0000_i2472" type="#_x0000_t75" style="width:96pt;height:18.75pt" o:ole="">
                                    <v:imagedata r:id="rId1686" o:title=""/>
                                  </v:shape>
                                  <o:OLEObject Type="Embed" ProgID="Equation.DSMT4" ShapeID="_x0000_i2472" DrawAspect="Content" ObjectID="_1690487004" r:id="rId1690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sz w:val="24"/>
                                  <w:szCs w:val="24"/>
                                  <w:lang w:val="fr-FR"/>
                                </w:rPr>
                                <w:tab/>
                              </w:r>
                            </w:p>
                            <w:p w14:paraId="18EFD1BE" w14:textId="77777777" w:rsidR="001656AD" w:rsidRPr="00004741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720"/>
                                  <w:tab w:val="left" w:pos="900"/>
                                </w:tabs>
                                <w:spacing w:line="256" w:lineRule="auto"/>
                                <w:rPr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position w:val="-28"/>
                                </w:rPr>
                                <w:object w:dxaOrig="1340" w:dyaOrig="680" w14:anchorId="09DD74B7">
                                  <v:shape id="_x0000_i2473" type="#_x0000_t75" style="width:66.75pt;height:34.5pt" o:ole="">
                                    <v:imagedata r:id="rId1688" o:title=""/>
                                  </v:shape>
                                  <o:OLEObject Type="Embed" ProgID="Equation.DSMT4" ShapeID="_x0000_i2473" DrawAspect="Content" ObjectID="_1690487005" r:id="rId1691"/>
                                </w:object>
                              </w:r>
                            </w:p>
                          </w:tc>
                        </w:tr>
                      </w:tbl>
                      <w:p w14:paraId="2AD28005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86136F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A47E6F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39364DC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890FB34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0D01C4F9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7EE3816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8EA5D3D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207BE4F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E1CABAD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CF2D08E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37C714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8DD2EE6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85CDEDC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DDE6555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7E22554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939" o:spid="_x0000_s1221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">
                  <v:shape id="Rectangle: Folded Corner 2124572940" o:spid="_x0000_s1222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23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" filled="f" stroked="f">
                    <v:textbox>
                      <w:txbxContent>
                        <w:p w14:paraId="1779D888" w14:textId="77777777" w:rsidR="001656AD" w:rsidRDefault="001656AD" w:rsidP="001656A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A36A924" w14:textId="77777777" w:rsidR="001656AD" w:rsidRPr="00247168" w:rsidRDefault="001656AD" w:rsidP="001656AD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9283250" wp14:editId="261EF404">
                <wp:extent cx="6443476" cy="2769079"/>
                <wp:effectExtent l="0" t="0" r="14605" b="12700"/>
                <wp:docPr id="212457294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769079"/>
                          <a:chOff x="-6836" y="-11"/>
                          <a:chExt cx="6443476" cy="3100727"/>
                        </a:xfrm>
                      </wpg:grpSpPr>
                      <wps:wsp>
                        <wps:cNvPr id="2124572943" name="Rectangle: Diagonal Corners Rounded 2124572943"/>
                        <wps:cNvSpPr/>
                        <wps:spPr>
                          <a:xfrm>
                            <a:off x="0" y="1"/>
                            <a:ext cx="6436640" cy="3100715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AF2CB7" w14:textId="77777777" w:rsidR="001656AD" w:rsidRPr="00A542B7" w:rsidRDefault="001656AD" w:rsidP="001656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9532759" w14:textId="77777777" w:rsidR="001656AD" w:rsidRPr="00A542B7" w:rsidRDefault="001656AD" w:rsidP="001656A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Đạo hàm của tổng, hiệu, tích, thương</w:t>
                              </w:r>
                            </w:p>
                            <w:p w14:paraId="56194404" w14:textId="77777777" w:rsidR="001656AD" w:rsidRPr="00A542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1680" w:dyaOrig="420" w14:anchorId="6B89BD8C">
                                  <v:shape id="_x0000_i2474" type="#_x0000_t75" style="width:84pt;height:20.25pt" o:ole="">
                                    <v:imagedata r:id="rId1692" o:title=""/>
                                  </v:shape>
                                  <o:OLEObject Type="Embed" ProgID="Equation.DSMT4" ShapeID="_x0000_i2474" DrawAspect="Content" ObjectID="_1690487006" r:id="rId1693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12"/>
                                  <w:sz w:val="24"/>
                                  <w:szCs w:val="24"/>
                                </w:rPr>
                                <w:object w:dxaOrig="3705" w:dyaOrig="375" w14:anchorId="1E39844B">
                                  <v:shape id="_x0000_i2475" type="#_x0000_t75" style="width:185.25pt;height:18.75pt" o:ole="">
                                    <v:imagedata r:id="rId1694" o:title=""/>
                                  </v:shape>
                                  <o:OLEObject Type="Embed" ProgID="Equation.DSMT4" ShapeID="_x0000_i2475" DrawAspect="Content" ObjectID="_1690487007" r:id="rId1695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   </w:t>
                              </w:r>
                            </w:p>
                            <w:p w14:paraId="2253409F" w14:textId="77777777" w:rsidR="001656AD" w:rsidRPr="00A542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object w:dxaOrig="1815" w:dyaOrig="420" w14:anchorId="1F950265">
                                  <v:shape id="_x0000_i2476" type="#_x0000_t75" style="width:90.75pt;height:20.25pt" o:ole="">
                                    <v:imagedata r:id="rId1696" o:title=""/>
                                  </v:shape>
                                  <o:OLEObject Type="Embed" ProgID="Equation.DSMT4" ShapeID="_x0000_i2476" DrawAspect="Content" ObjectID="_1690487008" r:id="rId1697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object w:dxaOrig="3015" w:dyaOrig="315" w14:anchorId="3289ABAB">
                                  <v:shape id="_x0000_i2477" type="#_x0000_t75" style="width:150.75pt;height:15.75pt" o:ole="">
                                    <v:imagedata r:id="rId1698" o:title=""/>
                                  </v:shape>
                                  <o:OLEObject Type="Embed" ProgID="Equation.DSMT4" ShapeID="_x0000_i2477" DrawAspect="Content" ObjectID="_1690487009" r:id="rId1699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  </w:t>
                              </w:r>
                            </w:p>
                            <w:p w14:paraId="6EE2CE34" w14:textId="77777777" w:rsidR="001656AD" w:rsidRPr="00A542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142"/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object w:dxaOrig="1155" w:dyaOrig="420" w14:anchorId="668B83D4">
                                  <v:shape id="_x0000_i2478" type="#_x0000_t75" style="width:57.75pt;height:20.25pt" o:ole="">
                                    <v:imagedata r:id="rId1700" o:title=""/>
                                  </v:shape>
                                  <o:OLEObject Type="Embed" ProgID="Equation.DSMT4" ShapeID="_x0000_i2478" DrawAspect="Content" ObjectID="_1690487010" r:id="rId1701"/>
                                </w:object>
                              </w:r>
                            </w:p>
                            <w:p w14:paraId="0E0D94CF" w14:textId="77777777" w:rsidR="001656AD" w:rsidRPr="00A542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26"/>
                                  <w:sz w:val="24"/>
                                  <w:szCs w:val="24"/>
                                </w:rPr>
                                <w:object w:dxaOrig="1600" w:dyaOrig="760" w14:anchorId="114D4B83">
                                  <v:shape id="_x0000_i2479" type="#_x0000_t75" style="width:80.25pt;height:38.25pt" o:ole="">
                                    <v:imagedata r:id="rId1702" o:title=""/>
                                  </v:shape>
                                  <o:OLEObject Type="Embed" ProgID="Equation.DSMT4" ShapeID="_x0000_i2479" DrawAspect="Content" ObjectID="_1690487011" r:id="rId1703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position w:val="-26"/>
                                  <w:sz w:val="24"/>
                                  <w:szCs w:val="24"/>
                                </w:rPr>
                                <w:object w:dxaOrig="1460" w:dyaOrig="760" w14:anchorId="5D569EDB">
                                  <v:shape id="_x0000_i2480" type="#_x0000_t75" style="width:72.75pt;height:38.25pt" o:ole="">
                                    <v:imagedata r:id="rId1704" o:title=""/>
                                  </v:shape>
                                  <o:OLEObject Type="Embed" ProgID="Equation.DSMT4" ShapeID="_x0000_i2480" DrawAspect="Content" ObjectID="_1690487012" r:id="rId1705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.</w:t>
                              </w:r>
                            </w:p>
                            <w:p w14:paraId="3A127CAD" w14:textId="77777777" w:rsidR="001656AD" w:rsidRPr="00A542B7" w:rsidRDefault="001656AD" w:rsidP="001656A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>➌</w:t>
                              </w: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t>.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Đạo hàm của hàm số hợp</w:t>
                              </w:r>
                            </w:p>
                            <w:p w14:paraId="7245CA84" w14:textId="77777777" w:rsidR="001656AD" w:rsidRPr="00004741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Cho hàm số </w:t>
                              </w:r>
                              <w:r w:rsidRPr="00004741">
                                <w:rPr>
                                  <w:rFonts w:eastAsia="Calibri"/>
                                  <w:position w:val="-10"/>
                                </w:rPr>
                                <w:object w:dxaOrig="1900" w:dyaOrig="320" w14:anchorId="5F190F39">
                                  <v:shape id="_x0000_i2481" type="#_x0000_t75" style="width:94.5pt;height:15.75pt" o:ole="">
                                    <v:imagedata r:id="rId1706" o:title=""/>
                                  </v:shape>
                                  <o:OLEObject Type="Embed" ProgID="Equation.DSMT4" ShapeID="_x0000_i2481" DrawAspect="Content" ObjectID="_1690487013" r:id="rId1707"/>
                                </w:objec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với</w:t>
                              </w:r>
                              <w:r w:rsidRPr="00004741">
                                <w:rPr>
                                  <w:rFonts w:eastAsia="Calibri"/>
                                  <w:position w:val="-10"/>
                                </w:rPr>
                                <w:object w:dxaOrig="859" w:dyaOrig="320" w14:anchorId="5F69EB7A">
                                  <v:shape id="_x0000_i2482" type="#_x0000_t75" style="width:42.75pt;height:15.75pt" o:ole="">
                                    <v:imagedata r:id="rId1708" o:title=""/>
                                  </v:shape>
                                  <o:OLEObject Type="Embed" ProgID="Equation.DSMT4" ShapeID="_x0000_i2482" DrawAspect="Content" ObjectID="_1690487014" r:id="rId1709"/>
                                </w:objec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. Khi đó</w:t>
                              </w:r>
                              <w:r w:rsidRPr="00A542B7">
                                <w:rPr>
                                  <w:rFonts w:eastAsia="Calibri"/>
                                  <w:position w:val="-12"/>
                                </w:rPr>
                                <w:object w:dxaOrig="1260" w:dyaOrig="360" w14:anchorId="7D7B8521">
                                  <v:shape id="_x0000_i2483" type="#_x0000_t75" style="width:62.25pt;height:18.75pt" o:ole="">
                                    <v:imagedata r:id="rId1710" o:title=""/>
                                  </v:shape>
                                  <o:OLEObject Type="Embed" ProgID="Equation.DSMT4" ShapeID="_x0000_i2483" DrawAspect="Content" ObjectID="_1690487015" r:id="rId1711"/>
                                </w:objec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.</w:t>
                              </w:r>
                            </w:p>
                            <w:p w14:paraId="7A7729B4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887D30E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DB892E2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E7B6ED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0617F3B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75AF22B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7093FA7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8DBAFF4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EF9E5A8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EC127C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8DD838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6ACA687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944" name="Group 2124572944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124572945" name="Rectangle: Folded Corner 2124572945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124572946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84D7A0" w14:textId="77777777" w:rsidR="001656AD" w:rsidRDefault="001656AD" w:rsidP="001656A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9283250" id="_x0000_s1224" style="width:507.35pt;height:218.05pt;mso-position-horizontal-relative:char;mso-position-vertical-relative:line" coordorigin="-68" coordsize="64434,310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">
                <v:shape id="Rectangle: Diagonal Corners Rounded 2124572943" o:spid="_x0000_s1225" style="position:absolute;width:64366;height:31007;visibility:visible;mso-wrap-style:square;v-text-anchor:middle" coordsize="6436640,31007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" adj="-11796480,,5400" path="m29364,l6256023,v99752,,180617,80865,180617,180617l6436640,3071351v,16217,-13147,29364,-29364,29364l180617,3100715c80865,3100715,,3019850,,2920098l,29364c,13147,13147,,29364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9364,0;6256023,0;6436640,180617;6436640,3071351;6407276,3100715;180617,3100715;0,2920098;0,29364;29364,0" o:connectangles="0,0,0,0,0,0,0,0,0" textboxrect="0,0,6436640,3100715"/>
                  <v:textbox>
                    <w:txbxContent>
                      <w:p w14:paraId="06AF2CB7" w14:textId="77777777" w:rsidR="001656AD" w:rsidRPr="00A542B7" w:rsidRDefault="001656AD" w:rsidP="001656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9532759" w14:textId="77777777" w:rsidR="001656AD" w:rsidRPr="00A542B7" w:rsidRDefault="001656AD" w:rsidP="001656A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Đạo hàm của tổng, hiệu, tích, thương</w:t>
                        </w:r>
                      </w:p>
                      <w:p w14:paraId="56194404" w14:textId="77777777" w:rsidR="001656AD" w:rsidRPr="00A542B7" w:rsidRDefault="001656AD" w:rsidP="00355346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10"/>
                            <w:sz w:val="24"/>
                            <w:szCs w:val="24"/>
                          </w:rPr>
                          <w:object w:dxaOrig="1680" w:dyaOrig="420" w14:anchorId="6B89BD8C">
                            <v:shape id="_x0000_i2474" type="#_x0000_t75" style="width:84pt;height:20.25pt" o:ole="">
                              <v:imagedata r:id="rId1692" o:title=""/>
                            </v:shape>
                            <o:OLEObject Type="Embed" ProgID="Equation.DSMT4" ShapeID="_x0000_i2474" DrawAspect="Content" ObjectID="_1690487006" r:id="rId1712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12"/>
                            <w:sz w:val="24"/>
                            <w:szCs w:val="24"/>
                          </w:rPr>
                          <w:object w:dxaOrig="3705" w:dyaOrig="375" w14:anchorId="1E39844B">
                            <v:shape id="_x0000_i2475" type="#_x0000_t75" style="width:185.25pt;height:18.75pt" o:ole="">
                              <v:imagedata r:id="rId1694" o:title=""/>
                            </v:shape>
                            <o:OLEObject Type="Embed" ProgID="Equation.DSMT4" ShapeID="_x0000_i2475" DrawAspect="Content" ObjectID="_1690487007" r:id="rId1713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   </w:t>
                        </w:r>
                      </w:p>
                      <w:p w14:paraId="2253409F" w14:textId="77777777" w:rsidR="001656AD" w:rsidRPr="00A542B7" w:rsidRDefault="001656AD" w:rsidP="00355346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object w:dxaOrig="1815" w:dyaOrig="420" w14:anchorId="1F950265">
                            <v:shape id="_x0000_i2476" type="#_x0000_t75" style="width:90.75pt;height:20.25pt" o:ole="">
                              <v:imagedata r:id="rId1696" o:title=""/>
                            </v:shape>
                            <o:OLEObject Type="Embed" ProgID="Equation.DSMT4" ShapeID="_x0000_i2476" DrawAspect="Content" ObjectID="_1690487008" r:id="rId1714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object w:dxaOrig="3015" w:dyaOrig="315" w14:anchorId="3289ABAB">
                            <v:shape id="_x0000_i2477" type="#_x0000_t75" style="width:150.75pt;height:15.75pt" o:ole="">
                              <v:imagedata r:id="rId1698" o:title=""/>
                            </v:shape>
                            <o:OLEObject Type="Embed" ProgID="Equation.DSMT4" ShapeID="_x0000_i2477" DrawAspect="Content" ObjectID="_1690487009" r:id="rId1715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  </w:t>
                        </w:r>
                      </w:p>
                      <w:p w14:paraId="6EE2CE34" w14:textId="77777777" w:rsidR="001656AD" w:rsidRPr="00A542B7" w:rsidRDefault="001656AD" w:rsidP="00355346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tabs>
                            <w:tab w:val="left" w:pos="142"/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object w:dxaOrig="1155" w:dyaOrig="420" w14:anchorId="668B83D4">
                            <v:shape id="_x0000_i2478" type="#_x0000_t75" style="width:57.75pt;height:20.25pt" o:ole="">
                              <v:imagedata r:id="rId1700" o:title=""/>
                            </v:shape>
                            <o:OLEObject Type="Embed" ProgID="Equation.DSMT4" ShapeID="_x0000_i2478" DrawAspect="Content" ObjectID="_1690487010" r:id="rId1716"/>
                          </w:object>
                        </w:r>
                      </w:p>
                      <w:p w14:paraId="0E0D94CF" w14:textId="77777777" w:rsidR="001656AD" w:rsidRPr="00A542B7" w:rsidRDefault="001656AD" w:rsidP="00355346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26"/>
                            <w:sz w:val="24"/>
                            <w:szCs w:val="24"/>
                          </w:rPr>
                          <w:object w:dxaOrig="1600" w:dyaOrig="760" w14:anchorId="114D4B83">
                            <v:shape id="_x0000_i2479" type="#_x0000_t75" style="width:80.25pt;height:38.25pt" o:ole="">
                              <v:imagedata r:id="rId1702" o:title=""/>
                            </v:shape>
                            <o:OLEObject Type="Embed" ProgID="Equation.DSMT4" ShapeID="_x0000_i2479" DrawAspect="Content" ObjectID="_1690487011" r:id="rId1717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position w:val="-26"/>
                            <w:sz w:val="24"/>
                            <w:szCs w:val="24"/>
                          </w:rPr>
                          <w:object w:dxaOrig="1460" w:dyaOrig="760" w14:anchorId="5D569EDB">
                            <v:shape id="_x0000_i2480" type="#_x0000_t75" style="width:72.75pt;height:38.25pt" o:ole="">
                              <v:imagedata r:id="rId1704" o:title=""/>
                            </v:shape>
                            <o:OLEObject Type="Embed" ProgID="Equation.DSMT4" ShapeID="_x0000_i2480" DrawAspect="Content" ObjectID="_1690487012" r:id="rId1718"/>
                          </w:object>
                        </w:r>
                        <w:r w:rsidRPr="00A542B7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>.</w:t>
                        </w:r>
                      </w:p>
                      <w:p w14:paraId="3A127CAD" w14:textId="77777777" w:rsidR="001656AD" w:rsidRPr="00A542B7" w:rsidRDefault="001656AD" w:rsidP="001656A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>➌</w:t>
                        </w: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  <w:lang w:eastAsia="vi-VN"/>
                          </w:rPr>
                          <w:t>.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Đạo hàm của hàm số hợp</w:t>
                        </w:r>
                      </w:p>
                      <w:p w14:paraId="7245CA84" w14:textId="77777777" w:rsidR="001656AD" w:rsidRPr="00004741" w:rsidRDefault="001656AD" w:rsidP="00355346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Cho hàm số </w:t>
                        </w:r>
                        <w:r w:rsidRPr="00004741">
                          <w:rPr>
                            <w:rFonts w:eastAsia="Calibri"/>
                            <w:position w:val="-10"/>
                          </w:rPr>
                          <w:object w:dxaOrig="1900" w:dyaOrig="320" w14:anchorId="5F190F39">
                            <v:shape id="_x0000_i2481" type="#_x0000_t75" style="width:94.5pt;height:15.75pt" o:ole="">
                              <v:imagedata r:id="rId1706" o:title=""/>
                            </v:shape>
                            <o:OLEObject Type="Embed" ProgID="Equation.DSMT4" ShapeID="_x0000_i2481" DrawAspect="Content" ObjectID="_1690487013" r:id="rId1719"/>
                          </w:object>
                        </w: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với</w:t>
                        </w:r>
                        <w:r w:rsidRPr="00004741">
                          <w:rPr>
                            <w:rFonts w:eastAsia="Calibri"/>
                            <w:position w:val="-10"/>
                          </w:rPr>
                          <w:object w:dxaOrig="859" w:dyaOrig="320" w14:anchorId="5F69EB7A">
                            <v:shape id="_x0000_i2482" type="#_x0000_t75" style="width:42.75pt;height:15.75pt" o:ole="">
                              <v:imagedata r:id="rId1708" o:title=""/>
                            </v:shape>
                            <o:OLEObject Type="Embed" ProgID="Equation.DSMT4" ShapeID="_x0000_i2482" DrawAspect="Content" ObjectID="_1690487014" r:id="rId1720"/>
                          </w:object>
                        </w: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. Khi đó</w:t>
                        </w:r>
                        <w:r w:rsidRPr="00A542B7">
                          <w:rPr>
                            <w:rFonts w:eastAsia="Calibri"/>
                            <w:position w:val="-12"/>
                          </w:rPr>
                          <w:object w:dxaOrig="1260" w:dyaOrig="360" w14:anchorId="7D7B8521">
                            <v:shape id="_x0000_i2483" type="#_x0000_t75" style="width:62.25pt;height:18.75pt" o:ole="">
                              <v:imagedata r:id="rId1710" o:title=""/>
                            </v:shape>
                            <o:OLEObject Type="Embed" ProgID="Equation.DSMT4" ShapeID="_x0000_i2483" DrawAspect="Content" ObjectID="_1690487015" r:id="rId1721"/>
                          </w:object>
                        </w:r>
                        <w:r w:rsidRPr="0000474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.</w:t>
                        </w:r>
                      </w:p>
                      <w:p w14:paraId="7A7729B4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887D30E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DB892E2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E7B6ED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0617F3B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75AF22B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7093FA7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8DBAFF4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EF9E5A8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EC127C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8DD838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6ACA687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944" o:spid="_x0000_s1226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">
                  <v:shape id="Rectangle: Folded Corner 2124572945" o:spid="_x0000_s1227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28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" filled="f" stroked="f">
                    <v:textbox>
                      <w:txbxContent>
                        <w:p w14:paraId="6684D7A0" w14:textId="77777777" w:rsidR="001656AD" w:rsidRDefault="001656AD" w:rsidP="001656A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E03BA19" w14:textId="77777777" w:rsidR="001656AD" w:rsidRPr="00247168" w:rsidRDefault="001656AD" w:rsidP="001656AD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8405D6" wp14:editId="3FE0A80D">
                <wp:extent cx="6443476" cy="2398144"/>
                <wp:effectExtent l="0" t="0" r="14605" b="21590"/>
                <wp:docPr id="22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398144"/>
                          <a:chOff x="-6836" y="-11"/>
                          <a:chExt cx="6443476" cy="3238740"/>
                        </a:xfrm>
                      </wpg:grpSpPr>
                      <wps:wsp>
                        <wps:cNvPr id="230" name="Rectangle: Diagonal Corners Rounded 249"/>
                        <wps:cNvSpPr/>
                        <wps:spPr>
                          <a:xfrm>
                            <a:off x="0" y="0"/>
                            <a:ext cx="6436640" cy="3238729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05CE59" w14:textId="77777777" w:rsidR="001656AD" w:rsidRPr="00A542B7" w:rsidRDefault="001656AD" w:rsidP="001656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ACA147B" w14:textId="77777777" w:rsidR="001656AD" w:rsidRPr="00A542B7" w:rsidRDefault="001656AD" w:rsidP="001656A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➍</w:t>
                              </w: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Bảng công thức đạo hàm các hàm sơ cấp cơ bản</w:t>
                              </w:r>
                            </w:p>
                            <w:tbl>
                              <w:tblPr>
                                <w:tblW w:w="7970" w:type="dxa"/>
                                <w:jc w:val="center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4107"/>
                                <w:gridCol w:w="3863"/>
                              </w:tblGrid>
                              <w:tr w:rsidR="001656AD" w:rsidRPr="00A542B7" w14:paraId="0D259131" w14:textId="77777777" w:rsidTr="00004741">
                                <w:trPr>
                                  <w:trHeight w:val="428"/>
                                  <w:jc w:val="center"/>
                                </w:trPr>
                                <w:tc>
                                  <w:tcPr>
                                    <w:tcW w:w="4107" w:type="dxa"/>
                                    <w:shd w:val="clear" w:color="auto" w:fill="FEEDD7" w:themeFill="accent2" w:themeFillTint="33"/>
                                  </w:tcPr>
                                  <w:p w14:paraId="15809EF5" w14:textId="77777777" w:rsidR="001656AD" w:rsidRPr="00A542B7" w:rsidRDefault="001656AD" w:rsidP="008C016A">
                                    <w:p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jc w:val="center"/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Đạo hàm</w:t>
                                    </w:r>
                                  </w:p>
                                </w:tc>
                                <w:tc>
                                  <w:tcPr>
                                    <w:tcW w:w="3863" w:type="dxa"/>
                                    <w:shd w:val="clear" w:color="auto" w:fill="FEEDD7" w:themeFill="accent2" w:themeFillTint="33"/>
                                  </w:tcPr>
                                  <w:p w14:paraId="025EE28B" w14:textId="77777777" w:rsidR="001656AD" w:rsidRPr="00A542B7" w:rsidRDefault="001656AD" w:rsidP="008C016A">
                                    <w:p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jc w:val="center"/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eastAsia="Calibri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Hàm hợp</w:t>
                                    </w:r>
                                  </w:p>
                                </w:tc>
                              </w:tr>
                              <w:tr w:rsidR="001656AD" w:rsidRPr="00A542B7" w14:paraId="4F28B0E4" w14:textId="77777777" w:rsidTr="008C016A">
                                <w:trPr>
                                  <w:trHeight w:val="2078"/>
                                  <w:jc w:val="center"/>
                                </w:trPr>
                                <w:tc>
                                  <w:tcPr>
                                    <w:tcW w:w="4107" w:type="dxa"/>
                                  </w:tcPr>
                                  <w:p w14:paraId="753FBC19" w14:textId="77777777" w:rsidR="001656AD" w:rsidRPr="00A542B7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4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320" w:dyaOrig="360" w14:anchorId="6CB21FF2">
                                        <v:shape id="_x0000_i2484" type="#_x0000_t75" style="width:66.75pt;height:18.75pt" o:ole="">
                                          <v:imagedata r:id="rId1722" o:title=""/>
                                        </v:shape>
                                        <o:OLEObject Type="Embed" ProgID="Equation.DSMT4" ShapeID="_x0000_i2484" DrawAspect="Content" ObjectID="_1690487016" r:id="rId1723"/>
                                      </w:object>
                                    </w:r>
                                  </w:p>
                                  <w:p w14:paraId="291FFDDD" w14:textId="77777777" w:rsidR="001656AD" w:rsidRPr="00A542B7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4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1340" w:dyaOrig="660" w14:anchorId="08808313">
                                        <v:shape id="_x0000_i2485" type="#_x0000_t75" style="width:66.75pt;height:33pt" o:ole="">
                                          <v:imagedata r:id="rId1724" o:title=""/>
                                        </v:shape>
                                        <o:OLEObject Type="Embed" ProgID="Equation.DSMT4" ShapeID="_x0000_i2485" DrawAspect="Content" ObjectID="_1690487017" r:id="rId1725"/>
                                      </w:object>
                                    </w:r>
                                  </w:p>
                                  <w:p w14:paraId="4B5ADC7A" w14:textId="77777777" w:rsidR="001656AD" w:rsidRPr="00A542B7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4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30"/>
                                        <w:sz w:val="24"/>
                                        <w:szCs w:val="24"/>
                                      </w:rPr>
                                      <w:object w:dxaOrig="1579" w:dyaOrig="680" w14:anchorId="453122A1">
                                        <v:shape id="_x0000_i2486" type="#_x0000_t75" style="width:78.75pt;height:33.75pt" o:ole="">
                                          <v:imagedata r:id="rId1726" o:title=""/>
                                        </v:shape>
                                        <o:OLEObject Type="Embed" ProgID="Equation.DSMT4" ShapeID="_x0000_i2486" DrawAspect="Content" ObjectID="_1690487018" r:id="rId172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863" w:type="dxa"/>
                                  </w:tcPr>
                                  <w:p w14:paraId="77C92250" w14:textId="77777777" w:rsidR="001656AD" w:rsidRPr="00A542B7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position w:val="-16"/>
                                        <w:sz w:val="24"/>
                                        <w:szCs w:val="24"/>
                                      </w:rPr>
                                      <w:object w:dxaOrig="1579" w:dyaOrig="440" w14:anchorId="090A5335">
                                        <v:shape id="_x0000_i2487" type="#_x0000_t75" style="width:78.75pt;height:21.75pt" o:ole="">
                                          <v:imagedata r:id="rId1728" o:title=""/>
                                        </v:shape>
                                        <o:OLEObject Type="Embed" ProgID="Equation.DSMT4" ShapeID="_x0000_i2487" DrawAspect="Content" ObjectID="_1690487019" r:id="rId1729"/>
                                      </w:object>
                                    </w:r>
                                  </w:p>
                                  <w:p w14:paraId="7A3649C6" w14:textId="77777777" w:rsidR="001656AD" w:rsidRPr="00A542B7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1340" w:dyaOrig="660" w14:anchorId="6C26CE20">
                                        <v:shape id="_x0000_i2488" type="#_x0000_t75" style="width:66.75pt;height:33pt" o:ole="">
                                          <v:imagedata r:id="rId1730" o:title=""/>
                                        </v:shape>
                                        <o:OLEObject Type="Embed" ProgID="Equation.DSMT4" ShapeID="_x0000_i2488" DrawAspect="Content" ObjectID="_1690487020" r:id="rId1731"/>
                                      </w:object>
                                    </w:r>
                                  </w:p>
                                  <w:p w14:paraId="0FB934BB" w14:textId="77777777" w:rsidR="001656AD" w:rsidRPr="00A542B7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284"/>
                                        <w:tab w:val="left" w:pos="588"/>
                                        <w:tab w:val="left" w:pos="2835"/>
                                        <w:tab w:val="left" w:pos="5124"/>
                                        <w:tab w:val="left" w:pos="5387"/>
                                        <w:tab w:val="left" w:pos="7265"/>
                                        <w:tab w:val="left" w:pos="7938"/>
                                      </w:tabs>
                                      <w:spacing w:after="0" w:line="240" w:lineRule="auto"/>
                                      <w:ind w:right="72"/>
                                      <w:rPr>
                                        <w:rFonts w:ascii="Chu Van An" w:eastAsia="Calibri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542B7">
                                      <w:rPr>
                                        <w:rFonts w:ascii="Chu Van An" w:hAnsi="Chu Van An" w:cs="Chu Van An"/>
                                        <w:position w:val="-30"/>
                                        <w:sz w:val="24"/>
                                        <w:szCs w:val="24"/>
                                      </w:rPr>
                                      <w:object w:dxaOrig="1579" w:dyaOrig="680" w14:anchorId="27BE9278">
                                        <v:shape id="_x0000_i2489" type="#_x0000_t75" style="width:78.75pt;height:33.75pt" o:ole="">
                                          <v:imagedata r:id="rId1732" o:title=""/>
                                        </v:shape>
                                        <o:OLEObject Type="Embed" ProgID="Equation.DSMT4" ShapeID="_x0000_i2489" DrawAspect="Content" ObjectID="_1690487021" r:id="rId1733"/>
                                      </w:object>
                                    </w:r>
                                    <w:r w:rsidRPr="00A542B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</w:tr>
                            </w:tbl>
                            <w:p w14:paraId="6716F531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6C934E2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FECB5F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CCCCC5D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7C8BEE3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B4FDFA8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2441E07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A40BEE6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E8348E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34EB80" w14:textId="77777777" w:rsidR="001656AD" w:rsidRPr="00A542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1" name="Group 231"/>
                        <wpg:cNvGrpSpPr/>
                        <wpg:grpSpPr>
                          <a:xfrm>
                            <a:off x="-6836" y="-11"/>
                            <a:ext cx="1189359" cy="422928"/>
                            <a:chOff x="-6836" y="-11"/>
                            <a:chExt cx="1189359" cy="422928"/>
                          </a:xfrm>
                        </wpg:grpSpPr>
                        <wps:wsp>
                          <wps:cNvPr id="232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33" name="TextBox 5"/>
                          <wps:cNvSpPr txBox="1"/>
                          <wps:spPr>
                            <a:xfrm>
                              <a:off x="-6836" y="-11"/>
                              <a:ext cx="1168400" cy="4229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59F2A49" w14:textId="77777777" w:rsidR="001656AD" w:rsidRDefault="001656AD" w:rsidP="001656A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8405D6" id="_x0000_s1229" style="width:507.35pt;height:188.85pt;mso-position-horizontal-relative:char;mso-position-vertical-relative:line" coordorigin="-68" coordsize="64434,32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">
                <v:shape id="Rectangle: Diagonal Corners Rounded 249" o:spid="_x0000_s1230" style="position:absolute;width:64366;height:32387;visibility:visible;mso-wrap-style:square;v-text-anchor:middle" coordsize="6436640,32387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" adj="-11796480,,5400" path="m30671,l6247984,v104192,,188656,84464,188656,188656l6436640,3208058v,16939,-13732,30671,-30671,30671l188656,3238729c84464,3238729,,3154265,,3050073l,30671c,13732,13732,,30671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0671,0;6247984,0;6436640,188656;6436640,3208058;6405969,3238729;188656,3238729;0,3050073;0,30671;30671,0" o:connectangles="0,0,0,0,0,0,0,0,0" textboxrect="0,0,6436640,3238729"/>
                  <v:textbox>
                    <w:txbxContent>
                      <w:p w14:paraId="5505CE59" w14:textId="77777777" w:rsidR="001656AD" w:rsidRPr="00A542B7" w:rsidRDefault="001656AD" w:rsidP="001656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A542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ACA147B" w14:textId="77777777" w:rsidR="001656AD" w:rsidRPr="00A542B7" w:rsidRDefault="001656AD" w:rsidP="001656A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➍</w:t>
                        </w: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A542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Bảng công thức đạo hàm các hàm sơ cấp cơ bản</w:t>
                        </w:r>
                      </w:p>
                      <w:tbl>
                        <w:tblPr>
                          <w:tblW w:w="7970" w:type="dxa"/>
                          <w:jc w:val="center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4107"/>
                          <w:gridCol w:w="3863"/>
                        </w:tblGrid>
                        <w:tr w:rsidR="001656AD" w:rsidRPr="00A542B7" w14:paraId="0D259131" w14:textId="77777777" w:rsidTr="00004741">
                          <w:trPr>
                            <w:trHeight w:val="428"/>
                            <w:jc w:val="center"/>
                          </w:trPr>
                          <w:tc>
                            <w:tcPr>
                              <w:tcW w:w="4107" w:type="dxa"/>
                              <w:shd w:val="clear" w:color="auto" w:fill="FEEDD7" w:themeFill="accent2" w:themeFillTint="33"/>
                            </w:tcPr>
                            <w:p w14:paraId="15809EF5" w14:textId="77777777" w:rsidR="001656AD" w:rsidRPr="00A542B7" w:rsidRDefault="001656AD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jc w:val="center"/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Đạo hàm</w:t>
                              </w:r>
                            </w:p>
                          </w:tc>
                          <w:tc>
                            <w:tcPr>
                              <w:tcW w:w="3863" w:type="dxa"/>
                              <w:shd w:val="clear" w:color="auto" w:fill="FEEDD7" w:themeFill="accent2" w:themeFillTint="33"/>
                            </w:tcPr>
                            <w:p w14:paraId="025EE28B" w14:textId="77777777" w:rsidR="001656AD" w:rsidRPr="00A542B7" w:rsidRDefault="001656AD" w:rsidP="008C016A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jc w:val="center"/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eastAsia="Calibri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Hàm hợp</w:t>
                              </w:r>
                            </w:p>
                          </w:tc>
                        </w:tr>
                        <w:tr w:rsidR="001656AD" w:rsidRPr="00A542B7" w14:paraId="4F28B0E4" w14:textId="77777777" w:rsidTr="008C016A">
                          <w:trPr>
                            <w:trHeight w:val="2078"/>
                            <w:jc w:val="center"/>
                          </w:trPr>
                          <w:tc>
                            <w:tcPr>
                              <w:tcW w:w="4107" w:type="dxa"/>
                            </w:tcPr>
                            <w:p w14:paraId="753FBC19" w14:textId="77777777" w:rsidR="001656AD" w:rsidRPr="00A542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1320" w:dyaOrig="360" w14:anchorId="6CB21FF2">
                                  <v:shape id="_x0000_i2484" type="#_x0000_t75" style="width:66.75pt;height:18.75pt" o:ole="">
                                    <v:imagedata r:id="rId1722" o:title=""/>
                                  </v:shape>
                                  <o:OLEObject Type="Embed" ProgID="Equation.DSMT4" ShapeID="_x0000_i2484" DrawAspect="Content" ObjectID="_1690487016" r:id="rId1734"/>
                                </w:object>
                              </w:r>
                            </w:p>
                            <w:p w14:paraId="291FFDDD" w14:textId="77777777" w:rsidR="001656AD" w:rsidRPr="00A542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8"/>
                                  <w:sz w:val="24"/>
                                  <w:szCs w:val="24"/>
                                </w:rPr>
                                <w:object w:dxaOrig="1340" w:dyaOrig="660" w14:anchorId="08808313">
                                  <v:shape id="_x0000_i2485" type="#_x0000_t75" style="width:66.75pt;height:33pt" o:ole="">
                                    <v:imagedata r:id="rId1724" o:title=""/>
                                  </v:shape>
                                  <o:OLEObject Type="Embed" ProgID="Equation.DSMT4" ShapeID="_x0000_i2485" DrawAspect="Content" ObjectID="_1690487017" r:id="rId1735"/>
                                </w:object>
                              </w:r>
                            </w:p>
                            <w:p w14:paraId="4B5ADC7A" w14:textId="77777777" w:rsidR="001656AD" w:rsidRPr="00A542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30"/>
                                  <w:sz w:val="24"/>
                                  <w:szCs w:val="24"/>
                                </w:rPr>
                                <w:object w:dxaOrig="1579" w:dyaOrig="680" w14:anchorId="453122A1">
                                  <v:shape id="_x0000_i2486" type="#_x0000_t75" style="width:78.75pt;height:33.75pt" o:ole="">
                                    <v:imagedata r:id="rId1726" o:title=""/>
                                  </v:shape>
                                  <o:OLEObject Type="Embed" ProgID="Equation.DSMT4" ShapeID="_x0000_i2486" DrawAspect="Content" ObjectID="_1690487018" r:id="rId1736"/>
                                </w:object>
                              </w:r>
                            </w:p>
                          </w:tc>
                          <w:tc>
                            <w:tcPr>
                              <w:tcW w:w="3863" w:type="dxa"/>
                            </w:tcPr>
                            <w:p w14:paraId="77C92250" w14:textId="77777777" w:rsidR="001656AD" w:rsidRPr="00A542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1579" w:dyaOrig="440" w14:anchorId="090A5335">
                                  <v:shape id="_x0000_i2487" type="#_x0000_t75" style="width:78.75pt;height:21.75pt" o:ole="">
                                    <v:imagedata r:id="rId1728" o:title=""/>
                                  </v:shape>
                                  <o:OLEObject Type="Embed" ProgID="Equation.DSMT4" ShapeID="_x0000_i2487" DrawAspect="Content" ObjectID="_1690487019" r:id="rId1737"/>
                                </w:object>
                              </w:r>
                            </w:p>
                            <w:p w14:paraId="7A3649C6" w14:textId="77777777" w:rsidR="001656AD" w:rsidRPr="00A542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340" w:dyaOrig="660" w14:anchorId="6C26CE20">
                                  <v:shape id="_x0000_i2488" type="#_x0000_t75" style="width:66.75pt;height:33pt" o:ole="">
                                    <v:imagedata r:id="rId1730" o:title=""/>
                                  </v:shape>
                                  <o:OLEObject Type="Embed" ProgID="Equation.DSMT4" ShapeID="_x0000_i2488" DrawAspect="Content" ObjectID="_1690487020" r:id="rId1738"/>
                                </w:object>
                              </w:r>
                            </w:p>
                            <w:p w14:paraId="0FB934BB" w14:textId="77777777" w:rsidR="001656AD" w:rsidRPr="00A542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spacing w:after="0" w:line="240" w:lineRule="auto"/>
                                <w:ind w:right="72"/>
                                <w:rPr>
                                  <w:rFonts w:ascii="Chu Van An" w:eastAsia="Calibri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42B7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1579" w:dyaOrig="680" w14:anchorId="27BE9278">
                                  <v:shape id="_x0000_i2489" type="#_x0000_t75" style="width:78.75pt;height:33.75pt" o:ole="">
                                    <v:imagedata r:id="rId1732" o:title=""/>
                                  </v:shape>
                                  <o:OLEObject Type="Embed" ProgID="Equation.DSMT4" ShapeID="_x0000_i2489" DrawAspect="Content" ObjectID="_1690487021" r:id="rId1739"/>
                                </w:object>
                              </w:r>
                              <w:r w:rsidRPr="00A542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c>
                        </w:tr>
                      </w:tbl>
                      <w:p w14:paraId="6716F531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6C934E2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FECB5F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CCCCC5D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7C8BEE3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B4FDFA8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2441E07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A40BEE6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E8348E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34EB80" w14:textId="77777777" w:rsidR="001656AD" w:rsidRPr="00A542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542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1" o:spid="_x0000_s1231" style="position:absolute;left:-68;width:11893;height:4229" coordorigin="-68" coordsize="11893,4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<v:shape id="Rectangle: Folded Corner 251" o:spid="_x0000_s1232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33" type="#_x0000_t202" style="position:absolute;left:-68;width:11683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yp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om0yk8zsQjIJd3AAAA//8DAFBLAQItABQABgAIAAAAIQDb4fbL7gAAAIUBAAATAAAAAAAAAAAA&#10;AAAAAAAAAABbQ29udGVudF9UeXBlc10ueG1sUEsBAi0AFAAGAAgAAAAhAFr0LFu/AAAAFQEAAAsA&#10;AAAAAAAAAAAAAAAAHwEAAF9yZWxzLy5yZWxzUEsBAi0AFAAGAAgAAAAhAAnLKlbEAAAA3AAAAA8A&#10;AAAAAAAAAAAAAAAABwIAAGRycy9kb3ducmV2LnhtbFBLBQYAAAAAAwADALcAAAD4AgAAAAA=&#10;" filled="f" stroked="f">
                    <v:textbox>
                      <w:txbxContent>
                        <w:p w14:paraId="759F2A49" w14:textId="77777777" w:rsidR="001656AD" w:rsidRDefault="001656AD" w:rsidP="001656A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00719D7" w14:textId="77777777" w:rsidR="001656AD" w:rsidRPr="00247168" w:rsidRDefault="001656AD" w:rsidP="001656AD">
      <w:pPr>
        <w:spacing w:line="240" w:lineRule="auto"/>
        <w:ind w:left="14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89BD53D" wp14:editId="7D5048D1">
                <wp:extent cx="3325091" cy="482750"/>
                <wp:effectExtent l="0" t="0" r="85090" b="50800"/>
                <wp:docPr id="2124572947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482750"/>
                          <a:chOff x="0" y="0"/>
                          <a:chExt cx="3325091" cy="504563"/>
                        </a:xfrm>
                      </wpg:grpSpPr>
                      <wpg:grpSp>
                        <wpg:cNvPr id="2124572948" name="Group 2124572948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124572949" name="Group 2124572949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124572950" name="Group 2124572950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124572951" name="Rectangle: Single Corner Snipped 2124572951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2952" name="Group 2124572952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124572953" name="Group 2124572953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24572954" name="Arrow: Chevron 2124572954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E89822A" w14:textId="77777777" w:rsidR="001656AD" w:rsidRPr="00531501" w:rsidRDefault="001656AD" w:rsidP="001656AD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55" name="Group 2124572955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4572958" name="Freeform: Shape 2124572958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59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48E1E19" w14:textId="77777777" w:rsidR="001656AD" w:rsidRDefault="001656AD" w:rsidP="001656A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60" name="Group 2124572960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2961" name="Freeform: Shape 2124572961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62" name="Flowchart: Terminator 2124572962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63" name="Flowchart: Direct Access Storage 2124572963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2964" name="Flowchart: Preparation 2124572964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2965" name="Group 2124572965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2966" name="Freeform: Shape 2124572966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2967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BE14E9C" w14:textId="77777777" w:rsidR="001656AD" w:rsidRDefault="001656AD" w:rsidP="001656AD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89BD53D" id="_x0000_s1234" style="width:261.8pt;height:38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">
                <v:group id="Group 2124572948" o:spid="_x0000_s1235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">
                  <v:group id="Group 2124572949" o:spid="_x0000_s123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">
                    <v:group id="Group 2124572950" o:spid="_x0000_s1237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">
                      <v:shape id="Rectangle: Single Corner Snipped 2124572951" o:spid="_x0000_s1238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124572952" o:spid="_x0000_s1239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">
                        <v:group id="Group 2124572953" o:spid="_x0000_s1240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">
                          <v:shape id="Arrow: Chevron 2124572954" o:spid="_x0000_s1241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E89822A" w14:textId="77777777" w:rsidR="001656AD" w:rsidRPr="00531501" w:rsidRDefault="001656AD" w:rsidP="001656AD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2955" o:spid="_x0000_s1242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">
                            <v:shape id="Freeform: Shape 2124572958" o:spid="_x0000_s1243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44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" filled="f" stroked="f">
                              <v:textbox>
                                <w:txbxContent>
                                  <w:p w14:paraId="548E1E19" w14:textId="77777777" w:rsidR="001656AD" w:rsidRDefault="001656AD" w:rsidP="001656A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60" o:spid="_x0000_s1245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">
                          <v:shape id="Freeform: Shape 2124572961" o:spid="_x0000_s1246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62" o:spid="_x0000_s1247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2963" o:spid="_x0000_s1248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2964" o:spid="_x0000_s1249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2965" o:spid="_x0000_s1250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">
                  <v:shape id="Freeform: Shape 2124572966" o:spid="_x0000_s1251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252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" filled="f" stroked="f">
                    <v:textbox>
                      <w:txbxContent>
                        <w:p w14:paraId="1BE14E9C" w14:textId="77777777" w:rsidR="001656AD" w:rsidRDefault="001656AD" w:rsidP="001656AD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067AF5" wp14:editId="6FA7B463">
                <wp:extent cx="6579068" cy="1162050"/>
                <wp:effectExtent l="0" t="38100" r="12700" b="19050"/>
                <wp:docPr id="212457296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162050"/>
                          <a:chOff x="19743" y="0"/>
                          <a:chExt cx="6579068" cy="1387772"/>
                        </a:xfrm>
                      </wpg:grpSpPr>
                      <wps:wsp>
                        <wps:cNvPr id="212457296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58"/>
                            <a:ext cx="6579068" cy="113961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08D2C8" w14:textId="77777777" w:rsidR="001656AD" w:rsidRDefault="001656AD" w:rsidP="001656AD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448B17DA" w14:textId="77777777" w:rsidR="001656AD" w:rsidRPr="00004741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ind w:left="567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271ECDD4" w14:textId="77777777" w:rsidR="001656AD" w:rsidRPr="00B33BB3" w:rsidRDefault="001656AD" w:rsidP="001656AD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r w:rsidRPr="00275B12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     </w:t>
                              </w:r>
                              <w:r w:rsidRPr="00275B1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75B1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275B1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D13215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quy tắ</w:t>
                              </w:r>
                              <w: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c tính đạ</w:t>
                              </w:r>
                              <w:r w:rsidRPr="00D13215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o hàm</w:t>
                              </w:r>
                            </w:p>
                            <w:p w14:paraId="63CB0A5E" w14:textId="77777777" w:rsidR="001656AD" w:rsidRPr="00275B12" w:rsidRDefault="001656AD" w:rsidP="001656AD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75B1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970" name="Group 2124572970"/>
                        <wpg:cNvGrpSpPr/>
                        <wpg:grpSpPr>
                          <a:xfrm>
                            <a:off x="150812" y="0"/>
                            <a:ext cx="4318775" cy="571533"/>
                            <a:chOff x="150812" y="0"/>
                            <a:chExt cx="4319032" cy="571533"/>
                          </a:xfrm>
                        </wpg:grpSpPr>
                        <wpg:grpSp>
                          <wpg:cNvPr id="2124572971" name="Group 2124572971"/>
                          <wpg:cNvGrpSpPr/>
                          <wpg:grpSpPr>
                            <a:xfrm>
                              <a:off x="150812" y="0"/>
                              <a:ext cx="4319032" cy="485775"/>
                              <a:chOff x="150812" y="0"/>
                              <a:chExt cx="4319032" cy="485775"/>
                            </a:xfrm>
                          </wpg:grpSpPr>
                          <wpg:grpSp>
                            <wpg:cNvPr id="2124572972" name="Group 2124572972"/>
                            <wpg:cNvGrpSpPr/>
                            <wpg:grpSpPr>
                              <a:xfrm>
                                <a:off x="184096" y="0"/>
                                <a:ext cx="4285748" cy="485775"/>
                                <a:chOff x="184096" y="0"/>
                                <a:chExt cx="4285748" cy="485775"/>
                              </a:xfrm>
                            </wpg:grpSpPr>
                            <wps:wsp>
                              <wps:cNvPr id="2124572973" name="Rectangle: Single Corner Snipped 212457297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2974" name="Group 2124572974"/>
                              <wpg:cNvGrpSpPr/>
                              <wpg:grpSpPr>
                                <a:xfrm>
                                  <a:off x="1502180" y="0"/>
                                  <a:ext cx="2930966" cy="485775"/>
                                  <a:chOff x="1502180" y="0"/>
                                  <a:chExt cx="2930966" cy="485775"/>
                                </a:xfrm>
                              </wpg:grpSpPr>
                              <wpg:grpSp>
                                <wpg:cNvPr id="2124572975" name="Group 2124572975"/>
                                <wpg:cNvGrpSpPr/>
                                <wpg:grpSpPr>
                                  <a:xfrm>
                                    <a:off x="1611601" y="104357"/>
                                    <a:ext cx="2821545" cy="381360"/>
                                    <a:chOff x="1611601" y="104357"/>
                                    <a:chExt cx="2821545" cy="381360"/>
                                  </a:xfrm>
                                </wpg:grpSpPr>
                                <wps:wsp>
                                  <wps:cNvPr id="2124572976" name="Arrow: Chevron 2124572976"/>
                                  <wps:cNvSpPr/>
                                  <wps:spPr>
                                    <a:xfrm>
                                      <a:off x="1761172" y="105121"/>
                                      <a:ext cx="2671974" cy="38059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AC98281" w14:textId="77777777" w:rsidR="001656AD" w:rsidRPr="00D13215" w:rsidRDefault="001656AD" w:rsidP="001656AD">
                                        <w:pPr>
                                          <w:jc w:val="center"/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13215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Tính  đạo hàm của hàm số</w:t>
                                        </w:r>
                                      </w:p>
                                      <w:p w14:paraId="0FA06675" w14:textId="77777777" w:rsidR="001656AD" w:rsidRPr="008458BD" w:rsidRDefault="001656AD" w:rsidP="001656A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77" name="Group 2124572977"/>
                                  <wpg:cNvGrpSpPr/>
                                  <wpg:grpSpPr>
                                    <a:xfrm>
                                      <a:off x="1611601" y="104357"/>
                                      <a:ext cx="259671" cy="369570"/>
                                      <a:chOff x="1611601" y="104357"/>
                                      <a:chExt cx="259671" cy="369570"/>
                                    </a:xfrm>
                                  </wpg:grpSpPr>
                                  <wps:wsp>
                                    <wps:cNvPr id="2124572978" name="Freeform: Shape 212457297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79" name="TextBox 36"/>
                                    <wps:cNvSpPr txBox="1"/>
                                    <wps:spPr>
                                      <a:xfrm>
                                        <a:off x="1611601" y="104357"/>
                                        <a:ext cx="25954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E1F3D7C" w14:textId="77777777" w:rsidR="001656AD" w:rsidRDefault="001656AD" w:rsidP="001656A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80" name="Group 212457298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81" name="Freeform: Shape 212457298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82" name="Flowchart: Terminator 212457298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83" name="Flowchart: Direct Access Storage 212457298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984" name="Group 212457298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85" name="Flowchart: Preparation 212457298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98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610F894" w14:textId="77777777" w:rsidR="001656AD" w:rsidRDefault="001656AD" w:rsidP="001656A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067AF5" id="_x0000_s1253" style="width:518.05pt;height:91.5pt;mso-position-horizontal-relative:char;mso-position-vertical-relative:line" coordorigin="197" coordsize="65790,138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">
                <v:shape id="Rectangle: Diagonal Corners Rounded 1" o:spid="_x0000_s1254" style="position:absolute;left:197;top:2481;width:65791;height:1139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81938;6579068,1128822;6564221,1139614;112727,1139614;0,1057676;0,10792;14847,0" o:connectangles="0,0,0,0,0,0,0,0,0" textboxrect="0,0,6435090,1533525"/>
                  <v:textbox>
                    <w:txbxContent>
                      <w:p w14:paraId="4308D2C8" w14:textId="77777777" w:rsidR="001656AD" w:rsidRDefault="001656AD" w:rsidP="001656AD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448B17DA" w14:textId="77777777" w:rsidR="001656AD" w:rsidRPr="00004741" w:rsidRDefault="001656AD" w:rsidP="00355346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ind w:left="567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271ECDD4" w14:textId="77777777" w:rsidR="001656AD" w:rsidRPr="00B33BB3" w:rsidRDefault="001656AD" w:rsidP="001656AD">
                        <w:p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w:r w:rsidRPr="00275B12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      </w:t>
                        </w:r>
                        <w:r w:rsidRPr="00275B1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275B1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275B1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D13215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quy tắ</w:t>
                        </w:r>
                        <w: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c tính đạ</w:t>
                        </w:r>
                        <w:r w:rsidRPr="00D13215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o hàm</w:t>
                        </w:r>
                      </w:p>
                      <w:p w14:paraId="63CB0A5E" w14:textId="77777777" w:rsidR="001656AD" w:rsidRPr="00275B12" w:rsidRDefault="001656AD" w:rsidP="001656AD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75B1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</w:t>
                        </w:r>
                      </w:p>
                    </w:txbxContent>
                  </v:textbox>
                </v:shape>
                <v:group id="Group 2124572970" o:spid="_x0000_s1255" style="position:absolute;left:1508;width:43187;height:5715" coordorigin="1508" coordsize="4319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">
                  <v:group id="Group 2124572971" o:spid="_x0000_s1256" style="position:absolute;left:1508;width:43190;height:4857" coordorigin="1508" coordsize="43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">
                    <v:group id="Group 2124572972" o:spid="_x0000_s1257" style="position:absolute;left:1840;width:42858;height:4857" coordorigin="1840" coordsize="4285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">
                      <v:shape id="Rectangle: Single Corner Snipped 2124572973" o:spid="_x0000_s1258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" path="m,l4061971,r223777,223777l4285748,447554,,447554,,xe" fillcolor="#efddf6 [663]" stroked="f" strokeweight="1.25pt">
                        <v:fill r:id="rId83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124572974" o:spid="_x0000_s1259" style="position:absolute;left:15021;width:29310;height:4857" coordorigin="15021" coordsize="293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">
                        <v:group id="Group 2124572975" o:spid="_x0000_s1260" style="position:absolute;left:16116;top:1043;width:28215;height:3814" coordorigin="16116,1043" coordsize="28215,3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">
                          <v:shape id="Arrow: Chevron 2124572976" o:spid="_x0000_s1261" type="#_x0000_t55" style="position:absolute;left:17611;top:1051;width:26720;height:38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" adj="2094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AC98281" w14:textId="77777777" w:rsidR="001656AD" w:rsidRPr="00D13215" w:rsidRDefault="001656AD" w:rsidP="001656AD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D13215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Tính  đạo hàm của hàm số</w:t>
                                  </w:r>
                                </w:p>
                                <w:p w14:paraId="0FA06675" w14:textId="77777777" w:rsidR="001656AD" w:rsidRPr="008458BD" w:rsidRDefault="001656AD" w:rsidP="001656A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2977" o:spid="_x0000_s1262" style="position:absolute;left:16116;top:1043;width:2596;height:3696" coordorigin="16116,1043" coordsize="259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">
                            <v:shape id="Freeform: Shape 2124572978" o:spid="_x0000_s126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64" type="#_x0000_t202" style="position:absolute;left:16116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" filled="f" stroked="f">
                              <v:textbox>
                                <w:txbxContent>
                                  <w:p w14:paraId="3E1F3D7C" w14:textId="77777777" w:rsidR="001656AD" w:rsidRDefault="001656AD" w:rsidP="001656A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80" o:spid="_x0000_s126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">
                          <v:shape id="Freeform: Shape 2124572981" o:spid="_x0000_s126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82" o:spid="_x0000_s126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83" o:spid="_x0000_s126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84" o:spid="_x0000_s126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">
                    <v:shape id="Flowchart: Preparation 2124572985" o:spid="_x0000_s127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7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7610F894" w14:textId="77777777" w:rsidR="001656AD" w:rsidRDefault="001656AD" w:rsidP="001656A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B770EE4" w14:textId="77777777" w:rsidR="001656AD" w:rsidRPr="00247168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1832D1A" w14:textId="77777777" w:rsidR="001656AD" w:rsidRPr="00247168" w:rsidRDefault="001656AD" w:rsidP="001656AD">
      <w:pPr>
        <w:spacing w:after="0" w:line="240" w:lineRule="auto"/>
        <w:rPr>
          <w:rFonts w:ascii="Chu Van An" w:hAnsi="Chu Van An" w:cs="Chu Van An"/>
          <w:b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247168">
        <w:rPr>
          <w:rFonts w:ascii="Chu Van An" w:hAnsi="Chu Van An" w:cs="Chu Van An"/>
          <w:b/>
          <w:sz w:val="24"/>
          <w:szCs w:val="24"/>
        </w:rPr>
        <w:t>Tính đạo hàm của các hàm số sau:</w:t>
      </w:r>
    </w:p>
    <w:p w14:paraId="4066040E" w14:textId="77777777" w:rsidR="001656AD" w:rsidRPr="00247168" w:rsidRDefault="001656AD" w:rsidP="001656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>a).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0"/>
          <w:sz w:val="24"/>
          <w:szCs w:val="24"/>
          <w:lang w:val="vi-VN"/>
        </w:rPr>
        <w:object w:dxaOrig="1545" w:dyaOrig="360" w14:anchorId="514E36FE">
          <v:shape id="_x0000_i1851" type="#_x0000_t75" style="width:77.25pt;height:18.75pt" o:ole="">
            <v:imagedata r:id="rId1740" o:title=""/>
          </v:shape>
          <o:OLEObject Type="Embed" ProgID="Equation.DSMT4" ShapeID="_x0000_i1851" DrawAspect="Content" ObjectID="_1690485498" r:id="rId1741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 b)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85" w:dyaOrig="450" w14:anchorId="40A09F91">
          <v:shape id="_x0000_i1852" type="#_x0000_t75" style="width:105pt;height:22.5pt" o:ole="">
            <v:imagedata r:id="rId1742" o:title=""/>
          </v:shape>
          <o:OLEObject Type="Embed" ProgID="Equation.DSMT4" ShapeID="_x0000_i1852" DrawAspect="Content" ObjectID="_1690485499" r:id="rId1743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c).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25" w:dyaOrig="450" w14:anchorId="6D1649BA">
          <v:shape id="_x0000_i1853" type="#_x0000_t75" style="width:101.25pt;height:22.5pt" o:ole="">
            <v:imagedata r:id="rId1744" o:title=""/>
          </v:shape>
          <o:OLEObject Type="Embed" ProgID="Equation.DSMT4" ShapeID="_x0000_i1853" DrawAspect="Content" ObjectID="_1690485500" r:id="rId1745"/>
        </w:object>
      </w:r>
    </w:p>
    <w:p w14:paraId="24B65D1D" w14:textId="77777777" w:rsidR="001656AD" w:rsidRPr="00247168" w:rsidRDefault="001656AD" w:rsidP="001656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d).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4"/>
          <w:sz w:val="24"/>
          <w:szCs w:val="24"/>
          <w:lang w:val="vi-VN"/>
        </w:rPr>
        <w:object w:dxaOrig="2100" w:dyaOrig="405" w14:anchorId="0B174C6D">
          <v:shape id="_x0000_i1854" type="#_x0000_t75" style="width:105pt;height:20.25pt" o:ole="">
            <v:imagedata r:id="rId1746" o:title=""/>
          </v:shape>
          <o:OLEObject Type="Embed" ProgID="Equation.DSMT4" ShapeID="_x0000_i1854" DrawAspect="Content" ObjectID="_1690485501" r:id="rId1747"/>
        </w:objec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e).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535" w:dyaOrig="450" w14:anchorId="17DB9BC9">
          <v:shape id="_x0000_i1855" type="#_x0000_t75" style="width:126pt;height:22.5pt" o:ole="">
            <v:imagedata r:id="rId1748" o:title=""/>
          </v:shape>
          <o:OLEObject Type="Embed" ProgID="Equation.DSMT4" ShapeID="_x0000_i1855" DrawAspect="Content" ObjectID="_1690485502" r:id="rId1749"/>
        </w:objec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f).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0"/>
          <w:sz w:val="24"/>
          <w:szCs w:val="24"/>
          <w:lang w:val="vi-VN"/>
        </w:rPr>
        <w:object w:dxaOrig="975" w:dyaOrig="375" w14:anchorId="5EF42B9C">
          <v:shape id="_x0000_i1856" type="#_x0000_t75" style="width:48.75pt;height:18.75pt" o:ole="">
            <v:imagedata r:id="rId1750" o:title=""/>
          </v:shape>
          <o:OLEObject Type="Embed" ProgID="Equation.DSMT4" ShapeID="_x0000_i1856" DrawAspect="Content" ObjectID="_1690485503" r:id="rId1751"/>
        </w:object>
      </w:r>
    </w:p>
    <w:p w14:paraId="031ED4B7" w14:textId="77777777" w:rsidR="001656AD" w:rsidRPr="00247168" w:rsidRDefault="001656AD" w:rsidP="001656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g)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65" w:dyaOrig="615" w14:anchorId="5839E559">
          <v:shape id="_x0000_i1857" type="#_x0000_t75" style="width:53.25pt;height:30.75pt" o:ole="">
            <v:imagedata r:id="rId1752" o:title=""/>
          </v:shape>
          <o:OLEObject Type="Embed" ProgID="Equation.DSMT4" ShapeID="_x0000_i1857" DrawAspect="Content" ObjectID="_1690485504" r:id="rId1753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 h)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 xml:space="preserve">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402073D4">
          <v:shape id="_x0000_i1858" type="#_x0000_t75" style="width:51.75pt;height:30.75pt" o:ole="">
            <v:imagedata r:id="rId1754" o:title=""/>
          </v:shape>
          <o:OLEObject Type="Embed" ProgID="Equation.DSMT4" ShapeID="_x0000_i1858" DrawAspect="Content" ObjectID="_1690485505" r:id="rId1755"/>
        </w:objec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sz w:val="24"/>
          <w:szCs w:val="24"/>
          <w:lang w:val="vi-VN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l).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38086674">
          <v:shape id="_x0000_i1859" type="#_x0000_t75" style="width:51.75pt;height:30.75pt" o:ole="">
            <v:imagedata r:id="rId1756" o:title=""/>
          </v:shape>
          <o:OLEObject Type="Embed" ProgID="Equation.DSMT4" ShapeID="_x0000_i1859" DrawAspect="Content" ObjectID="_1690485506" r:id="rId1757"/>
        </w:object>
      </w:r>
    </w:p>
    <w:p w14:paraId="50D32647" w14:textId="77777777" w:rsidR="001656AD" w:rsidRPr="00247168" w:rsidRDefault="001656AD" w:rsidP="001656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m).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350" w:dyaOrig="645" w14:anchorId="354F5332">
          <v:shape id="_x0000_i1860" type="#_x0000_t75" style="width:67.5pt;height:33pt" o:ole="">
            <v:imagedata r:id="rId1758" o:title=""/>
          </v:shape>
          <o:OLEObject Type="Embed" ProgID="Equation.DSMT4" ShapeID="_x0000_i1860" DrawAspect="Content" ObjectID="_1690485507" r:id="rId1759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n).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485" w:dyaOrig="645" w14:anchorId="3F3783F3">
          <v:shape id="_x0000_i1861" type="#_x0000_t75" style="width:74.25pt;height:33pt" o:ole="">
            <v:imagedata r:id="rId1760" o:title=""/>
          </v:shape>
          <o:OLEObject Type="Embed" ProgID="Equation.DSMT4" ShapeID="_x0000_i1861" DrawAspect="Content" ObjectID="_1690485508" r:id="rId1761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ab/>
        <w:t xml:space="preserve">o).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575" w:dyaOrig="645" w14:anchorId="4FCDD280">
          <v:shape id="_x0000_i1862" type="#_x0000_t75" style="width:78.75pt;height:33pt" o:ole="">
            <v:imagedata r:id="rId1762" o:title=""/>
          </v:shape>
          <o:OLEObject Type="Embed" ProgID="Equation.DSMT4" ShapeID="_x0000_i1862" DrawAspect="Content" ObjectID="_1690485509" r:id="rId1763"/>
        </w:object>
      </w:r>
    </w:p>
    <w:p w14:paraId="4F705BAB" w14:textId="77777777" w:rsidR="001656AD" w:rsidRPr="00247168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47992DA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a).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880" w:dyaOrig="495" w14:anchorId="26114E72">
          <v:shape id="_x0000_i1863" type="#_x0000_t75" style="width:2in;height:24.75pt" o:ole="">
            <v:imagedata r:id="rId1764" o:title=""/>
          </v:shape>
          <o:OLEObject Type="Embed" ProgID="Equation.DSMT4" ShapeID="_x0000_i1863" DrawAspect="Content" ObjectID="_1690485510" r:id="rId1765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>.</w:t>
      </w:r>
    </w:p>
    <w:p w14:paraId="670385F7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b).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85" w:dyaOrig="450" w14:anchorId="00FB2C02">
          <v:shape id="_x0000_i1864" type="#_x0000_t75" style="width:105pt;height:22.5pt" o:ole="">
            <v:imagedata r:id="rId1766" o:title=""/>
          </v:shape>
          <o:OLEObject Type="Embed" ProgID="Equation.DSMT4" ShapeID="_x0000_i1864" DrawAspect="Content" ObjectID="_1690485511" r:id="rId1767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>.</w:t>
      </w:r>
    </w:p>
    <w:p w14:paraId="0D374D98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6345" w:dyaOrig="525" w14:anchorId="3ED3EBDE">
          <v:shape id="_x0000_i1865" type="#_x0000_t75" style="width:317.25pt;height:26.25pt" o:ole="">
            <v:imagedata r:id="rId1768" o:title=""/>
          </v:shape>
          <o:OLEObject Type="Embed" ProgID="Equation.DSMT4" ShapeID="_x0000_i1865" DrawAspect="Content" ObjectID="_1690485512" r:id="rId1769"/>
        </w:object>
      </w:r>
    </w:p>
    <w:p w14:paraId="1DA8732C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5250" w:dyaOrig="450" w14:anchorId="630C84C1">
          <v:shape id="_x0000_i1866" type="#_x0000_t75" style="width:263.25pt;height:22.5pt" o:ole="">
            <v:imagedata r:id="rId1770" o:title=""/>
          </v:shape>
          <o:OLEObject Type="Embed" ProgID="Equation.DSMT4" ShapeID="_x0000_i1866" DrawAspect="Content" ObjectID="_1690485513" r:id="rId1771"/>
        </w:object>
      </w:r>
    </w:p>
    <w:p w14:paraId="6257263D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c).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025" w:dyaOrig="450" w14:anchorId="724DD500">
          <v:shape id="_x0000_i1867" type="#_x0000_t75" style="width:101.25pt;height:22.5pt" o:ole="">
            <v:imagedata r:id="rId1772" o:title=""/>
          </v:shape>
          <o:OLEObject Type="Embed" ProgID="Equation.DSMT4" ShapeID="_x0000_i1867" DrawAspect="Content" ObjectID="_1690485514" r:id="rId1773"/>
        </w:object>
      </w:r>
    </w:p>
    <w:p w14:paraId="4462E866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6120" w:dyaOrig="525" w14:anchorId="2EF148A1">
          <v:shape id="_x0000_i1868" type="#_x0000_t75" style="width:306pt;height:26.25pt" o:ole="">
            <v:imagedata r:id="rId1774" o:title=""/>
          </v:shape>
          <o:OLEObject Type="Embed" ProgID="Equation.DSMT4" ShapeID="_x0000_i1868" DrawAspect="Content" ObjectID="_1690485515" r:id="rId1775"/>
        </w:object>
      </w:r>
    </w:p>
    <w:p w14:paraId="217A5CA9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6015" w:dyaOrig="450" w14:anchorId="797C040E">
          <v:shape id="_x0000_i1869" type="#_x0000_t75" style="width:300.75pt;height:22.5pt" o:ole="">
            <v:imagedata r:id="rId1776" o:title=""/>
          </v:shape>
          <o:OLEObject Type="Embed" ProgID="Equation.DSMT4" ShapeID="_x0000_i1869" DrawAspect="Content" ObjectID="_1690485516" r:id="rId1777"/>
        </w:object>
      </w:r>
    </w:p>
    <w:p w14:paraId="6E417D6F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d).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3990" w:dyaOrig="450" w14:anchorId="25B47670">
          <v:shape id="_x0000_i1870" type="#_x0000_t75" style="width:199.5pt;height:22.5pt" o:ole="">
            <v:imagedata r:id="rId1778" o:title=""/>
          </v:shape>
          <o:OLEObject Type="Embed" ProgID="Equation.DSMT4" ShapeID="_x0000_i1870" DrawAspect="Content" ObjectID="_1690485517" r:id="rId1779"/>
        </w:object>
      </w:r>
    </w:p>
    <w:p w14:paraId="6175F472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6420" w:dyaOrig="525" w14:anchorId="17306927">
          <v:shape id="_x0000_i1871" type="#_x0000_t75" style="width:321pt;height:26.25pt" o:ole="">
            <v:imagedata r:id="rId1780" o:title=""/>
          </v:shape>
          <o:OLEObject Type="Embed" ProgID="Equation.DSMT4" ShapeID="_x0000_i1871" DrawAspect="Content" ObjectID="_1690485518" r:id="rId1781"/>
        </w:object>
      </w:r>
    </w:p>
    <w:p w14:paraId="052FB3A0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4500" w:dyaOrig="450" w14:anchorId="373EB511">
          <v:shape id="_x0000_i1872" type="#_x0000_t75" style="width:225pt;height:22.5pt" o:ole="">
            <v:imagedata r:id="rId1782" o:title=""/>
          </v:shape>
          <o:OLEObject Type="Embed" ProgID="Equation.DSMT4" ShapeID="_x0000_i1872" DrawAspect="Content" ObjectID="_1690485519" r:id="rId1783"/>
        </w:object>
      </w:r>
    </w:p>
    <w:p w14:paraId="120ABE6B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e).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2535" w:dyaOrig="450" w14:anchorId="7BB513FB">
          <v:shape id="_x0000_i1873" type="#_x0000_t75" style="width:126pt;height:22.5pt" o:ole="">
            <v:imagedata r:id="rId1784" o:title=""/>
          </v:shape>
          <o:OLEObject Type="Embed" ProgID="Equation.DSMT4" ShapeID="_x0000_i1873" DrawAspect="Content" ObjectID="_1690485520" r:id="rId1785"/>
        </w:object>
      </w:r>
    </w:p>
    <w:p w14:paraId="4137D8AD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8"/>
          <w:sz w:val="24"/>
          <w:szCs w:val="24"/>
          <w:lang w:val="vi-VN"/>
        </w:rPr>
        <w:object w:dxaOrig="7620" w:dyaOrig="525" w14:anchorId="6CCC76F9">
          <v:shape id="_x0000_i1874" type="#_x0000_t75" style="width:381.75pt;height:26.25pt" o:ole="">
            <v:imagedata r:id="rId1786" o:title=""/>
          </v:shape>
          <o:OLEObject Type="Embed" ProgID="Equation.DSMT4" ShapeID="_x0000_i1874" DrawAspect="Content" ObjectID="_1690485521" r:id="rId1787"/>
        </w:object>
      </w:r>
    </w:p>
    <w:p w14:paraId="16803B78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6"/>
          <w:sz w:val="24"/>
          <w:szCs w:val="24"/>
          <w:lang w:val="vi-VN"/>
        </w:rPr>
        <w:object w:dxaOrig="5970" w:dyaOrig="450" w14:anchorId="7AFD12C8">
          <v:shape id="_x0000_i1875" type="#_x0000_t75" style="width:298.5pt;height:22.5pt" o:ole="">
            <v:imagedata r:id="rId1788" o:title=""/>
          </v:shape>
          <o:OLEObject Type="Embed" ProgID="Equation.DSMT4" ShapeID="_x0000_i1875" DrawAspect="Content" ObjectID="_1690485522" r:id="rId1789"/>
        </w:object>
      </w:r>
    </w:p>
    <w:p w14:paraId="50761D2B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f)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10"/>
          <w:sz w:val="24"/>
          <w:szCs w:val="24"/>
          <w:lang w:val="vi-VN"/>
        </w:rPr>
        <w:object w:dxaOrig="975" w:dyaOrig="375" w14:anchorId="59C68B40">
          <v:shape id="_x0000_i1876" type="#_x0000_t75" style="width:48.75pt;height:18.75pt" o:ole="">
            <v:imagedata r:id="rId1790" o:title=""/>
          </v:shape>
          <o:OLEObject Type="Embed" ProgID="Equation.DSMT4" ShapeID="_x0000_i1876" DrawAspect="Content" ObjectID="_1690485523" r:id="rId1791"/>
        </w:object>
      </w:r>
    </w:p>
    <w:p w14:paraId="5E49EBC3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8"/>
          <w:sz w:val="24"/>
          <w:szCs w:val="24"/>
          <w:lang w:val="vi-VN"/>
        </w:rPr>
        <w:object w:dxaOrig="7815" w:dyaOrig="735" w14:anchorId="30D8F52F">
          <v:shape id="_x0000_i1877" type="#_x0000_t75" style="width:390pt;height:36.75pt" o:ole="">
            <v:imagedata r:id="rId1792" o:title=""/>
          </v:shape>
          <o:OLEObject Type="Embed" ProgID="Equation.DSMT4" ShapeID="_x0000_i1877" DrawAspect="Content" ObjectID="_1690485524" r:id="rId1793"/>
        </w:object>
      </w:r>
    </w:p>
    <w:p w14:paraId="54E67C51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lastRenderedPageBreak/>
        <w:t xml:space="preserve">g)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65" w:dyaOrig="615" w14:anchorId="0E42EB3D">
          <v:shape id="_x0000_i1878" type="#_x0000_t75" style="width:53.25pt;height:30.75pt" o:ole="">
            <v:imagedata r:id="rId1794" o:title=""/>
          </v:shape>
          <o:OLEObject Type="Embed" ProgID="Equation.DSMT4" ShapeID="_x0000_i1878" DrawAspect="Content" ObjectID="_1690485525" r:id="rId1795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8"/>
          <w:sz w:val="24"/>
          <w:szCs w:val="24"/>
          <w:lang w:val="vi-VN"/>
        </w:rPr>
        <w:object w:dxaOrig="1710" w:dyaOrig="750" w14:anchorId="38472A80">
          <v:shape id="_x0000_i1879" type="#_x0000_t75" style="width:85.5pt;height:37.5pt" o:ole="">
            <v:imagedata r:id="rId1796" o:title=""/>
          </v:shape>
          <o:OLEObject Type="Embed" ProgID="Equation.DSMT4" ShapeID="_x0000_i1879" DrawAspect="Content" ObjectID="_1690485526" r:id="rId1797"/>
        </w:object>
      </w:r>
    </w:p>
    <w:p w14:paraId="293C1F85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7110" w:dyaOrig="840" w14:anchorId="1D3631D7">
          <v:shape id="_x0000_i1880" type="#_x0000_t75" style="width:355.5pt;height:42pt" o:ole="">
            <v:imagedata r:id="rId1798" o:title=""/>
          </v:shape>
          <o:OLEObject Type="Embed" ProgID="Equation.DSMT4" ShapeID="_x0000_i1880" DrawAspect="Content" ObjectID="_1690485527" r:id="rId1799"/>
        </w:object>
      </w:r>
    </w:p>
    <w:p w14:paraId="029200F8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h)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4322C791">
          <v:shape id="_x0000_i1881" type="#_x0000_t75" style="width:51.75pt;height:30.75pt" o:ole="">
            <v:imagedata r:id="rId1800" o:title=""/>
          </v:shape>
          <o:OLEObject Type="Embed" ProgID="Equation.DSMT4" ShapeID="_x0000_i1881" DrawAspect="Content" ObjectID="_1690485528" r:id="rId1801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470" w:dyaOrig="840" w14:anchorId="284EE3F0">
          <v:shape id="_x0000_i1882" type="#_x0000_t75" style="width:222.75pt;height:42pt" o:ole="">
            <v:imagedata r:id="rId1802" o:title=""/>
          </v:shape>
          <o:OLEObject Type="Embed" ProgID="Equation.DSMT4" ShapeID="_x0000_i1882" DrawAspect="Content" ObjectID="_1690485529" r:id="rId1803"/>
        </w:object>
      </w:r>
    </w:p>
    <w:p w14:paraId="363BE0CB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l).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035" w:dyaOrig="615" w14:anchorId="758B34FE">
          <v:shape id="_x0000_i1883" type="#_x0000_t75" style="width:51.75pt;height:30.75pt" o:ole="">
            <v:imagedata r:id="rId1804" o:title=""/>
          </v:shape>
          <o:OLEObject Type="Embed" ProgID="Equation.DSMT4" ShapeID="_x0000_i1883" DrawAspect="Content" ObjectID="_1690485530" r:id="rId1805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8"/>
          <w:sz w:val="24"/>
          <w:szCs w:val="24"/>
          <w:lang w:val="vi-VN"/>
        </w:rPr>
        <w:object w:dxaOrig="1665" w:dyaOrig="750" w14:anchorId="787CE70F">
          <v:shape id="_x0000_i1884" type="#_x0000_t75" style="width:83.25pt;height:37.5pt" o:ole="">
            <v:imagedata r:id="rId1806" o:title=""/>
          </v:shape>
          <o:OLEObject Type="Embed" ProgID="Equation.DSMT4" ShapeID="_x0000_i1884" DrawAspect="Content" ObjectID="_1690485531" r:id="rId1807"/>
        </w:object>
      </w:r>
    </w:p>
    <w:p w14:paraId="322B9627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7155" w:dyaOrig="840" w14:anchorId="6AB93524">
          <v:shape id="_x0000_i1885" type="#_x0000_t75" style="width:357.75pt;height:42pt" o:ole="">
            <v:imagedata r:id="rId1808" o:title=""/>
          </v:shape>
          <o:OLEObject Type="Embed" ProgID="Equation.DSMT4" ShapeID="_x0000_i1885" DrawAspect="Content" ObjectID="_1690485532" r:id="rId1809"/>
        </w:object>
      </w:r>
    </w:p>
    <w:p w14:paraId="4D2C2ECF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m).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350" w:dyaOrig="645" w14:anchorId="5E38884F">
          <v:shape id="_x0000_i1886" type="#_x0000_t75" style="width:67.5pt;height:33pt" o:ole="">
            <v:imagedata r:id="rId1810" o:title=""/>
          </v:shape>
          <o:OLEObject Type="Embed" ProgID="Equation.DSMT4" ShapeID="_x0000_i1886" DrawAspect="Content" ObjectID="_1690485533" r:id="rId1811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2"/>
          <w:sz w:val="24"/>
          <w:szCs w:val="24"/>
          <w:lang w:val="vi-VN"/>
        </w:rPr>
        <w:object w:dxaOrig="1980" w:dyaOrig="810" w14:anchorId="39D21D8F">
          <v:shape id="_x0000_i1887" type="#_x0000_t75" style="width:99pt;height:40.5pt" o:ole="">
            <v:imagedata r:id="rId1812" o:title=""/>
          </v:shape>
          <o:OLEObject Type="Embed" ProgID="Equation.DSMT4" ShapeID="_x0000_i1887" DrawAspect="Content" ObjectID="_1690485534" r:id="rId1813"/>
        </w:object>
      </w:r>
    </w:p>
    <w:p w14:paraId="330C9078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42"/>
          <w:sz w:val="24"/>
          <w:szCs w:val="24"/>
          <w:lang w:val="vi-VN"/>
        </w:rPr>
        <w:object w:dxaOrig="4860" w:dyaOrig="945" w14:anchorId="4CC4CF24">
          <v:shape id="_x0000_i1888" type="#_x0000_t75" style="width:243pt;height:47.25pt" o:ole="">
            <v:imagedata r:id="rId1814" o:title=""/>
          </v:shape>
          <o:OLEObject Type="Embed" ProgID="Equation.DSMT4" ShapeID="_x0000_i1888" DrawAspect="Content" ObjectID="_1690485535" r:id="rId1815"/>
        </w:object>
      </w:r>
    </w:p>
    <w:p w14:paraId="040F1A33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42"/>
          <w:sz w:val="24"/>
          <w:szCs w:val="24"/>
          <w:lang w:val="vi-VN"/>
        </w:rPr>
        <w:object w:dxaOrig="4185" w:dyaOrig="900" w14:anchorId="354B69E7">
          <v:shape id="_x0000_i1889" type="#_x0000_t75" style="width:208.5pt;height:45pt" o:ole="">
            <v:imagedata r:id="rId1816" o:title=""/>
          </v:shape>
          <o:OLEObject Type="Embed" ProgID="Equation.DSMT4" ShapeID="_x0000_i1889" DrawAspect="Content" ObjectID="_1690485536" r:id="rId1817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en-SG"/>
        </w:rPr>
        <w:t>.</w:t>
      </w:r>
    </w:p>
    <w:p w14:paraId="526CB865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n).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485" w:dyaOrig="645" w14:anchorId="292A83E2">
          <v:shape id="_x0000_i1890" type="#_x0000_t75" style="width:74.25pt;height:33pt" o:ole="">
            <v:imagedata r:id="rId1818" o:title=""/>
          </v:shape>
          <o:OLEObject Type="Embed" ProgID="Equation.DSMT4" ShapeID="_x0000_i1890" DrawAspect="Content" ObjectID="_1690485537" r:id="rId1819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815" w:dyaOrig="900" w14:anchorId="5F123B15">
          <v:shape id="_x0000_i1891" type="#_x0000_t75" style="width:240.75pt;height:45pt" o:ole="">
            <v:imagedata r:id="rId1820" o:title=""/>
          </v:shape>
          <o:OLEObject Type="Embed" ProgID="Equation.DSMT4" ShapeID="_x0000_i1891" DrawAspect="Content" ObjectID="_1690485538" r:id="rId1821"/>
        </w:object>
      </w:r>
    </w:p>
    <w:p w14:paraId="2FEAD86E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080" w:dyaOrig="840" w14:anchorId="5971877E">
          <v:shape id="_x0000_i1892" type="#_x0000_t75" style="width:204pt;height:42pt" o:ole="">
            <v:imagedata r:id="rId1822" o:title=""/>
          </v:shape>
          <o:OLEObject Type="Embed" ProgID="Equation.DSMT4" ShapeID="_x0000_i1892" DrawAspect="Content" ObjectID="_1690485539" r:id="rId1823"/>
        </w:object>
      </w:r>
    </w:p>
    <w:p w14:paraId="5F7DB05A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  <w:t xml:space="preserve">o).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24"/>
          <w:sz w:val="24"/>
          <w:szCs w:val="24"/>
          <w:lang w:val="vi-VN"/>
        </w:rPr>
        <w:object w:dxaOrig="1575" w:dyaOrig="645" w14:anchorId="7367D811">
          <v:shape id="_x0000_i1893" type="#_x0000_t75" style="width:78.75pt;height:33pt" o:ole="">
            <v:imagedata r:id="rId1824" o:title=""/>
          </v:shape>
          <o:OLEObject Type="Embed" ProgID="Equation.DSMT4" ShapeID="_x0000_i1893" DrawAspect="Content" ObjectID="_1690485540" r:id="rId1825"/>
        </w:object>
      </w:r>
      <w:r w:rsidRPr="00247168">
        <w:rPr>
          <w:rFonts w:ascii="Chu Van An" w:hAnsi="Chu Van An" w:cs="Chu Van An"/>
          <w:b/>
          <w:bCs/>
          <w:i/>
          <w:iCs/>
          <w:color w:val="0000CC"/>
          <w:sz w:val="24"/>
          <w:szCs w:val="24"/>
          <w:lang w:val="vi-VN"/>
        </w:rPr>
        <w:t xml:space="preserve"> </w:t>
      </w: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5085" w:dyaOrig="900" w14:anchorId="71D90892">
          <v:shape id="_x0000_i1894" type="#_x0000_t75" style="width:254.25pt;height:45pt" o:ole="">
            <v:imagedata r:id="rId1826" o:title=""/>
          </v:shape>
          <o:OLEObject Type="Embed" ProgID="Equation.DSMT4" ShapeID="_x0000_i1894" DrawAspect="Content" ObjectID="_1690485541" r:id="rId1827"/>
        </w:object>
      </w:r>
    </w:p>
    <w:p w14:paraId="73E355F7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b/>
          <w:bCs/>
          <w:i/>
          <w:iCs/>
          <w:color w:val="0000CC"/>
          <w:sz w:val="24"/>
          <w:szCs w:val="24"/>
        </w:rPr>
      </w:pPr>
      <w:r w:rsidRPr="00247168">
        <w:rPr>
          <w:rFonts w:ascii="Chu Van An" w:eastAsia="Arial" w:hAnsi="Chu Van An" w:cs="Chu Van An"/>
          <w:b/>
          <w:bCs/>
          <w:i/>
          <w:iCs/>
          <w:color w:val="0000CC"/>
          <w:position w:val="-36"/>
          <w:sz w:val="24"/>
          <w:szCs w:val="24"/>
          <w:lang w:val="vi-VN"/>
        </w:rPr>
        <w:object w:dxaOrig="4860" w:dyaOrig="840" w14:anchorId="2E2AC7BF">
          <v:shape id="_x0000_i1895" type="#_x0000_t75" style="width:243pt;height:42pt" o:ole="">
            <v:imagedata r:id="rId1828" o:title=""/>
          </v:shape>
          <o:OLEObject Type="Embed" ProgID="Equation.DSMT4" ShapeID="_x0000_i1895" DrawAspect="Content" ObjectID="_1690485542" r:id="rId1829"/>
        </w:object>
      </w:r>
    </w:p>
    <w:p w14:paraId="7365ECCC" w14:textId="77777777" w:rsidR="001656AD" w:rsidRPr="00247168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041"/>
      </w:tblGrid>
      <w:tr w:rsidR="001656AD" w:rsidRPr="00247168" w14:paraId="211A1B1F" w14:textId="77777777" w:rsidTr="002135F8">
        <w:tc>
          <w:tcPr>
            <w:tcW w:w="5727" w:type="dxa"/>
            <w:shd w:val="clear" w:color="auto" w:fill="auto"/>
          </w:tcPr>
          <w:p w14:paraId="283A48EB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Câu 1: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hai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900" w:dyaOrig="405" w14:anchorId="3A3DA3DB">
                <v:shape id="_x0000_i1896" type="#_x0000_t75" style="width:45pt;height:20.25pt" o:ole="">
                  <v:imagedata r:id="rId1830" o:title=""/>
                </v:shape>
                <o:OLEObject Type="Embed" ProgID="Equation.DSMT4" ShapeID="_x0000_i1896" DrawAspect="Content" ObjectID="_1690485543" r:id="rId1831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,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855" w:dyaOrig="405" w14:anchorId="69C3EE9C">
                <v:shape id="_x0000_i1897" type="#_x0000_t75" style="width:42.75pt;height:20.25pt" o:ole="">
                  <v:imagedata r:id="rId1832" o:title=""/>
                </v:shape>
                <o:OLEObject Type="Embed" ProgID="Equation.DSMT4" ShapeID="_x0000_i1897" DrawAspect="Content" ObjectID="_1690485544" r:id="rId1833"/>
              </w:objec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lang w:val="fr-FR"/>
              </w:rPr>
              <w:t xml:space="preserve">là các hàm số có đạo hàm trên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255" w:dyaOrig="255" w14:anchorId="1CA5BFA6">
                <v:shape id="_x0000_i1898" type="#_x0000_t75" style="width:12.75pt;height:12.75pt" o:ole="">
                  <v:imagedata r:id="rId1834" o:title=""/>
                </v:shape>
                <o:OLEObject Type="Embed" ProgID="Equation.DSMT4" ShapeID="_x0000_i1898" DrawAspect="Content" ObjectID="_1690485545" r:id="rId183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và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635" w:dyaOrig="405" w14:anchorId="1DB60924">
                <v:shape id="_x0000_i1899" type="#_x0000_t75" style="width:81.75pt;height:20.25pt" o:ole="">
                  <v:imagedata r:id="rId1836" o:title=""/>
                </v:shape>
                <o:OLEObject Type="Embed" ProgID="Equation.DSMT4" ShapeID="_x0000_i1899" DrawAspect="Content" ObjectID="_1690485546" r:id="rId1837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, chọn công thức đạo hàm </w:t>
            </w:r>
            <w:r w:rsidRPr="00247168">
              <w:rPr>
                <w:rFonts w:ascii="Chu Van An" w:hAnsi="Chu Van An" w:cs="Chu Van An"/>
                <w:b/>
                <w:lang w:val="fr-FR"/>
              </w:rPr>
              <w:t>đúng</w:t>
            </w:r>
            <w:r w:rsidRPr="00247168">
              <w:rPr>
                <w:rFonts w:ascii="Chu Van An" w:hAnsi="Chu Van An" w:cs="Chu Van An"/>
                <w:bCs/>
                <w:lang w:val="fr-FR"/>
              </w:rPr>
              <w:t>.</w:t>
            </w:r>
          </w:p>
          <w:p w14:paraId="5F0C2E1F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75" w:dyaOrig="780" w14:anchorId="6B8968A4">
                <v:shape id="_x0000_i1900" type="#_x0000_t75" style="width:78.75pt;height:39pt" o:ole="">
                  <v:imagedata r:id="rId1838" o:title=""/>
                </v:shape>
                <o:OLEObject Type="Embed" ProgID="Equation.DSMT4" ShapeID="_x0000_i1900" DrawAspect="Content" ObjectID="_1690485547" r:id="rId1839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75" w:dyaOrig="780" w14:anchorId="11804F1F">
                <v:shape id="_x0000_i1901" type="#_x0000_t75" style="width:78.75pt;height:39pt" o:ole="">
                  <v:imagedata r:id="rId1840" o:title=""/>
                </v:shape>
                <o:OLEObject Type="Embed" ProgID="Equation.DSMT4" ShapeID="_x0000_i1901" DrawAspect="Content" ObjectID="_1690485548" r:id="rId1841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7152316D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75" w:dyaOrig="780" w14:anchorId="02680F57">
                <v:shape id="_x0000_i1902" type="#_x0000_t75" style="width:78.75pt;height:39pt" o:ole="">
                  <v:imagedata r:id="rId1842" o:title=""/>
                </v:shape>
                <o:OLEObject Type="Embed" ProgID="Equation.DSMT4" ShapeID="_x0000_i1902" DrawAspect="Content" ObjectID="_1690485549" r:id="rId1843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75" w:dyaOrig="780" w14:anchorId="6D211D1F">
                <v:shape id="_x0000_i1903" type="#_x0000_t75" style="width:78.75pt;height:39pt" o:ole="">
                  <v:imagedata r:id="rId1844" o:title=""/>
                </v:shape>
                <o:OLEObject Type="Embed" ProgID="Equation.DSMT4" ShapeID="_x0000_i1903" DrawAspect="Content" ObjectID="_1690485550" r:id="rId184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793F1E73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5802BB9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77D5AF50" w14:textId="77777777" w:rsidTr="002135F8">
        <w:tc>
          <w:tcPr>
            <w:tcW w:w="5727" w:type="dxa"/>
            <w:shd w:val="clear" w:color="auto" w:fill="auto"/>
          </w:tcPr>
          <w:p w14:paraId="018F2F9C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247168">
              <w:rPr>
                <w:rFonts w:ascii="Chu Van An" w:eastAsia="Arial" w:hAnsi="Chu Van An" w:cs="Chu Van An"/>
              </w:rPr>
              <w:object w:dxaOrig="1380" w:dyaOrig="405" w14:anchorId="2A672806">
                <v:shape id="_x0000_i1904" type="#_x0000_t75" style="width:69pt;height:20.25pt" o:ole="">
                  <v:imagedata r:id="rId1846" o:title=""/>
                </v:shape>
                <o:OLEObject Type="Embed" ProgID="Equation.DSMT4" ShapeID="_x0000_i1904" DrawAspect="Content" ObjectID="_1690485551" r:id="rId1847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Tính </w:t>
            </w:r>
            <w:r w:rsidRPr="00247168">
              <w:rPr>
                <w:rFonts w:ascii="Chu Van An" w:eastAsia="Arial" w:hAnsi="Chu Van An" w:cs="Chu Van An"/>
                <w:lang w:val="fr-FR"/>
              </w:rPr>
              <w:object w:dxaOrig="630" w:dyaOrig="405" w14:anchorId="52773F07">
                <v:shape id="_x0000_i1905" type="#_x0000_t75" style="width:31.5pt;height:20.25pt" o:ole="">
                  <v:imagedata r:id="rId1848" o:title=""/>
                </v:shape>
                <o:OLEObject Type="Embed" ProgID="Equation.DSMT4" ShapeID="_x0000_i1905" DrawAspect="Content" ObjectID="_1690485552" r:id="rId1849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6D2221C0" w14:textId="77777777" w:rsidR="001656AD" w:rsidRPr="00247168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lastRenderedPageBreak/>
              <w:tab/>
              <w:t>A.</w:t>
            </w:r>
            <w:r w:rsidRPr="00247168">
              <w:rPr>
                <w:rFonts w:ascii="Chu Van An" w:hAnsi="Chu Van An" w:cs="Chu Van An"/>
                <w:b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position w:val="-14"/>
              </w:rPr>
              <w:object w:dxaOrig="1575" w:dyaOrig="405" w14:anchorId="43B9C902">
                <v:shape id="_x0000_i1906" type="#_x0000_t75" style="width:78.75pt;height:20.25pt" o:ole="">
                  <v:imagedata r:id="rId1850" o:title=""/>
                </v:shape>
                <o:OLEObject Type="Embed" ProgID="Equation.DSMT4" ShapeID="_x0000_i1906" DrawAspect="Content" ObjectID="_1690485553" r:id="rId1851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Arial" w:hAnsi="Chu Van An" w:cs="Chu Van An"/>
                <w:position w:val="-14"/>
              </w:rPr>
              <w:object w:dxaOrig="1455" w:dyaOrig="405" w14:anchorId="496126EB">
                <v:shape id="_x0000_i1907" type="#_x0000_t75" style="width:72.75pt;height:20.25pt" o:ole="">
                  <v:imagedata r:id="rId1852" o:title=""/>
                </v:shape>
                <o:OLEObject Type="Embed" ProgID="Equation.DSMT4" ShapeID="_x0000_i1907" DrawAspect="Content" ObjectID="_1690485554" r:id="rId1853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175B7CA" w14:textId="77777777" w:rsidR="001656AD" w:rsidRPr="00247168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247168">
              <w:rPr>
                <w:rFonts w:ascii="Chu Van An" w:hAnsi="Chu Van An" w:cs="Chu Van An"/>
                <w:b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position w:val="-14"/>
              </w:rPr>
              <w:object w:dxaOrig="1620" w:dyaOrig="405" w14:anchorId="2F1EF35E">
                <v:shape id="_x0000_i1908" type="#_x0000_t75" style="width:81pt;height:20.25pt" o:ole="">
                  <v:imagedata r:id="rId1854" o:title=""/>
                </v:shape>
                <o:OLEObject Type="Embed" ProgID="Equation.DSMT4" ShapeID="_x0000_i1908" DrawAspect="Content" ObjectID="_1690485555" r:id="rId1855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Arial" w:hAnsi="Chu Van An" w:cs="Chu Van An"/>
                <w:position w:val="-24"/>
              </w:rPr>
              <w:object w:dxaOrig="1815" w:dyaOrig="615" w14:anchorId="516B2980">
                <v:shape id="_x0000_i1909" type="#_x0000_t75" style="width:90.75pt;height:30.75pt" o:ole="">
                  <v:imagedata r:id="rId1856" o:title=""/>
                </v:shape>
                <o:OLEObject Type="Embed" ProgID="Equation.DSMT4" ShapeID="_x0000_i1909" DrawAspect="Content" ObjectID="_1690485556" r:id="rId1857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2C189B1F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703CCD4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1656AD" w:rsidRPr="00247168" w14:paraId="51C8863C" w14:textId="77777777" w:rsidTr="002135F8">
        <w:tc>
          <w:tcPr>
            <w:tcW w:w="5727" w:type="dxa"/>
            <w:shd w:val="clear" w:color="auto" w:fill="auto"/>
          </w:tcPr>
          <w:p w14:paraId="5BB38925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eastAsia="Yu Gothic" w:hAnsi="Chu Van An" w:cs="Chu Van An"/>
                <w:b/>
                <w:color w:val="0000FF"/>
              </w:rPr>
            </w:pPr>
            <w:r w:rsidRPr="00247168">
              <w:rPr>
                <w:rFonts w:ascii="Chu Van An" w:eastAsia="Yu Gothic" w:hAnsi="Chu Van An" w:cs="Chu Van An"/>
                <w:b/>
                <w:color w:val="0000FF"/>
              </w:rPr>
              <w:t>Câu 3:</w:t>
            </w:r>
            <w:r w:rsidRPr="00247168">
              <w:rPr>
                <w:rFonts w:ascii="Chu Van An" w:eastAsia="Yu Gothic" w:hAnsi="Chu Van An" w:cs="Chu Van An"/>
              </w:rPr>
              <w:t xml:space="preserve">Đạo hàm của hàm số </w:t>
            </w:r>
            <w:r w:rsidRPr="00247168">
              <w:rPr>
                <w:rFonts w:ascii="Chu Van An" w:eastAsia="Yu Gothic" w:hAnsi="Chu Van An" w:cs="Chu Van An"/>
                <w:position w:val="-14"/>
              </w:rPr>
              <w:object w:dxaOrig="1785" w:dyaOrig="405" w14:anchorId="1723F0DD">
                <v:shape id="_x0000_i1910" type="#_x0000_t75" style="width:89.25pt;height:20.25pt" o:ole="">
                  <v:imagedata r:id="rId1858" o:title=""/>
                </v:shape>
                <o:OLEObject Type="Embed" ProgID="Equation.DSMT4" ShapeID="_x0000_i1910" DrawAspect="Content" ObjectID="_1690485557" r:id="rId1859"/>
              </w:object>
            </w:r>
            <w:r w:rsidRPr="00247168">
              <w:rPr>
                <w:rFonts w:ascii="Chu Van An" w:eastAsia="Yu Gothic" w:hAnsi="Chu Van An" w:cs="Chu Van An"/>
              </w:rPr>
              <w:t xml:space="preserve"> tại </w:t>
            </w:r>
            <w:r w:rsidRPr="00247168">
              <w:rPr>
                <w:rFonts w:ascii="Chu Van An" w:eastAsia="Yu Gothic" w:hAnsi="Chu Van An" w:cs="Chu Van An"/>
                <w:position w:val="-6"/>
              </w:rPr>
              <w:object w:dxaOrig="555" w:dyaOrig="285" w14:anchorId="58DC0E33">
                <v:shape id="_x0000_i1911" type="#_x0000_t75" style="width:27.75pt;height:14.25pt" o:ole="">
                  <v:imagedata r:id="rId1860" o:title=""/>
                </v:shape>
                <o:OLEObject Type="Embed" ProgID="Equation.DSMT4" ShapeID="_x0000_i1911" DrawAspect="Content" ObjectID="_1690485558" r:id="rId1861"/>
              </w:object>
            </w:r>
            <w:r w:rsidRPr="00247168">
              <w:rPr>
                <w:rFonts w:ascii="Chu Van An" w:eastAsia="Yu Gothic" w:hAnsi="Chu Van An" w:cs="Chu Van An"/>
              </w:rPr>
              <w:t>là</w:t>
            </w:r>
          </w:p>
          <w:p w14:paraId="11A13EAA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eastAsia="Yu Gothic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Yu Gothic" w:hAnsi="Chu Van An" w:cs="Chu Van An"/>
                <w:b/>
                <w:color w:val="0000FF"/>
                <w:position w:val="-4"/>
              </w:rPr>
              <w:object w:dxaOrig="300" w:dyaOrig="255" w14:anchorId="0D19920C">
                <v:shape id="_x0000_i1912" type="#_x0000_t75" style="width:15pt;height:12.75pt" o:ole="">
                  <v:imagedata r:id="rId1862" o:title=""/>
                </v:shape>
                <o:OLEObject Type="Embed" ProgID="Equation.DSMT4" ShapeID="_x0000_i1912" DrawAspect="Content" ObjectID="_1690485559" r:id="rId1863"/>
              </w:object>
            </w:r>
            <w:r w:rsidRPr="00247168">
              <w:rPr>
                <w:rFonts w:ascii="Chu Van An" w:eastAsia="Yu Gothic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Yu Gothic" w:hAnsi="Chu Van An" w:cs="Chu Van An"/>
                <w:b/>
                <w:color w:val="0000FF"/>
                <w:position w:val="-6"/>
              </w:rPr>
              <w:object w:dxaOrig="315" w:dyaOrig="285" w14:anchorId="29048FD5">
                <v:shape id="_x0000_i1913" type="#_x0000_t75" style="width:15.75pt;height:14.25pt" o:ole="">
                  <v:imagedata r:id="rId1864" o:title=""/>
                </v:shape>
                <o:OLEObject Type="Embed" ProgID="Equation.DSMT4" ShapeID="_x0000_i1913" DrawAspect="Content" ObjectID="_1690485560" r:id="rId1865"/>
              </w:object>
            </w:r>
            <w:r w:rsidRPr="00247168">
              <w:rPr>
                <w:rFonts w:ascii="Chu Van An" w:eastAsia="Yu Gothic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Yu Gothic" w:hAnsi="Chu Van An" w:cs="Chu Van An"/>
                <w:b/>
                <w:color w:val="0000FF"/>
                <w:position w:val="-4"/>
              </w:rPr>
              <w:object w:dxaOrig="195" w:dyaOrig="255" w14:anchorId="2F0E9E12">
                <v:shape id="_x0000_i1914" type="#_x0000_t75" style="width:9.75pt;height:12.75pt" o:ole="">
                  <v:imagedata r:id="rId1866" o:title=""/>
                </v:shape>
                <o:OLEObject Type="Embed" ProgID="Equation.DSMT4" ShapeID="_x0000_i1914" DrawAspect="Content" ObjectID="_1690485561" r:id="rId1867"/>
              </w:object>
            </w:r>
            <w:r w:rsidRPr="00247168">
              <w:rPr>
                <w:rFonts w:ascii="Chu Van An" w:eastAsia="Yu Gothic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Yu Gothic" w:hAnsi="Chu Van An" w:cs="Chu Van An"/>
                <w:b/>
                <w:color w:val="0000FF"/>
                <w:position w:val="-6"/>
              </w:rPr>
              <w:object w:dxaOrig="180" w:dyaOrig="285" w14:anchorId="5ED2DB26">
                <v:shape id="_x0000_i1915" type="#_x0000_t75" style="width:9pt;height:14.25pt" o:ole="">
                  <v:imagedata r:id="rId1868" o:title=""/>
                </v:shape>
                <o:OLEObject Type="Embed" ProgID="Equation.DSMT4" ShapeID="_x0000_i1915" DrawAspect="Content" ObjectID="_1690485562" r:id="rId1869"/>
              </w:object>
            </w:r>
            <w:r w:rsidRPr="00247168">
              <w:rPr>
                <w:rFonts w:ascii="Chu Van An" w:eastAsia="Yu Gothic" w:hAnsi="Chu Van An" w:cs="Chu Van An"/>
              </w:rPr>
              <w:t>.</w:t>
            </w:r>
          </w:p>
          <w:p w14:paraId="71EDBAA6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81E69AA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1EA39B3F" w14:textId="77777777" w:rsidTr="002135F8">
        <w:tc>
          <w:tcPr>
            <w:tcW w:w="5727" w:type="dxa"/>
            <w:shd w:val="clear" w:color="auto" w:fill="auto"/>
          </w:tcPr>
          <w:p w14:paraId="14D27FB8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>Câu 4:</w:t>
            </w:r>
            <w:r w:rsidRPr="00247168">
              <w:rPr>
                <w:rFonts w:ascii="Chu Van An" w:hAnsi="Chu Van An" w:cs="Chu Van An"/>
              </w:rPr>
              <w:t xml:space="preserve">Giả sử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915" w:dyaOrig="405" w14:anchorId="5A2E2D00">
                <v:shape id="_x0000_i1916" type="#_x0000_t75" style="width:45.75pt;height:20.25pt" o:ole="">
                  <v:imagedata r:id="rId1870" o:title=""/>
                </v:shape>
                <o:OLEObject Type="Embed" ProgID="Equation.DSMT4" ShapeID="_x0000_i1916" DrawAspect="Content" ObjectID="_1690485563" r:id="rId1871"/>
              </w:object>
            </w:r>
            <w:r w:rsidRPr="00247168">
              <w:rPr>
                <w:rFonts w:ascii="Chu Van An" w:hAnsi="Chu Van An" w:cs="Chu Van An"/>
              </w:rPr>
              <w:t xml:space="preserve">,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885" w:dyaOrig="405" w14:anchorId="38813DEE">
                <v:shape id="_x0000_i1917" type="#_x0000_t75" style="width:44.25pt;height:20.25pt" o:ole="">
                  <v:imagedata r:id="rId1872" o:title=""/>
                </v:shape>
                <o:OLEObject Type="Embed" ProgID="Equation.DSMT4" ShapeID="_x0000_i1917" DrawAspect="Content" ObjectID="_1690485564" r:id="rId1873"/>
              </w:object>
            </w:r>
            <w:r w:rsidRPr="00247168">
              <w:rPr>
                <w:rFonts w:ascii="Chu Van An" w:hAnsi="Chu Van An" w:cs="Chu Van An"/>
              </w:rPr>
              <w:t xml:space="preserve">là các hàm số có đạo hàm trên tập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315" w:dyaOrig="315" w14:anchorId="5131A0A3">
                <v:shape id="_x0000_i1918" type="#_x0000_t75" style="width:15.75pt;height:15.75pt" o:ole="">
                  <v:imagedata r:id="rId1874" o:title=""/>
                </v:shape>
                <o:OLEObject Type="Embed" ProgID="Equation.DSMT4" ShapeID="_x0000_i1918" DrawAspect="Content" ObjectID="_1690485565" r:id="rId1875"/>
              </w:objec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665" w:dyaOrig="405" w14:anchorId="77EC6A7F">
                <v:shape id="_x0000_i1919" type="#_x0000_t75" style="width:83.25pt;height:20.25pt" o:ole="">
                  <v:imagedata r:id="rId1876" o:title=""/>
                </v:shape>
                <o:OLEObject Type="Embed" ProgID="Equation.DSMT4" ShapeID="_x0000_i1919" DrawAspect="Content" ObjectID="_1690485566" r:id="rId1877"/>
              </w:object>
            </w:r>
            <w:r w:rsidRPr="00247168">
              <w:rPr>
                <w:rFonts w:ascii="Chu Van An" w:hAnsi="Chu Van An" w:cs="Chu Van An"/>
              </w:rPr>
              <w:t>. Khẳng định nào sau đây là đúng?</w:t>
            </w:r>
          </w:p>
          <w:p w14:paraId="6A7A7A1A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200" w:dyaOrig="795" w14:anchorId="43BE8FCF">
                <v:shape id="_x0000_i1920" type="#_x0000_t75" style="width:60pt;height:39pt" o:ole="">
                  <v:imagedata r:id="rId1878" o:title=""/>
                </v:shape>
                <o:OLEObject Type="Embed" ProgID="Equation.DSMT4" ShapeID="_x0000_i1920" DrawAspect="Content" ObjectID="_1690485567" r:id="rId1879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740" w:dyaOrig="795" w14:anchorId="009FD3D7">
                <v:shape id="_x0000_i1921" type="#_x0000_t75" style="width:87pt;height:39pt" o:ole="">
                  <v:imagedata r:id="rId1880" o:title=""/>
                </v:shape>
                <o:OLEObject Type="Embed" ProgID="Equation.DSMT4" ShapeID="_x0000_i1921" DrawAspect="Content" ObjectID="_1690485568" r:id="rId1881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77AB237D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975" w:dyaOrig="795" w14:anchorId="0E8E9834">
                <v:shape id="_x0000_i1922" type="#_x0000_t75" style="width:48.75pt;height:39pt" o:ole="">
                  <v:imagedata r:id="rId1882" o:title=""/>
                </v:shape>
                <o:OLEObject Type="Embed" ProgID="Equation.DSMT4" ShapeID="_x0000_i1922" DrawAspect="Content" ObjectID="_1690485569" r:id="rId1883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725" w:dyaOrig="795" w14:anchorId="0F71C61B">
                <v:shape id="_x0000_i1923" type="#_x0000_t75" style="width:86.25pt;height:39pt" o:ole="">
                  <v:imagedata r:id="rId1884" o:title=""/>
                </v:shape>
                <o:OLEObject Type="Embed" ProgID="Equation.DSMT4" ShapeID="_x0000_i1923" DrawAspect="Content" ObjectID="_1690485570" r:id="rId1885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7B7D6FC3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63587B3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7493A1EB" w14:textId="77777777" w:rsidTr="002135F8">
        <w:tc>
          <w:tcPr>
            <w:tcW w:w="5727" w:type="dxa"/>
            <w:shd w:val="clear" w:color="auto" w:fill="auto"/>
          </w:tcPr>
          <w:p w14:paraId="058782BA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Câu 5:</w:t>
            </w:r>
            <w:r w:rsidRPr="00247168">
              <w:rPr>
                <w:rFonts w:ascii="Chu Van An" w:eastAsia="Calibri" w:hAnsi="Chu Van An" w:cs="Chu Van An"/>
                <w:color w:val="000000"/>
                <w:lang w:val="fr-FR" w:eastAsia="x-none"/>
              </w:rPr>
              <w:t xml:space="preserve">Tính đạo hàm của hàm số </w:t>
            </w:r>
            <w:r w:rsidRPr="00247168">
              <w:rPr>
                <w:rFonts w:ascii="Chu Van An" w:eastAsia="Arial" w:hAnsi="Chu Van An" w:cs="Chu Van An"/>
                <w:position w:val="-10"/>
              </w:rPr>
              <w:object w:dxaOrig="855" w:dyaOrig="360" w14:anchorId="1AC9B62A">
                <v:shape id="_x0000_i1924" type="#_x0000_t75" style="width:42.75pt;height:18.75pt" o:ole="">
                  <v:imagedata r:id="rId1886" o:title=""/>
                </v:shape>
                <o:OLEObject Type="Embed" ProgID="Equation.DSMT4" ShapeID="_x0000_i1924" DrawAspect="Content" ObjectID="_1690485571" r:id="rId1887"/>
              </w:object>
            </w:r>
            <w:r w:rsidRPr="00247168">
              <w:rPr>
                <w:rFonts w:ascii="Chu Van An" w:eastAsia="Calibri" w:hAnsi="Chu Van An" w:cs="Chu Van An"/>
                <w:color w:val="000000"/>
                <w:lang w:val="fr-FR" w:eastAsia="x-none"/>
              </w:rPr>
              <w:t>.</w:t>
            </w:r>
          </w:p>
          <w:p w14:paraId="3AAECDF2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245" w:dyaOrig="375" w14:anchorId="475E3BDE">
                <v:shape id="_x0000_i1925" type="#_x0000_t75" style="width:62.25pt;height:18.75pt" o:ole="">
                  <v:imagedata r:id="rId1888" o:title=""/>
                </v:shape>
                <o:OLEObject Type="Embed" ProgID="Equation.DSMT4" ShapeID="_x0000_i1925" DrawAspect="Content" ObjectID="_1690485572" r:id="rId1889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320" w:dyaOrig="375" w14:anchorId="052B843D">
                <v:shape id="_x0000_i1926" type="#_x0000_t75" style="width:66pt;height:18.75pt" o:ole="">
                  <v:imagedata r:id="rId1890" o:title=""/>
                </v:shape>
                <o:OLEObject Type="Embed" ProgID="Equation.DSMT4" ShapeID="_x0000_i1926" DrawAspect="Content" ObjectID="_1690485573" r:id="rId1891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5F1F957A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485" w:dyaOrig="375" w14:anchorId="717CC603">
                <v:shape id="_x0000_i1927" type="#_x0000_t75" style="width:74.25pt;height:18.75pt" o:ole="">
                  <v:imagedata r:id="rId1892" o:title=""/>
                </v:shape>
                <o:OLEObject Type="Embed" ProgID="Equation.DSMT4" ShapeID="_x0000_i1927" DrawAspect="Content" ObjectID="_1690485574" r:id="rId1893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665" w:dyaOrig="405" w14:anchorId="5AC56796">
                <v:shape id="_x0000_i1928" type="#_x0000_t75" style="width:83.25pt;height:20.25pt" o:ole="">
                  <v:imagedata r:id="rId1894" o:title=""/>
                </v:shape>
                <o:OLEObject Type="Embed" ProgID="Equation.DSMT4" ShapeID="_x0000_i1928" DrawAspect="Content" ObjectID="_1690485575" r:id="rId1895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59B65DFB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4405F45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11C1A393" w14:textId="77777777" w:rsidTr="002135F8">
        <w:tc>
          <w:tcPr>
            <w:tcW w:w="5727" w:type="dxa"/>
            <w:shd w:val="clear" w:color="auto" w:fill="auto"/>
          </w:tcPr>
          <w:p w14:paraId="5EB7BBFD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nl-NL"/>
              </w:rPr>
              <w:t>Câu 6:</w:t>
            </w:r>
            <w:r w:rsidRPr="00247168">
              <w:rPr>
                <w:rFonts w:ascii="Chu Van An" w:hAnsi="Chu Van An" w:cs="Chu Van An"/>
              </w:rPr>
              <w:t xml:space="preserve">Giả sử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800" w:dyaOrig="405" w14:anchorId="6223C121">
                <v:shape id="_x0000_i1929" type="#_x0000_t75" style="width:90pt;height:20.25pt" o:ole="">
                  <v:imagedata r:id="rId1896" o:title=""/>
                </v:shape>
                <o:OLEObject Type="Embed" ProgID="Equation.DSMT4" ShapeID="_x0000_i1929" DrawAspect="Content" ObjectID="_1690485576" r:id="rId1897"/>
              </w:object>
            </w:r>
            <w:r w:rsidRPr="00247168">
              <w:rPr>
                <w:rFonts w:ascii="Chu Van An" w:hAnsi="Chu Van An" w:cs="Chu Van An"/>
              </w:rPr>
              <w:t xml:space="preserve">là các hàm số có đạo hàm trên tập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270" w:dyaOrig="270" w14:anchorId="10B4EE73">
                <v:shape id="_x0000_i1930" type="#_x0000_t75" style="width:13.5pt;height:13.5pt" o:ole="">
                  <v:imagedata r:id="rId1898" o:title=""/>
                </v:shape>
                <o:OLEObject Type="Embed" ProgID="Equation.DSMT4" ShapeID="_x0000_i1930" DrawAspect="Content" ObjectID="_1690485577" r:id="rId1899"/>
              </w:object>
            </w:r>
            <w:r w:rsidRPr="00247168">
              <w:rPr>
                <w:rFonts w:ascii="Chu Van An" w:hAnsi="Chu Van An" w:cs="Chu Van An"/>
              </w:rPr>
              <w:t>. Khẳng định nào sau đây là đúng?</w:t>
            </w:r>
          </w:p>
          <w:p w14:paraId="49B3D06C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635" w:dyaOrig="510" w14:anchorId="082C74FE">
                <v:shape id="_x0000_i1931" type="#_x0000_t75" style="width:81.75pt;height:24.75pt" o:ole="">
                  <v:imagedata r:id="rId1900" o:title=""/>
                </v:shape>
                <o:OLEObject Type="Embed" ProgID="Equation.DSMT4" ShapeID="_x0000_i1931" DrawAspect="Content" ObjectID="_1690485578" r:id="rId1901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170" w:dyaOrig="510" w14:anchorId="2C90E521">
                <v:shape id="_x0000_i1932" type="#_x0000_t75" style="width:58.5pt;height:24.75pt" o:ole="">
                  <v:imagedata r:id="rId1902" o:title=""/>
                </v:shape>
                <o:OLEObject Type="Embed" ProgID="Equation.DSMT4" ShapeID="_x0000_i1932" DrawAspect="Content" ObjectID="_1690485579" r:id="rId1903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24F8E36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1635" w:dyaOrig="510" w14:anchorId="4DB2E6F3">
                <v:shape id="_x0000_i1933" type="#_x0000_t75" style="width:81.75pt;height:24.75pt" o:ole="">
                  <v:imagedata r:id="rId1904" o:title=""/>
                </v:shape>
                <o:OLEObject Type="Embed" ProgID="Equation.DSMT4" ShapeID="_x0000_i1933" DrawAspect="Content" ObjectID="_1690485580" r:id="rId1905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635" w:dyaOrig="510" w14:anchorId="6352C873">
                <v:shape id="_x0000_i1934" type="#_x0000_t75" style="width:81.75pt;height:24.75pt" o:ole="">
                  <v:imagedata r:id="rId1906" o:title=""/>
                </v:shape>
                <o:OLEObject Type="Embed" ProgID="Equation.DSMT4" ShapeID="_x0000_i1934" DrawAspect="Content" ObjectID="_1690485581" r:id="rId1907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10F7254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8A1C9A6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2F718A2B" w14:textId="77777777" w:rsidTr="002135F8">
        <w:tc>
          <w:tcPr>
            <w:tcW w:w="5727" w:type="dxa"/>
            <w:shd w:val="clear" w:color="auto" w:fill="auto"/>
          </w:tcPr>
          <w:p w14:paraId="4CACEFB4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Câu 7:</w:t>
            </w:r>
            <w:r w:rsidRPr="00247168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320" w:dyaOrig="615" w14:anchorId="79E0CB40">
                <v:shape id="_x0000_i1935" type="#_x0000_t75" style="width:66pt;height:30.75pt" o:ole="">
                  <v:imagedata r:id="rId1908" o:title=""/>
                </v:shape>
                <o:OLEObject Type="Embed" ProgID="Equation.DSMT4" ShapeID="_x0000_i1935" DrawAspect="Content" ObjectID="_1690485582" r:id="rId1909"/>
              </w:object>
            </w:r>
            <w:r w:rsidRPr="00247168">
              <w:rPr>
                <w:rFonts w:ascii="Chu Van An" w:hAnsi="Chu Van An" w:cs="Chu Van An"/>
                <w:lang w:val="vi-VN"/>
              </w:rPr>
              <w:t xml:space="preserve">. </w:t>
            </w:r>
            <w:r w:rsidRPr="00247168">
              <w:rPr>
                <w:rFonts w:ascii="Chu Van An" w:hAnsi="Chu Van An" w:cs="Chu Van An"/>
                <w:lang w:val="pt-BR"/>
              </w:rPr>
              <w:t xml:space="preserve">Tính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645" w:dyaOrig="405" w14:anchorId="3FE25089">
                <v:shape id="_x0000_i1936" type="#_x0000_t75" style="width:33pt;height:20.25pt" o:ole="">
                  <v:imagedata r:id="rId1910" o:title=""/>
                </v:shape>
                <o:OLEObject Type="Embed" ProgID="Equation.DSMT4" ShapeID="_x0000_i1936" DrawAspect="Content" ObjectID="_1690485583" r:id="rId1911"/>
              </w:object>
            </w:r>
            <w:r w:rsidRPr="00247168">
              <w:rPr>
                <w:rFonts w:ascii="Chu Van An" w:hAnsi="Chu Van An" w:cs="Chu Van An"/>
                <w:lang w:val="pt-BR"/>
              </w:rPr>
              <w:t>?</w:t>
            </w:r>
          </w:p>
          <w:p w14:paraId="2174BA2A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168">
              <w:rPr>
                <w:rFonts w:ascii="Chu Van An" w:hAnsi="Chu Van An" w:cs="Chu Van An"/>
                <w:lang w:val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605" w:dyaOrig="735" w14:anchorId="68385C07">
                <v:shape id="_x0000_i1937" type="#_x0000_t75" style="width:80.25pt;height:36.75pt" o:ole="">
                  <v:imagedata r:id="rId1912" o:title=""/>
                </v:shape>
                <o:OLEObject Type="Embed" ProgID="Equation.DSMT4" ShapeID="_x0000_i1937" DrawAspect="Content" ObjectID="_1690485584" r:id="rId1913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605" w:dyaOrig="735" w14:anchorId="552F6497">
                <v:shape id="_x0000_i1938" type="#_x0000_t75" style="width:80.25pt;height:36.75pt" o:ole="">
                  <v:imagedata r:id="rId1914" o:title=""/>
                </v:shape>
                <o:OLEObject Type="Embed" ProgID="Equation.DSMT4" ShapeID="_x0000_i1938" DrawAspect="Content" ObjectID="_1690485585" r:id="rId1915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p w14:paraId="161694B5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605" w:dyaOrig="735" w14:anchorId="1632CBDA">
                <v:shape id="_x0000_i1939" type="#_x0000_t75" style="width:80.25pt;height:36.75pt" o:ole="">
                  <v:imagedata r:id="rId1916" o:title=""/>
                </v:shape>
                <o:OLEObject Type="Embed" ProgID="Equation.DSMT4" ShapeID="_x0000_i1939" DrawAspect="Content" ObjectID="_1690485586" r:id="rId1917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605" w:dyaOrig="735" w14:anchorId="35C31940">
                <v:shape id="_x0000_i1940" type="#_x0000_t75" style="width:80.25pt;height:36.75pt" o:ole="">
                  <v:imagedata r:id="rId1918" o:title=""/>
                </v:shape>
                <o:OLEObject Type="Embed" ProgID="Equation.DSMT4" ShapeID="_x0000_i1940" DrawAspect="Content" ObjectID="_1690485587" r:id="rId1919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p w14:paraId="7B53A71C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33EE8B0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60D175FA" w14:textId="77777777" w:rsidTr="002135F8">
        <w:tc>
          <w:tcPr>
            <w:tcW w:w="5727" w:type="dxa"/>
            <w:shd w:val="clear" w:color="auto" w:fill="auto"/>
          </w:tcPr>
          <w:p w14:paraId="31CE727B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247168">
              <w:rPr>
                <w:rFonts w:ascii="Chu Van An" w:eastAsia="Calibri" w:hAnsi="Chu Van An" w:cs="Chu Van An"/>
                <w:b/>
                <w:color w:val="0000FF"/>
              </w:rPr>
              <w:t>Câu 8:</w:t>
            </w:r>
            <w:r w:rsidRPr="00247168">
              <w:rPr>
                <w:rFonts w:ascii="Chu Van An" w:eastAsia="Calibri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335" w:dyaOrig="615" w14:anchorId="18AC88CA">
                <v:shape id="_x0000_i1941" type="#_x0000_t75" style="width:66.75pt;height:30.75pt" o:ole="">
                  <v:imagedata r:id="rId1920" o:title=""/>
                </v:shape>
                <o:OLEObject Type="Embed" ProgID="Equation.DSMT4" ShapeID="_x0000_i1941" DrawAspect="Content" ObjectID="_1690485588" r:id="rId1921"/>
              </w:object>
            </w:r>
            <w:r w:rsidRPr="00247168">
              <w:rPr>
                <w:rFonts w:ascii="Chu Van An" w:eastAsia="Calibri" w:hAnsi="Chu Van An" w:cs="Chu Van An"/>
              </w:rPr>
              <w:t xml:space="preserve"> xác định trên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855" w:dyaOrig="405" w14:anchorId="2E086D5F">
                <v:shape id="_x0000_i1942" type="#_x0000_t75" style="width:42.75pt;height:20.25pt" o:ole="">
                  <v:imagedata r:id="rId1922" o:title=""/>
                </v:shape>
                <o:OLEObject Type="Embed" ProgID="Equation.DSMT4" ShapeID="_x0000_i1942" DrawAspect="Content" ObjectID="_1690485589" r:id="rId1923"/>
              </w:object>
            </w:r>
            <w:r w:rsidRPr="00247168">
              <w:rPr>
                <w:rFonts w:ascii="Chu Van An" w:eastAsia="Calibri" w:hAnsi="Chu Van An" w:cs="Chu Van An"/>
              </w:rPr>
              <w:t xml:space="preserve">. Đạo hàm của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40" w:dyaOrig="330" w14:anchorId="1458B400">
                <v:shape id="_x0000_i1943" type="#_x0000_t75" style="width:27pt;height:16.5pt" o:ole="">
                  <v:imagedata r:id="rId1924" o:title=""/>
                </v:shape>
                <o:OLEObject Type="Embed" ProgID="Equation.DSMT4" ShapeID="_x0000_i1943" DrawAspect="Content" ObjectID="_1690485590" r:id="rId1925"/>
              </w:object>
            </w:r>
            <w:r w:rsidRPr="00247168">
              <w:rPr>
                <w:rFonts w:ascii="Chu Van An" w:eastAsia="Calibri" w:hAnsi="Chu Van An" w:cs="Chu Van An"/>
              </w:rPr>
              <w:t xml:space="preserve"> là</w:t>
            </w:r>
          </w:p>
          <w:p w14:paraId="580AB0E0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color w:val="000000"/>
                <w:position w:val="-36"/>
              </w:rPr>
              <w:object w:dxaOrig="1605" w:dyaOrig="735" w14:anchorId="29FE195A">
                <v:shape id="_x0000_i1944" type="#_x0000_t75" style="width:80.25pt;height:36.75pt" o:ole="">
                  <v:imagedata r:id="rId1926" o:title=""/>
                </v:shape>
                <o:OLEObject Type="Embed" ProgID="Equation.DSMT4" ShapeID="_x0000_i1944" DrawAspect="Content" ObjectID="_1690485591" r:id="rId1927"/>
              </w:object>
            </w:r>
            <w:r w:rsidRPr="00247168">
              <w:rPr>
                <w:rFonts w:ascii="Chu Van An" w:eastAsia="Calibri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color w:val="000000"/>
                <w:position w:val="-36"/>
              </w:rPr>
              <w:object w:dxaOrig="1605" w:dyaOrig="735" w14:anchorId="141F51C3">
                <v:shape id="_x0000_i1945" type="#_x0000_t75" style="width:80.25pt;height:36.75pt" o:ole="">
                  <v:imagedata r:id="rId1928" o:title=""/>
                </v:shape>
                <o:OLEObject Type="Embed" ProgID="Equation.DSMT4" ShapeID="_x0000_i1945" DrawAspect="Content" ObjectID="_1690485592" r:id="rId1929"/>
              </w:object>
            </w:r>
            <w:r w:rsidRPr="00247168">
              <w:rPr>
                <w:rFonts w:ascii="Chu Van An" w:eastAsia="Calibri" w:hAnsi="Chu Van An" w:cs="Chu Van An"/>
                <w:color w:val="000000"/>
              </w:rPr>
              <w:t>.</w:t>
            </w:r>
          </w:p>
          <w:p w14:paraId="2D305333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 xml:space="preserve">C.  </w:t>
            </w:r>
            <w:r w:rsidRPr="00247168">
              <w:rPr>
                <w:rFonts w:ascii="Chu Van An" w:eastAsia="Calibri" w:hAnsi="Chu Van An" w:cs="Chu Van An"/>
                <w:color w:val="000000"/>
                <w:position w:val="-36"/>
              </w:rPr>
              <w:object w:dxaOrig="1605" w:dyaOrig="735" w14:anchorId="109064EF">
                <v:shape id="_x0000_i1946" type="#_x0000_t75" style="width:80.25pt;height:36.75pt" o:ole="">
                  <v:imagedata r:id="rId1930" o:title=""/>
                </v:shape>
                <o:OLEObject Type="Embed" ProgID="Equation.DSMT4" ShapeID="_x0000_i1946" DrawAspect="Content" ObjectID="_1690485593" r:id="rId1931"/>
              </w:object>
            </w:r>
            <w:r w:rsidRPr="00247168">
              <w:rPr>
                <w:rFonts w:ascii="Chu Van An" w:eastAsia="Calibri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position w:val="-36"/>
              </w:rPr>
              <w:object w:dxaOrig="1605" w:dyaOrig="735" w14:anchorId="0E7CD60E">
                <v:shape id="_x0000_i1947" type="#_x0000_t75" style="width:80.25pt;height:36.75pt" o:ole="">
                  <v:imagedata r:id="rId1932" o:title=""/>
                </v:shape>
                <o:OLEObject Type="Embed" ProgID="Equation.DSMT4" ShapeID="_x0000_i1947" DrawAspect="Content" ObjectID="_1690485594" r:id="rId1933"/>
              </w:object>
            </w:r>
            <w:r w:rsidRPr="00247168">
              <w:rPr>
                <w:rFonts w:ascii="Chu Van An" w:eastAsia="Calibri" w:hAnsi="Chu Van An" w:cs="Chu Van An"/>
                <w:color w:val="000000"/>
              </w:rPr>
              <w:t>.</w:t>
            </w:r>
          </w:p>
          <w:p w14:paraId="31F48C7E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DBE83C3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1656AD" w:rsidRPr="00247168" w14:paraId="0BA20FAA" w14:textId="77777777" w:rsidTr="002135F8">
        <w:tc>
          <w:tcPr>
            <w:tcW w:w="5727" w:type="dxa"/>
            <w:shd w:val="clear" w:color="auto" w:fill="auto"/>
          </w:tcPr>
          <w:p w14:paraId="5EA7E31E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eastAsia="Arial" w:hAnsi="Chu Van An" w:cs="Chu Van An"/>
              </w:rPr>
            </w:pPr>
            <w:r w:rsidRPr="00247168">
              <w:rPr>
                <w:rFonts w:ascii="Chu Van An" w:eastAsia="Arial" w:hAnsi="Chu Van An" w:cs="Chu Van An"/>
                <w:b/>
                <w:color w:val="0000FF"/>
              </w:rPr>
              <w:t>Câu 9:</w:t>
            </w:r>
            <w:r w:rsidRPr="00247168">
              <w:rPr>
                <w:rFonts w:ascii="Chu Van An" w:hAnsi="Chu Van An" w:cs="Chu Van An"/>
              </w:rPr>
              <w:t xml:space="preserve">Đạo hàm của hàm số </w:t>
            </w:r>
            <w:r w:rsidRPr="00247168">
              <w:rPr>
                <w:rFonts w:ascii="Chu Van An" w:eastAsia="Arial" w:hAnsi="Chu Van An" w:cs="Chu Van An"/>
                <w:position w:val="-16"/>
              </w:rPr>
              <w:object w:dxaOrig="1500" w:dyaOrig="480" w14:anchorId="662C9786">
                <v:shape id="_x0000_i1948" type="#_x0000_t75" style="width:75pt;height:24pt" o:ole="">
                  <v:imagedata r:id="rId1934" o:title=""/>
                </v:shape>
                <o:OLEObject Type="Embed" ProgID="Equation.DSMT4" ShapeID="_x0000_i1948" DrawAspect="Content" ObjectID="_1690485595" r:id="rId1935"/>
              </w:object>
            </w:r>
            <w:r w:rsidRPr="00247168">
              <w:rPr>
                <w:rFonts w:ascii="Chu Van An" w:hAnsi="Chu Van An" w:cs="Chu Van An"/>
              </w:rPr>
              <w:t xml:space="preserve"> bằng</w:t>
            </w:r>
          </w:p>
          <w:p w14:paraId="69C0D3EE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eastAsia="Arial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725" w:dyaOrig="315" w14:anchorId="57BDD19C">
                <v:shape id="_x0000_i1949" type="#_x0000_t75" style="width:86.25pt;height:15.75pt" o:ole="">
                  <v:imagedata r:id="rId1936" o:title=""/>
                </v:shape>
                <o:OLEObject Type="Embed" ProgID="Equation.DSMT4" ShapeID="_x0000_i1949" DrawAspect="Content" ObjectID="_1690485596" r:id="rId193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620" w:dyaOrig="315" w14:anchorId="281F3706">
                <v:shape id="_x0000_i1950" type="#_x0000_t75" style="width:81pt;height:15.75pt" o:ole="">
                  <v:imagedata r:id="rId1938" o:title=""/>
                </v:shape>
                <o:OLEObject Type="Embed" ProgID="Equation.DSMT4" ShapeID="_x0000_i1950" DrawAspect="Content" ObjectID="_1690485597" r:id="rId1939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258F5017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035" w:dyaOrig="315" w14:anchorId="508EA37E">
                <v:shape id="_x0000_i1951" type="#_x0000_t75" style="width:51.75pt;height:15.75pt" o:ole="">
                  <v:imagedata r:id="rId1940" o:title=""/>
                </v:shape>
                <o:OLEObject Type="Embed" ProgID="Equation.DSMT4" ShapeID="_x0000_i1951" DrawAspect="Content" ObjectID="_1690485598" r:id="rId1941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725" w:dyaOrig="315" w14:anchorId="0B22E91A">
                <v:shape id="_x0000_i1952" type="#_x0000_t75" style="width:86.25pt;height:15.75pt" o:ole="">
                  <v:imagedata r:id="rId1942" o:title=""/>
                </v:shape>
                <o:OLEObject Type="Embed" ProgID="Equation.DSMT4" ShapeID="_x0000_i1952" DrawAspect="Content" ObjectID="_1690485599" r:id="rId1943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06005B26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6B57DA5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485C5EB3" w14:textId="77777777" w:rsidTr="002135F8">
        <w:tc>
          <w:tcPr>
            <w:tcW w:w="5727" w:type="dxa"/>
            <w:shd w:val="clear" w:color="auto" w:fill="auto"/>
          </w:tcPr>
          <w:p w14:paraId="633FB5BC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020" w:dyaOrig="630" w14:anchorId="55553321">
                <v:shape id="_x0000_i1953" type="#_x0000_t75" style="width:51pt;height:31.5pt" o:ole="">
                  <v:imagedata r:id="rId1944" o:title=""/>
                </v:shape>
                <o:OLEObject Type="Embed" ProgID="Equation.DSMT4" ShapeID="_x0000_i1953" DrawAspect="Content" ObjectID="_1690485600" r:id="rId1945"/>
              </w:object>
            </w:r>
            <w:r w:rsidRPr="00247168">
              <w:rPr>
                <w:rFonts w:ascii="Chu Van An" w:hAnsi="Chu Van An" w:cs="Chu Van An"/>
              </w:rPr>
              <w:t>có đạo hàm là</w:t>
            </w:r>
          </w:p>
          <w:p w14:paraId="1E2BEA5B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630" w:dyaOrig="330" w14:anchorId="40976B08">
                <v:shape id="_x0000_i1954" type="#_x0000_t75" style="width:31.5pt;height:16.5pt" o:ole="">
                  <v:imagedata r:id="rId1946" o:title=""/>
                </v:shape>
                <o:OLEObject Type="Embed" ProgID="Equation.DSMT4" ShapeID="_x0000_i1954" DrawAspect="Content" ObjectID="_1690485601" r:id="rId194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410" w:dyaOrig="735" w14:anchorId="0BF1D6EB">
                <v:shape id="_x0000_i1955" type="#_x0000_t75" style="width:70.5pt;height:36.75pt" o:ole="">
                  <v:imagedata r:id="rId1948" o:title=""/>
                </v:shape>
                <o:OLEObject Type="Embed" ProgID="Equation.DSMT4" ShapeID="_x0000_i1955" DrawAspect="Content" ObjectID="_1690485602" r:id="rId1949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15CA5E9B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410" w:dyaOrig="735" w14:anchorId="57CEB403">
                <v:shape id="_x0000_i1956" type="#_x0000_t75" style="width:70.5pt;height:36.75pt" o:ole="">
                  <v:imagedata r:id="rId1950" o:title=""/>
                </v:shape>
                <o:OLEObject Type="Embed" ProgID="Equation.DSMT4" ShapeID="_x0000_i1956" DrawAspect="Content" ObjectID="_1690485603" r:id="rId1951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245" w:dyaOrig="735" w14:anchorId="2FDCAB3C">
                <v:shape id="_x0000_i1957" type="#_x0000_t75" style="width:62.25pt;height:36.75pt" o:ole="">
                  <v:imagedata r:id="rId1952" o:title=""/>
                </v:shape>
                <o:OLEObject Type="Embed" ProgID="Equation.DSMT4" ShapeID="_x0000_i1957" DrawAspect="Content" ObjectID="_1690485604" r:id="rId1953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0F9C26F8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48FB695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4EC9A933" w14:textId="77777777" w:rsidTr="002135F8">
        <w:tc>
          <w:tcPr>
            <w:tcW w:w="5727" w:type="dxa"/>
            <w:shd w:val="clear" w:color="auto" w:fill="auto"/>
          </w:tcPr>
          <w:p w14:paraId="1AA9DA83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eastAsia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eastAsia="vi-VN"/>
              </w:rPr>
              <w:t>Câu 11:</w:t>
            </w:r>
            <w:r w:rsidRPr="00247168">
              <w:rPr>
                <w:rFonts w:ascii="Chu Van An" w:hAnsi="Chu Van An" w:cs="Chu Van An"/>
              </w:rPr>
              <w:t xml:space="preserve">Tính đạo hàm của hàm số sau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230" w:dyaOrig="630" w14:anchorId="3FA1F5F6">
                <v:shape id="_x0000_i1958" type="#_x0000_t75" style="width:60.75pt;height:31.5pt" o:ole="">
                  <v:imagedata r:id="rId1954" o:title=""/>
                </v:shape>
                <o:OLEObject Type="Embed" ProgID="Equation.DSMT4" ShapeID="_x0000_i1958" DrawAspect="Content" ObjectID="_1690485605" r:id="rId1955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01309322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05" w:dyaOrig="750" w14:anchorId="4365BE0D">
                <v:shape id="_x0000_i1959" type="#_x0000_t75" style="width:65.25pt;height:37.5pt" o:ole="">
                  <v:imagedata r:id="rId1956" o:title=""/>
                </v:shape>
                <o:OLEObject Type="Embed" ProgID="Equation.DSMT4" ShapeID="_x0000_i1959" DrawAspect="Content" ObjectID="_1690485606" r:id="rId1957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05" w:dyaOrig="750" w14:anchorId="3138D0D7">
                <v:shape id="_x0000_i1960" type="#_x0000_t75" style="width:65.25pt;height:37.5pt" o:ole="">
                  <v:imagedata r:id="rId1958" o:title=""/>
                </v:shape>
                <o:OLEObject Type="Embed" ProgID="Equation.DSMT4" ShapeID="_x0000_i1960" DrawAspect="Content" ObjectID="_1690485607" r:id="rId1959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3F893407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05" w:dyaOrig="750" w14:anchorId="6BB092F5">
                <v:shape id="_x0000_i1961" type="#_x0000_t75" style="width:65.25pt;height:37.5pt" o:ole="">
                  <v:imagedata r:id="rId1960" o:title=""/>
                </v:shape>
                <o:OLEObject Type="Embed" ProgID="Equation.DSMT4" ShapeID="_x0000_i1961" DrawAspect="Content" ObjectID="_1690485608" r:id="rId1961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05" w:dyaOrig="750" w14:anchorId="7002AC73">
                <v:shape id="_x0000_i1962" type="#_x0000_t75" style="width:65.25pt;height:37.5pt" o:ole="">
                  <v:imagedata r:id="rId1962" o:title=""/>
                </v:shape>
                <o:OLEObject Type="Embed" ProgID="Equation.DSMT4" ShapeID="_x0000_i1962" DrawAspect="Content" ObjectID="_1690485609" r:id="rId1963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0D9DBE9F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7A6A30A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0EE769F1" w14:textId="77777777" w:rsidTr="002135F8">
        <w:tc>
          <w:tcPr>
            <w:tcW w:w="5727" w:type="dxa"/>
            <w:shd w:val="clear" w:color="auto" w:fill="auto"/>
          </w:tcPr>
          <w:p w14:paraId="296CD907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159" w:name="c12q"/>
            <w:bookmarkEnd w:id="159"/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12:</w:t>
            </w:r>
            <w:r w:rsidRPr="00247168">
              <w:rPr>
                <w:rFonts w:ascii="Chu Van An" w:hAnsi="Chu Van An" w:cs="Chu Van An"/>
                <w:lang w:val="fr-FR"/>
              </w:rPr>
              <w:t xml:space="preserve">Đạo hàm của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035" w:dyaOrig="375" w14:anchorId="319EA3E6">
                <v:shape id="_x0000_i1963" type="#_x0000_t75" style="width:51.75pt;height:18.75pt" o:ole="">
                  <v:imagedata r:id="rId1964" o:title=""/>
                </v:shape>
                <o:OLEObject Type="Embed" ProgID="Equation.DSMT4" ShapeID="_x0000_i1963" DrawAspect="Content" ObjectID="_1690485610" r:id="rId196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là</w:t>
            </w:r>
          </w:p>
          <w:p w14:paraId="4FCEB0AB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810" w:dyaOrig="660" w14:anchorId="2E028C97">
                <v:shape id="_x0000_i1964" type="#_x0000_t75" style="width:40.5pt;height:33pt" o:ole="">
                  <v:imagedata r:id="rId1966" o:title=""/>
                </v:shape>
                <o:OLEObject Type="Embed" ProgID="Equation.DSMT4" ShapeID="_x0000_i1964" DrawAspect="Content" ObjectID="_1690485611" r:id="rId1967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825" w:dyaOrig="660" w14:anchorId="32D8551F">
                <v:shape id="_x0000_i1965" type="#_x0000_t75" style="width:41.25pt;height:33pt" o:ole="">
                  <v:imagedata r:id="rId1968" o:title=""/>
                </v:shape>
                <o:OLEObject Type="Embed" ProgID="Equation.DSMT4" ShapeID="_x0000_i1965" DrawAspect="Content" ObjectID="_1690485612" r:id="rId1969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475C62C4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36"/>
              </w:rPr>
              <w:object w:dxaOrig="1095" w:dyaOrig="705" w14:anchorId="30465F0E">
                <v:shape id="_x0000_i1966" type="#_x0000_t75" style="width:54.75pt;height:35.25pt" o:ole="">
                  <v:imagedata r:id="rId1970" o:title=""/>
                </v:shape>
                <o:OLEObject Type="Embed" ProgID="Equation.DSMT4" ShapeID="_x0000_i1966" DrawAspect="Content" ObjectID="_1690485613" r:id="rId1971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825" w:dyaOrig="645" w14:anchorId="16B958EE">
                <v:shape id="_x0000_i1967" type="#_x0000_t75" style="width:41.25pt;height:33pt" o:ole="">
                  <v:imagedata r:id="rId1972" o:title=""/>
                </v:shape>
                <o:OLEObject Type="Embed" ProgID="Equation.DSMT4" ShapeID="_x0000_i1967" DrawAspect="Content" ObjectID="_1690485614" r:id="rId1973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3E45E074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9C0A785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4640CB8B" w14:textId="77777777" w:rsidTr="002135F8">
        <w:tc>
          <w:tcPr>
            <w:tcW w:w="5727" w:type="dxa"/>
            <w:shd w:val="clear" w:color="auto" w:fill="auto"/>
          </w:tcPr>
          <w:p w14:paraId="5ED8071C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13:</w:t>
            </w:r>
            <w:r w:rsidRPr="00247168">
              <w:rPr>
                <w:rFonts w:ascii="Chu Van An" w:hAnsi="Chu Van An" w:cs="Chu Van An"/>
                <w:lang w:val="fr-FR"/>
              </w:rPr>
              <w:t xml:space="preserve">Đạo hàm của hàm số </w:t>
            </w:r>
            <w:bookmarkStart w:id="160" w:name="OLE_LINK50"/>
            <w:bookmarkStart w:id="161" w:name="OLE_LINK49"/>
            <w:r w:rsidRPr="00247168">
              <w:rPr>
                <w:rFonts w:ascii="Chu Van An" w:eastAsia="Arial" w:hAnsi="Chu Van An" w:cs="Chu Van An"/>
                <w:position w:val="-10"/>
                <w:lang w:val="fr-FR"/>
              </w:rPr>
              <w:object w:dxaOrig="2160" w:dyaOrig="375" w14:anchorId="5F9568D1">
                <v:shape id="_x0000_i1968" type="#_x0000_t75" style="width:108pt;height:18.75pt" o:ole="">
                  <v:imagedata r:id="rId1974" o:title=""/>
                </v:shape>
                <o:OLEObject Type="Embed" ProgID="Equation.DSMT4" ShapeID="_x0000_i1968" DrawAspect="Content" ObjectID="_1690485615" r:id="rId1975"/>
              </w:object>
            </w:r>
            <w:bookmarkEnd w:id="160"/>
            <w:bookmarkEnd w:id="161"/>
            <w:r w:rsidRPr="00247168">
              <w:rPr>
                <w:rFonts w:ascii="Chu Van An" w:hAnsi="Chu Van An" w:cs="Chu Van An"/>
                <w:lang w:val="fr-FR"/>
              </w:rPr>
              <w:t xml:space="preserve"> bằng biểu thức có dạng </w:t>
            </w:r>
            <w:r w:rsidRPr="00247168">
              <w:rPr>
                <w:rFonts w:ascii="Chu Van An" w:eastAsia="Arial" w:hAnsi="Chu Van An" w:cs="Chu Van An"/>
                <w:position w:val="-28"/>
                <w:lang w:val="fr-FR"/>
              </w:rPr>
              <w:object w:dxaOrig="1260" w:dyaOrig="660" w14:anchorId="01E30946">
                <v:shape id="_x0000_i1969" type="#_x0000_t75" style="width:63pt;height:33pt" o:ole="">
                  <v:imagedata r:id="rId1976" o:title=""/>
                </v:shape>
                <o:OLEObject Type="Embed" ProgID="Equation.DSMT4" ShapeID="_x0000_i1969" DrawAspect="Content" ObjectID="_1690485616" r:id="rId1977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Khi đó </w:t>
            </w:r>
            <w:bookmarkStart w:id="162" w:name="OLE_LINK52"/>
            <w:bookmarkStart w:id="163" w:name="OLE_LINK51"/>
            <w:r w:rsidRPr="00247168">
              <w:rPr>
                <w:rFonts w:ascii="Chu Van An" w:eastAsia="Arial" w:hAnsi="Chu Van An" w:cs="Chu Van An"/>
                <w:position w:val="-6"/>
                <w:lang w:val="fr-FR"/>
              </w:rPr>
              <w:object w:dxaOrig="975" w:dyaOrig="285" w14:anchorId="7DE772C1">
                <v:shape id="_x0000_i1970" type="#_x0000_t75" style="width:48.75pt;height:14.25pt" o:ole="">
                  <v:imagedata r:id="rId1978" o:title=""/>
                </v:shape>
                <o:OLEObject Type="Embed" ProgID="Equation.DSMT4" ShapeID="_x0000_i1970" DrawAspect="Content" ObjectID="_1690485617" r:id="rId1979"/>
              </w:object>
            </w:r>
            <w:bookmarkEnd w:id="162"/>
            <w:bookmarkEnd w:id="163"/>
            <w:r w:rsidRPr="00247168">
              <w:rPr>
                <w:rFonts w:ascii="Chu Van An" w:hAnsi="Chu Van An" w:cs="Chu Van An"/>
                <w:lang w:val="fr-FR"/>
              </w:rPr>
              <w:t xml:space="preserve"> là</w:t>
            </w:r>
          </w:p>
          <w:p w14:paraId="20959EBB" w14:textId="77777777" w:rsidR="001656AD" w:rsidRPr="00247168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b/>
                <w:color w:val="0000FF"/>
                <w:position w:val="-4"/>
              </w:rPr>
              <w:object w:dxaOrig="285" w:dyaOrig="255" w14:anchorId="332A5C63">
                <v:shape id="_x0000_i1971" type="#_x0000_t75" style="width:14.25pt;height:12.75pt" o:ole="">
                  <v:imagedata r:id="rId1980" o:title=""/>
                </v:shape>
                <o:OLEObject Type="Embed" ProgID="Equation.DSMT4" ShapeID="_x0000_i1971" DrawAspect="Content" ObjectID="_1690485618" r:id="rId1981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Arial" w:hAnsi="Chu Van An" w:cs="Chu Van An"/>
                <w:position w:val="-6"/>
              </w:rPr>
              <w:object w:dxaOrig="285" w:dyaOrig="285" w14:anchorId="7B271FB2">
                <v:shape id="_x0000_i1972" type="#_x0000_t75" style="width:14.25pt;height:14.25pt" o:ole="">
                  <v:imagedata r:id="rId1982" o:title=""/>
                </v:shape>
                <o:OLEObject Type="Embed" ProgID="Equation.DSMT4" ShapeID="_x0000_i1972" DrawAspect="Content" ObjectID="_1690485619" r:id="rId1983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Arial" w:hAnsi="Chu Van An" w:cs="Chu Van An"/>
                <w:position w:val="-6"/>
              </w:rPr>
              <w:object w:dxaOrig="285" w:dyaOrig="285" w14:anchorId="26F7F8C9">
                <v:shape id="_x0000_i1973" type="#_x0000_t75" style="width:14.25pt;height:14.25pt" o:ole="">
                  <v:imagedata r:id="rId1984" o:title=""/>
                </v:shape>
                <o:OLEObject Type="Embed" ProgID="Equation.DSMT4" ShapeID="_x0000_i1973" DrawAspect="Content" ObjectID="_1690485620" r:id="rId1985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Arial" w:hAnsi="Chu Van An" w:cs="Chu Van An"/>
                <w:position w:val="-6"/>
              </w:rPr>
              <w:object w:dxaOrig="180" w:dyaOrig="285" w14:anchorId="120FFA15">
                <v:shape id="_x0000_i1974" type="#_x0000_t75" style="width:9pt;height:14.25pt" o:ole="">
                  <v:imagedata r:id="rId1986" o:title=""/>
                </v:shape>
                <o:OLEObject Type="Embed" ProgID="Equation.DSMT4" ShapeID="_x0000_i1974" DrawAspect="Content" ObjectID="_1690485621" r:id="rId1987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26F73271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456EFF7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549871BA" w14:textId="77777777" w:rsidTr="002135F8">
        <w:tc>
          <w:tcPr>
            <w:tcW w:w="5727" w:type="dxa"/>
            <w:shd w:val="clear" w:color="auto" w:fill="auto"/>
          </w:tcPr>
          <w:p w14:paraId="3ECD743B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247168">
              <w:rPr>
                <w:rFonts w:ascii="Chu Van An" w:hAnsi="Chu Van An" w:cs="Chu Van An"/>
              </w:rPr>
              <w:t xml:space="preserve">Cho </w:t>
            </w:r>
            <w:r w:rsidRPr="00247168">
              <w:rPr>
                <w:rFonts w:ascii="Chu Van An" w:hAnsi="Chu Van An" w:cs="Chu Van An"/>
                <w:color w:val="000000"/>
              </w:rPr>
              <w:t>hàm</w:t>
            </w:r>
            <w:r w:rsidRPr="00247168">
              <w:rPr>
                <w:rFonts w:ascii="Chu Van An" w:hAnsi="Chu Van An" w:cs="Chu Van An"/>
              </w:rPr>
              <w:t xml:space="preserve">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545" w:dyaOrig="465" w14:anchorId="09F9C0EA">
                <v:shape id="_x0000_i1975" type="#_x0000_t75" style="width:77.25pt;height:23.25pt" o:ole="">
                  <v:imagedata r:id="rId1988" o:title=""/>
                </v:shape>
                <o:OLEObject Type="Embed" ProgID="Equation.DSMT4" ShapeID="_x0000_i1975" DrawAspect="Content" ObjectID="_1690485622" r:id="rId1989"/>
              </w:object>
            </w:r>
            <w:r w:rsidRPr="00247168">
              <w:rPr>
                <w:rFonts w:ascii="Chu Van An" w:hAnsi="Chu Van An" w:cs="Chu Van An"/>
              </w:rPr>
              <w:t xml:space="preserve">. Tính giá trị của biểu thức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770" w:dyaOrig="405" w14:anchorId="4D6A76D9">
                <v:shape id="_x0000_i1976" type="#_x0000_t75" style="width:88.5pt;height:20.25pt" o:ole="">
                  <v:imagedata r:id="rId1990" o:title=""/>
                </v:shape>
                <o:OLEObject Type="Embed" ProgID="Equation.DSMT4" ShapeID="_x0000_i1976" DrawAspect="Content" ObjectID="_1690485623" r:id="rId1991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6AF0C204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70" w:dyaOrig="270" w14:anchorId="085E3242">
                <v:shape id="_x0000_i1977" type="#_x0000_t75" style="width:28.5pt;height:13.5pt" o:ole="">
                  <v:imagedata r:id="rId1992" o:title=""/>
                </v:shape>
                <o:OLEObject Type="Embed" ProgID="Equation.DSMT4" ShapeID="_x0000_i1977" DrawAspect="Content" ObjectID="_1690485624" r:id="rId1993"/>
              </w:object>
            </w:r>
            <w:r w:rsidRPr="00247168">
              <w:rPr>
                <w:rFonts w:ascii="Chu Van An" w:hAnsi="Chu Van An" w:cs="Chu Van An"/>
                <w:bCs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70" w:dyaOrig="270" w14:anchorId="20BAD622">
                <v:shape id="_x0000_i1978" type="#_x0000_t75" style="width:28.5pt;height:13.5pt" o:ole="">
                  <v:imagedata r:id="rId1994" o:title=""/>
                </v:shape>
                <o:OLEObject Type="Embed" ProgID="Equation.DSMT4" ShapeID="_x0000_i1978" DrawAspect="Content" ObjectID="_1690485625" r:id="rId1995"/>
              </w:object>
            </w:r>
            <w:r w:rsidRPr="00247168">
              <w:rPr>
                <w:rFonts w:ascii="Chu Van An" w:hAnsi="Chu Van An" w:cs="Chu Van An"/>
                <w:bCs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70" w:dyaOrig="270" w14:anchorId="3AB5AD1F">
                <v:shape id="_x0000_i1979" type="#_x0000_t75" style="width:28.5pt;height:13.5pt" o:ole="">
                  <v:imagedata r:id="rId1996" o:title=""/>
                </v:shape>
                <o:OLEObject Type="Embed" ProgID="Equation.DSMT4" ShapeID="_x0000_i1979" DrawAspect="Content" ObjectID="_1690485626" r:id="rId1997"/>
              </w:object>
            </w:r>
            <w:r w:rsidRPr="00247168">
              <w:rPr>
                <w:rFonts w:ascii="Chu Van An" w:hAnsi="Chu Van An" w:cs="Chu Van An"/>
                <w:bCs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70" w:dyaOrig="270" w14:anchorId="66BF3EC6">
                <v:shape id="_x0000_i1980" type="#_x0000_t75" style="width:28.5pt;height:13.5pt" o:ole="">
                  <v:imagedata r:id="rId1998" o:title=""/>
                </v:shape>
                <o:OLEObject Type="Embed" ProgID="Equation.DSMT4" ShapeID="_x0000_i1980" DrawAspect="Content" ObjectID="_1690485627" r:id="rId1999"/>
              </w:object>
            </w:r>
            <w:r w:rsidRPr="00247168">
              <w:rPr>
                <w:rFonts w:ascii="Chu Van An" w:hAnsi="Chu Van An" w:cs="Chu Van An"/>
                <w:bCs/>
                <w:lang w:val="vi-VN"/>
              </w:rPr>
              <w:t>.</w:t>
            </w:r>
          </w:p>
          <w:p w14:paraId="314FF157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62EA6102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6ADA0F00" w14:textId="77777777" w:rsidTr="002135F8">
        <w:tc>
          <w:tcPr>
            <w:tcW w:w="5727" w:type="dxa"/>
            <w:shd w:val="clear" w:color="auto" w:fill="auto"/>
          </w:tcPr>
          <w:p w14:paraId="774FCAE7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15:</w:t>
            </w:r>
            <w:r w:rsidRPr="00247168">
              <w:rPr>
                <w:rFonts w:ascii="Chu Van An" w:hAnsi="Chu Van An" w:cs="Chu Van An"/>
              </w:rPr>
              <w:t xml:space="preserve">Tính đạo hàm của hàm số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65" w:dyaOrig="735" w14:anchorId="51D81AD4">
                <v:shape id="_x0000_i1981" type="#_x0000_t75" style="width:69pt;height:36.75pt" o:ole="">
                  <v:imagedata r:id="rId2000" o:title=""/>
                </v:shape>
                <o:OLEObject Type="Embed" ProgID="Equation.DSMT4" ShapeID="_x0000_i1981" DrawAspect="Content" ObjectID="_1690485628" r:id="rId2001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B27F40E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470" w:dyaOrig="780" w14:anchorId="6A8A1C3E">
                <v:shape id="_x0000_i1982" type="#_x0000_t75" style="width:73.5pt;height:39pt" o:ole="">
                  <v:imagedata r:id="rId2002" o:title=""/>
                </v:shape>
                <o:OLEObject Type="Embed" ProgID="Equation.DSMT4" ShapeID="_x0000_i1982" DrawAspect="Content" ObjectID="_1690485629" r:id="rId2003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245" w:dyaOrig="735" w14:anchorId="4F6A5F93">
                <v:shape id="_x0000_i1983" type="#_x0000_t75" style="width:62.25pt;height:36.75pt" o:ole="">
                  <v:imagedata r:id="rId2004" o:title=""/>
                </v:shape>
                <o:OLEObject Type="Embed" ProgID="Equation.DSMT4" ShapeID="_x0000_i1983" DrawAspect="Content" ObjectID="_1690485630" r:id="rId2005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6CAABE7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335" w:dyaOrig="780" w14:anchorId="3EE15734">
                <v:shape id="_x0000_i1984" type="#_x0000_t75" style="width:66.75pt;height:39pt" o:ole="">
                  <v:imagedata r:id="rId2006" o:title=""/>
                </v:shape>
                <o:OLEObject Type="Embed" ProgID="Equation.DSMT4" ShapeID="_x0000_i1984" DrawAspect="Content" ObjectID="_1690485631" r:id="rId2007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1245" w:dyaOrig="735" w14:anchorId="65DB46B2">
                <v:shape id="_x0000_i1985" type="#_x0000_t75" style="width:62.25pt;height:36.75pt" o:ole="">
                  <v:imagedata r:id="rId2008" o:title=""/>
                </v:shape>
                <o:OLEObject Type="Embed" ProgID="Equation.DSMT4" ShapeID="_x0000_i1985" DrawAspect="Content" ObjectID="_1690485632" r:id="rId2009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3831AF8F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6528D757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1656AD" w:rsidRPr="00247168" w14:paraId="471E0ED0" w14:textId="77777777" w:rsidTr="002135F8">
        <w:tc>
          <w:tcPr>
            <w:tcW w:w="5727" w:type="dxa"/>
            <w:shd w:val="clear" w:color="auto" w:fill="auto"/>
          </w:tcPr>
          <w:p w14:paraId="4A7E7081" w14:textId="77777777" w:rsidR="001656AD" w:rsidRPr="00247168" w:rsidRDefault="001656AD" w:rsidP="002135F8">
            <w:pPr>
              <w:keepLines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16: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140" w:dyaOrig="420" w14:anchorId="28340E94">
                <v:shape id="_x0000_i1986" type="#_x0000_t75" style="width:57pt;height:21pt" o:ole="">
                  <v:imagedata r:id="rId2010" o:title=""/>
                </v:shape>
                <o:OLEObject Type="Embed" ProgID="Equation.DSMT4" ShapeID="_x0000_i1986" DrawAspect="Content" ObjectID="_1690485633" r:id="rId2011"/>
              </w:object>
            </w:r>
            <w:r w:rsidRPr="00247168">
              <w:rPr>
                <w:rFonts w:ascii="Chu Van An" w:hAnsi="Chu Van An" w:cs="Chu Van An"/>
              </w:rPr>
              <w:t>. Khẳng định nào sau đây đúng?</w:t>
            </w:r>
          </w:p>
          <w:p w14:paraId="6FAEE84A" w14:textId="77777777" w:rsidR="001656AD" w:rsidRPr="00247168" w:rsidRDefault="001656AD" w:rsidP="002135F8">
            <w:pPr>
              <w:pStyle w:val="ListParagraph"/>
              <w:keepLines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position w:val="-10"/>
              </w:rPr>
              <w:object w:dxaOrig="930" w:dyaOrig="330" w14:anchorId="70201D87">
                <v:shape id="_x0000_i1987" type="#_x0000_t75" style="width:47.25pt;height:16.5pt" o:ole="">
                  <v:imagedata r:id="rId2012" o:title=""/>
                </v:shape>
                <o:OLEObject Type="Embed" ProgID="Equation.DSMT4" ShapeID="_x0000_i1987" DrawAspect="Content" ObjectID="_1690485634" r:id="rId2013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Arial" w:hAnsi="Chu Van An" w:cs="Chu Van An"/>
                <w:position w:val="-24"/>
              </w:rPr>
              <w:object w:dxaOrig="840" w:dyaOrig="630" w14:anchorId="1B19B51D">
                <v:shape id="_x0000_i1988" type="#_x0000_t75" style="width:42pt;height:31.5pt" o:ole="">
                  <v:imagedata r:id="rId2014" o:title=""/>
                </v:shape>
                <o:OLEObject Type="Embed" ProgID="Equation.DSMT4" ShapeID="_x0000_i1988" DrawAspect="Content" ObjectID="_1690485635" r:id="rId2015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Arial" w:hAnsi="Chu Van An" w:cs="Chu Van An"/>
                <w:position w:val="-10"/>
              </w:rPr>
              <w:object w:dxaOrig="795" w:dyaOrig="330" w14:anchorId="4445D0C2">
                <v:shape id="_x0000_i1989" type="#_x0000_t75" style="width:39pt;height:16.5pt" o:ole="">
                  <v:imagedata r:id="rId2016" o:title=""/>
                </v:shape>
                <o:OLEObject Type="Embed" ProgID="Equation.DSMT4" ShapeID="_x0000_i1989" DrawAspect="Content" ObjectID="_1690485636" r:id="rId201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Arial" w:hAnsi="Chu Van An" w:cs="Chu Van An"/>
                <w:position w:val="-10"/>
              </w:rPr>
              <w:object w:dxaOrig="885" w:dyaOrig="360" w14:anchorId="4566774C">
                <v:shape id="_x0000_i1990" type="#_x0000_t75" style="width:44.25pt;height:18.75pt" o:ole="">
                  <v:imagedata r:id="rId2018" o:title=""/>
                </v:shape>
                <o:OLEObject Type="Embed" ProgID="Equation.DSMT4" ShapeID="_x0000_i1990" DrawAspect="Content" ObjectID="_1690485637" r:id="rId2019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24126083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00D3E5B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2161A8AB" w14:textId="77777777" w:rsidTr="002135F8">
        <w:tc>
          <w:tcPr>
            <w:tcW w:w="5727" w:type="dxa"/>
            <w:shd w:val="clear" w:color="auto" w:fill="auto"/>
          </w:tcPr>
          <w:p w14:paraId="672B0ED0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17:</w:t>
            </w:r>
            <w:r w:rsidRPr="00247168">
              <w:rPr>
                <w:rFonts w:ascii="Chu Van An" w:hAnsi="Chu Van An" w:cs="Chu Van An"/>
              </w:rPr>
              <w:t xml:space="preserve">Đạo hàm của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635" w:dyaOrig="420" w14:anchorId="06FB69C4">
                <v:shape id="_x0000_i1991" type="#_x0000_t75" style="width:81.75pt;height:21pt" o:ole="">
                  <v:imagedata r:id="rId2020" o:title=""/>
                </v:shape>
                <o:OLEObject Type="Embed" ProgID="Equation.DSMT4" ShapeID="_x0000_i1991" DrawAspect="Content" ObjectID="_1690485638" r:id="rId2021"/>
              </w:object>
            </w:r>
            <w:r w:rsidRPr="00247168">
              <w:rPr>
                <w:rFonts w:ascii="Chu Van An" w:hAnsi="Chu Van An" w:cs="Chu Van An"/>
              </w:rPr>
              <w:t xml:space="preserve"> là biểu thức có dạng </w:t>
            </w:r>
            <w:r w:rsidRPr="00247168">
              <w:rPr>
                <w:rFonts w:ascii="Chu Van An" w:eastAsia="Times New Roman" w:hAnsi="Chu Van An" w:cs="Chu Van An"/>
                <w:position w:val="-30"/>
              </w:rPr>
              <w:object w:dxaOrig="1425" w:dyaOrig="675" w14:anchorId="76153ECB">
                <v:shape id="_x0000_i1992" type="#_x0000_t75" style="width:71.25pt;height:33.75pt" o:ole="">
                  <v:imagedata r:id="rId2022" o:title=""/>
                </v:shape>
                <o:OLEObject Type="Embed" ProgID="Equation.DSMT4" ShapeID="_x0000_i1992" DrawAspect="Content" ObjectID="_1690485639" r:id="rId2023"/>
              </w:object>
            </w:r>
            <w:r w:rsidRPr="00247168">
              <w:rPr>
                <w:rFonts w:ascii="Chu Van An" w:hAnsi="Chu Van An" w:cs="Chu Van An"/>
              </w:rPr>
              <w:t xml:space="preserve">. Khi đó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25" w:dyaOrig="285" w14:anchorId="2816F399">
                <v:shape id="_x0000_i1993" type="#_x0000_t75" style="width:26.25pt;height:14.25pt" o:ole="">
                  <v:imagedata r:id="rId2024" o:title=""/>
                </v:shape>
                <o:OLEObject Type="Embed" ProgID="Equation.DSMT4" ShapeID="_x0000_i1993" DrawAspect="Content" ObjectID="_1690485640" r:id="rId2025"/>
              </w:object>
            </w:r>
            <w:r w:rsidRPr="00247168">
              <w:rPr>
                <w:rFonts w:ascii="Chu Van An" w:hAnsi="Chu Van An" w:cs="Chu Van An"/>
              </w:rPr>
              <w:t xml:space="preserve"> bằng</w:t>
            </w:r>
          </w:p>
          <w:p w14:paraId="79E425D0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135" w:dyaOrig="255" w14:anchorId="138C062F">
                <v:shape id="_x0000_i1994" type="#_x0000_t75" style="width:6.75pt;height:12.75pt" o:ole="">
                  <v:imagedata r:id="rId2026" o:title=""/>
                </v:shape>
                <o:OLEObject Type="Embed" ProgID="Equation.DSMT4" ShapeID="_x0000_i1994" DrawAspect="Content" ObjectID="_1690485641" r:id="rId202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315" w:dyaOrig="255" w14:anchorId="7DD5E521">
                <v:shape id="_x0000_i1995" type="#_x0000_t75" style="width:15.75pt;height:12.75pt" o:ole="">
                  <v:imagedata r:id="rId2028" o:title=""/>
                </v:shape>
                <o:OLEObject Type="Embed" ProgID="Equation.DSMT4" ShapeID="_x0000_i1995" DrawAspect="Content" ObjectID="_1690485642" r:id="rId2029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195" w:dyaOrig="255" w14:anchorId="11C41BB3">
                <v:shape id="_x0000_i1996" type="#_x0000_t75" style="width:9.75pt;height:12.75pt" o:ole="">
                  <v:imagedata r:id="rId2030" o:title=""/>
                </v:shape>
                <o:OLEObject Type="Embed" ProgID="Equation.DSMT4" ShapeID="_x0000_i1996" DrawAspect="Content" ObjectID="_1690485643" r:id="rId2031"/>
              </w:object>
            </w:r>
            <w:r w:rsidRPr="00247168">
              <w:rPr>
                <w:rFonts w:ascii="Chu Van An" w:hAnsi="Chu Van An" w:cs="Chu Van An"/>
                <w:color w:val="0000FF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300" w:dyaOrig="255" w14:anchorId="2B676D7B">
                <v:shape id="_x0000_i1997" type="#_x0000_t75" style="width:15pt;height:12.75pt" o:ole="">
                  <v:imagedata r:id="rId2032" o:title=""/>
                </v:shape>
                <o:OLEObject Type="Embed" ProgID="Equation.DSMT4" ShapeID="_x0000_i1997" DrawAspect="Content" ObjectID="_1690485644" r:id="rId2033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08B9E1D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73D9A9F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0FD9910D" w14:textId="77777777" w:rsidTr="002135F8">
        <w:tc>
          <w:tcPr>
            <w:tcW w:w="5727" w:type="dxa"/>
            <w:shd w:val="clear" w:color="auto" w:fill="auto"/>
          </w:tcPr>
          <w:p w14:paraId="3A9078F8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nl-NL"/>
              </w:rPr>
              <w:t>Câu 18:</w:t>
            </w:r>
            <w:r w:rsidRPr="00247168">
              <w:rPr>
                <w:rFonts w:ascii="Chu Van An" w:hAnsi="Chu Van An" w:cs="Chu Van An"/>
                <w:lang w:val="nl-NL"/>
              </w:rPr>
              <w:t xml:space="preserve">Đạo hàm của hàm số </w:t>
            </w:r>
            <w:r w:rsidRPr="00247168">
              <w:rPr>
                <w:rFonts w:ascii="Chu Van An" w:eastAsia="Times New Roman" w:hAnsi="Chu Van An" w:cs="Chu Van An"/>
                <w:position w:val="-14"/>
                <w:lang w:val="nl-NL"/>
              </w:rPr>
              <w:object w:dxaOrig="2025" w:dyaOrig="465" w14:anchorId="39DFDE27">
                <v:shape id="_x0000_i1998" type="#_x0000_t75" style="width:101.25pt;height:23.25pt" o:ole="">
                  <v:imagedata r:id="rId2034" o:title=""/>
                </v:shape>
                <o:OLEObject Type="Embed" ProgID="Equation.DSMT4" ShapeID="_x0000_i1998" DrawAspect="Content" ObjectID="_1690485645" r:id="rId2035"/>
              </w:object>
            </w:r>
            <w:r w:rsidRPr="00247168">
              <w:rPr>
                <w:rFonts w:ascii="Chu Van An" w:hAnsi="Chu Van An" w:cs="Chu Van An"/>
                <w:lang w:val="nl-NL"/>
              </w:rPr>
              <w:t>là</w:t>
            </w:r>
          </w:p>
          <w:p w14:paraId="537D9B8F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32"/>
                <w:lang w:val="vi-VN"/>
              </w:rPr>
              <w:object w:dxaOrig="1500" w:dyaOrig="705" w14:anchorId="5C5A492B">
                <v:shape id="_x0000_i1999" type="#_x0000_t75" style="width:75pt;height:35.25pt" o:ole="">
                  <v:imagedata r:id="rId2036" o:title=""/>
                </v:shape>
                <o:OLEObject Type="Embed" ProgID="Equation.DSMT4" ShapeID="_x0000_i1999" DrawAspect="Content" ObjectID="_1690485646" r:id="rId203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32"/>
                <w:lang w:val="vi-VN"/>
              </w:rPr>
              <w:object w:dxaOrig="1740" w:dyaOrig="735" w14:anchorId="0EB5F002">
                <v:shape id="_x0000_i2000" type="#_x0000_t75" style="width:87pt;height:36.75pt" o:ole="">
                  <v:imagedata r:id="rId2038" o:title=""/>
                </v:shape>
                <o:OLEObject Type="Embed" ProgID="Equation.DSMT4" ShapeID="_x0000_i2000" DrawAspect="Content" ObjectID="_1690485647" r:id="rId2039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14C59225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32"/>
                <w:lang w:val="vi-VN"/>
              </w:rPr>
              <w:object w:dxaOrig="1740" w:dyaOrig="735" w14:anchorId="74C53A17">
                <v:shape id="_x0000_i2001" type="#_x0000_t75" style="width:87pt;height:36.75pt" o:ole="">
                  <v:imagedata r:id="rId2040" o:title=""/>
                </v:shape>
                <o:OLEObject Type="Embed" ProgID="Equation.DSMT4" ShapeID="_x0000_i2001" DrawAspect="Content" ObjectID="_1690485648" r:id="rId2041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32"/>
                <w:lang w:val="vi-VN"/>
              </w:rPr>
              <w:object w:dxaOrig="1755" w:dyaOrig="735" w14:anchorId="4D527B7E">
                <v:shape id="_x0000_i2002" type="#_x0000_t75" style="width:87.75pt;height:36.75pt" o:ole="">
                  <v:imagedata r:id="rId2042" o:title=""/>
                </v:shape>
                <o:OLEObject Type="Embed" ProgID="Equation.DSMT4" ShapeID="_x0000_i2002" DrawAspect="Content" ObjectID="_1690485649" r:id="rId2043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p w14:paraId="7A845D12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2F36E41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7C281FFC" w14:textId="77777777" w:rsidTr="002135F8">
        <w:tc>
          <w:tcPr>
            <w:tcW w:w="5727" w:type="dxa"/>
            <w:shd w:val="clear" w:color="auto" w:fill="auto"/>
          </w:tcPr>
          <w:p w14:paraId="289E669B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247168">
              <w:rPr>
                <w:rFonts w:ascii="Chu Van An" w:hAnsi="Chu Van An" w:cs="Chu Van An"/>
              </w:rPr>
              <w:t xml:space="preserve">Tính đạo hàm của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050" w:dyaOrig="660" w14:anchorId="7058636B">
                <v:shape id="_x0000_i2003" type="#_x0000_t75" style="width:52.5pt;height:33pt" o:ole="">
                  <v:imagedata r:id="rId2044" o:title=""/>
                </v:shape>
                <o:OLEObject Type="Embed" ProgID="Equation.DSMT4" ShapeID="_x0000_i2003" DrawAspect="Content" ObjectID="_1690485650" r:id="rId2045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FD31BB4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4"/>
              </w:rPr>
              <w:object w:dxaOrig="1470" w:dyaOrig="720" w14:anchorId="09EAE720">
                <v:shape id="_x0000_i2004" type="#_x0000_t75" style="width:73.5pt;height:36pt" o:ole="">
                  <v:imagedata r:id="rId2046" o:title=""/>
                </v:shape>
                <o:OLEObject Type="Embed" ProgID="Equation.DSMT4" ShapeID="_x0000_i2004" DrawAspect="Content" ObjectID="_1690485651" r:id="rId2047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34"/>
              </w:rPr>
              <w:object w:dxaOrig="1290" w:dyaOrig="720" w14:anchorId="13B175CB">
                <v:shape id="_x0000_i2005" type="#_x0000_t75" style="width:64.5pt;height:36pt" o:ole="">
                  <v:imagedata r:id="rId2048" o:title=""/>
                </v:shape>
                <o:OLEObject Type="Embed" ProgID="Equation.DSMT4" ShapeID="_x0000_i2005" DrawAspect="Content" ObjectID="_1690485652" r:id="rId2049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0DAA899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005" w:dyaOrig="630" w14:anchorId="1A00A4F2">
                <v:shape id="_x0000_i2006" type="#_x0000_t75" style="width:50.25pt;height:31.5pt" o:ole="">
                  <v:imagedata r:id="rId2050" o:title=""/>
                </v:shape>
                <o:OLEObject Type="Embed" ProgID="Equation.DSMT4" ShapeID="_x0000_i2006" DrawAspect="Content" ObjectID="_1690485653" r:id="rId2051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4"/>
              </w:rPr>
              <w:object w:dxaOrig="1590" w:dyaOrig="720" w14:anchorId="25C4943C">
                <v:shape id="_x0000_i2007" type="#_x0000_t75" style="width:79.5pt;height:36pt" o:ole="">
                  <v:imagedata r:id="rId2052" o:title=""/>
                </v:shape>
                <o:OLEObject Type="Embed" ProgID="Equation.DSMT4" ShapeID="_x0000_i2007" DrawAspect="Content" ObjectID="_1690485654" r:id="rId2053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F82D81D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9A9A4E7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5CB507EA" w14:textId="77777777" w:rsidTr="002135F8">
        <w:tc>
          <w:tcPr>
            <w:tcW w:w="5727" w:type="dxa"/>
            <w:shd w:val="clear" w:color="auto" w:fill="auto"/>
          </w:tcPr>
          <w:p w14:paraId="2A60004F" w14:textId="77777777" w:rsidR="001656AD" w:rsidRPr="00247168" w:rsidRDefault="001656AD" w:rsidP="002135F8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Câu 20: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2220" w:dyaOrig="405" w14:anchorId="01777DBE">
                <v:shape id="_x0000_i2008" type="#_x0000_t75" style="width:111pt;height:20.25pt" o:ole="">
                  <v:imagedata r:id="rId2054" o:title=""/>
                </v:shape>
                <o:OLEObject Type="Embed" ProgID="Equation.DSMT4" ShapeID="_x0000_i2008" DrawAspect="Content" ObjectID="_1690485655" r:id="rId205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Tính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765" w:dyaOrig="675" w14:anchorId="601FA17C">
                <v:shape id="_x0000_i2009" type="#_x0000_t75" style="width:38.25pt;height:33.75pt" o:ole="">
                  <v:imagedata r:id="rId2056" o:title=""/>
                </v:shape>
                <o:OLEObject Type="Embed" ProgID="Equation.DSMT4" ShapeID="_x0000_i2009" DrawAspect="Content" ObjectID="_1690485656" r:id="rId2057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3FF8909E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8"/>
              </w:rPr>
              <w:object w:dxaOrig="825" w:dyaOrig="360" w14:anchorId="38830C7B">
                <v:shape id="_x0000_i2010" type="#_x0000_t75" style="width:41.25pt;height:18.75pt" o:ole="">
                  <v:imagedata r:id="rId2058" o:title=""/>
                </v:shape>
                <o:OLEObject Type="Embed" ProgID="Equation.DSMT4" ShapeID="_x0000_i2010" DrawAspect="Content" ObjectID="_1690485657" r:id="rId2059"/>
              </w:object>
            </w:r>
            <w:r w:rsidRPr="00247168">
              <w:rPr>
                <w:rFonts w:ascii="Chu Van An" w:hAnsi="Chu Van An" w:cs="Chu Van An"/>
                <w:b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840" w:dyaOrig="330" w14:anchorId="1682A859">
                <v:shape id="_x0000_i2011" type="#_x0000_t75" style="width:42pt;height:16.5pt" o:ole="">
                  <v:imagedata r:id="rId2060" o:title=""/>
                </v:shape>
                <o:OLEObject Type="Embed" ProgID="Equation.DSMT4" ShapeID="_x0000_i2011" DrawAspect="Content" ObjectID="_1690485658" r:id="rId2061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8"/>
              </w:rPr>
              <w:object w:dxaOrig="795" w:dyaOrig="360" w14:anchorId="2D8113C2">
                <v:shape id="_x0000_i2012" type="#_x0000_t75" style="width:39pt;height:18.75pt" o:ole="">
                  <v:imagedata r:id="rId2062" o:title=""/>
                </v:shape>
                <o:OLEObject Type="Embed" ProgID="Equation.DSMT4" ShapeID="_x0000_i2012" DrawAspect="Content" ObjectID="_1690485659" r:id="rId2063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840" w:dyaOrig="330" w14:anchorId="4BDFC082">
                <v:shape id="_x0000_i2013" type="#_x0000_t75" style="width:42pt;height:16.5pt" o:ole="">
                  <v:imagedata r:id="rId2064" o:title=""/>
                </v:shape>
                <o:OLEObject Type="Embed" ProgID="Equation.DSMT4" ShapeID="_x0000_i2013" DrawAspect="Content" ObjectID="_1690485660" r:id="rId206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3DD0E6E6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236D5CE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5BBE2423" w14:textId="77777777" w:rsidTr="002135F8">
        <w:tc>
          <w:tcPr>
            <w:tcW w:w="5727" w:type="dxa"/>
            <w:shd w:val="clear" w:color="auto" w:fill="auto"/>
          </w:tcPr>
          <w:p w14:paraId="27FD922C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Câu 21:</w:t>
            </w:r>
            <w:r w:rsidRPr="00247168">
              <w:rPr>
                <w:rFonts w:ascii="Chu Van An" w:hAnsi="Chu Van An" w:cs="Chu Van An"/>
                <w:lang w:val="fr-FR"/>
              </w:rPr>
              <w:t xml:space="preserve">Đạo hàm của hàm số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2895" w:dyaOrig="720" w14:anchorId="61E91C8F">
                <v:shape id="_x0000_i2014" type="#_x0000_t75" style="width:144.75pt;height:36pt" o:ole="">
                  <v:imagedata r:id="rId2066" o:title=""/>
                </v:shape>
                <o:OLEObject Type="Embed" ProgID="Equation.DSMT4" ShapeID="_x0000_i2014" DrawAspect="Content" ObjectID="_1690485661" r:id="rId2067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là</w:t>
            </w:r>
          </w:p>
          <w:p w14:paraId="45DD669E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lastRenderedPageBreak/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3075" w:dyaOrig="720" w14:anchorId="46F971EA">
                <v:shape id="_x0000_i2015" type="#_x0000_t75" style="width:153.75pt;height:36pt" o:ole="">
                  <v:imagedata r:id="rId2068" o:title=""/>
                </v:shape>
                <o:OLEObject Type="Embed" ProgID="Equation.DSMT4" ShapeID="_x0000_i2015" DrawAspect="Content" ObjectID="_1690485662" r:id="rId2069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p w14:paraId="59B6A3EC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52"/>
              </w:rPr>
              <w:object w:dxaOrig="3255" w:dyaOrig="900" w14:anchorId="6A940149">
                <v:shape id="_x0000_i2016" type="#_x0000_t75" style="width:162.75pt;height:45pt" o:ole="">
                  <v:imagedata r:id="rId2070" o:title=""/>
                </v:shape>
                <o:OLEObject Type="Embed" ProgID="Equation.DSMT4" ShapeID="_x0000_i2016" DrawAspect="Content" ObjectID="_1690485663" r:id="rId2071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p w14:paraId="4EBB7D7C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C.</w:t>
            </w:r>
            <w:r w:rsidRPr="00247168">
              <w:rPr>
                <w:rFonts w:ascii="Chu Van An" w:hAnsi="Chu Van An" w:cs="Chu Van An"/>
                <w:lang w:val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3315" w:dyaOrig="720" w14:anchorId="4B024135">
                <v:shape id="_x0000_i2017" type="#_x0000_t75" style="width:165.75pt;height:36pt" o:ole="">
                  <v:imagedata r:id="rId2072" o:title=""/>
                </v:shape>
                <o:OLEObject Type="Embed" ProgID="Equation.DSMT4" ShapeID="_x0000_i2017" DrawAspect="Content" ObjectID="_1690485664" r:id="rId2073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p w14:paraId="09C9D558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2940" w:dyaOrig="720" w14:anchorId="308C797A">
                <v:shape id="_x0000_i2018" type="#_x0000_t75" style="width:147pt;height:36pt" o:ole="">
                  <v:imagedata r:id="rId2074" o:title=""/>
                </v:shape>
                <o:OLEObject Type="Embed" ProgID="Equation.DSMT4" ShapeID="_x0000_i2018" DrawAspect="Content" ObjectID="_1690485665" r:id="rId2075"/>
              </w:object>
            </w:r>
            <w:r w:rsidRPr="00247168">
              <w:rPr>
                <w:rFonts w:ascii="Chu Van An" w:hAnsi="Chu Van An" w:cs="Chu Van An"/>
                <w:lang w:val="vi-VN"/>
              </w:rPr>
              <w:t>.</w:t>
            </w:r>
          </w:p>
          <w:p w14:paraId="1F0A3589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65B494D2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1656AD" w:rsidRPr="00247168" w14:paraId="7F97635E" w14:textId="77777777" w:rsidTr="002135F8">
        <w:tc>
          <w:tcPr>
            <w:tcW w:w="5727" w:type="dxa"/>
            <w:shd w:val="clear" w:color="auto" w:fill="auto"/>
          </w:tcPr>
          <w:p w14:paraId="287D497A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22: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680" w:dyaOrig="405" w14:anchorId="181D1464">
                <v:shape id="_x0000_i2019" type="#_x0000_t75" style="width:84pt;height:20.25pt" o:ole="">
                  <v:imagedata r:id="rId2076" o:title=""/>
                </v:shape>
                <o:OLEObject Type="Embed" ProgID="Equation.DSMT4" ShapeID="_x0000_i2019" DrawAspect="Content" ObjectID="_1690485666" r:id="rId2077"/>
              </w:object>
            </w:r>
            <w:r w:rsidRPr="00247168">
              <w:rPr>
                <w:rFonts w:ascii="Chu Van An" w:hAnsi="Chu Van An" w:cs="Chu Van An"/>
              </w:rPr>
              <w:t>. Tìm mệnh đề SAI.</w:t>
            </w:r>
          </w:p>
          <w:p w14:paraId="6978A356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095" w:dyaOrig="405" w14:anchorId="2EA3F65A">
                <v:shape id="_x0000_i2020" type="#_x0000_t75" style="width:54.75pt;height:20.25pt" o:ole="">
                  <v:imagedata r:id="rId2078" o:title=""/>
                </v:shape>
                <o:OLEObject Type="Embed" ProgID="Equation.DSMT4" ShapeID="_x0000_i2020" DrawAspect="Content" ObjectID="_1690485667" r:id="rId2079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khi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95" w:dyaOrig="285" w14:anchorId="632EB31C">
                <v:shape id="_x0000_i2021" type="#_x0000_t75" style="width:24.75pt;height:14.25pt" o:ole="">
                  <v:imagedata r:id="rId2080" o:title=""/>
                </v:shape>
                <o:OLEObject Type="Embed" ProgID="Equation.DSMT4" ShapeID="_x0000_i2021" DrawAspect="Content" ObjectID="_1690485668" r:id="rId2081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541F0829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945" w:dyaOrig="405" w14:anchorId="119A1FE7">
                <v:shape id="_x0000_i2022" type="#_x0000_t75" style="width:47.25pt;height:20.25pt" o:ole="">
                  <v:imagedata r:id="rId2082" o:title=""/>
                </v:shape>
                <o:OLEObject Type="Embed" ProgID="Equation.DSMT4" ShapeID="_x0000_i2022" DrawAspect="Content" ObjectID="_1690485669" r:id="rId2083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khi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60C69584">
                <v:shape id="_x0000_i2023" type="#_x0000_t75" style="width:26.25pt;height:14.25pt" o:ole="">
                  <v:imagedata r:id="rId2084" o:title=""/>
                </v:shape>
                <o:OLEObject Type="Embed" ProgID="Equation.DSMT4" ShapeID="_x0000_i2023" DrawAspect="Content" ObjectID="_1690485670" r:id="rId2085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4588F8A4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3240" w:dyaOrig="405" w14:anchorId="3D62D66D">
                <v:shape id="_x0000_i2024" type="#_x0000_t75" style="width:162pt;height:20.25pt" o:ole="">
                  <v:imagedata r:id="rId2086" o:title=""/>
                </v:shape>
                <o:OLEObject Type="Embed" ProgID="Equation.DSMT4" ShapeID="_x0000_i2024" DrawAspect="Content" ObjectID="_1690485671" r:id="rId2087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32B78D10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hAnsi="Chu Van An" w:cs="Chu Van An"/>
              </w:rPr>
              <w:t xml:space="preserve">Đạo hàm của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85" w:dyaOrig="405" w14:anchorId="13C8D58A">
                <v:shape id="_x0000_i2025" type="#_x0000_t75" style="width:29.25pt;height:20.25pt" o:ole="">
                  <v:imagedata r:id="rId2088" o:title=""/>
                </v:shape>
                <o:OLEObject Type="Embed" ProgID="Equation.DSMT4" ShapeID="_x0000_i2025" DrawAspect="Content" ObjectID="_1690485672" r:id="rId2089"/>
              </w:object>
            </w:r>
            <w:r w:rsidRPr="00247168">
              <w:rPr>
                <w:rFonts w:ascii="Chu Van An" w:hAnsi="Chu Van An" w:cs="Chu Van An"/>
              </w:rPr>
              <w:t xml:space="preserve">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25" w:dyaOrig="285" w14:anchorId="1AB4BC9E">
                <v:shape id="_x0000_i2026" type="#_x0000_t75" style="width:26.25pt;height:14.25pt" o:ole="">
                  <v:imagedata r:id="rId2090" o:title=""/>
                </v:shape>
                <o:OLEObject Type="Embed" ProgID="Equation.DSMT4" ShapeID="_x0000_i2026" DrawAspect="Content" ObjectID="_1690485673" r:id="rId2091"/>
              </w:object>
            </w:r>
            <w:r w:rsidRPr="00247168">
              <w:rPr>
                <w:rFonts w:ascii="Chu Van An" w:hAnsi="Chu Van An" w:cs="Chu Van An"/>
              </w:rPr>
              <w:t xml:space="preserve">bằng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135" w:dyaOrig="255" w14:anchorId="22B4B6B1">
                <v:shape id="_x0000_i2027" type="#_x0000_t75" style="width:6.75pt;height:12.75pt" o:ole="">
                  <v:imagedata r:id="rId2092" o:title=""/>
                </v:shape>
                <o:OLEObject Type="Embed" ProgID="Equation.DSMT4" ShapeID="_x0000_i2027" DrawAspect="Content" ObjectID="_1690485674" r:id="rId2093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6AB5E5A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374F7DBC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24BA463D" w14:textId="77777777" w:rsidTr="002135F8">
        <w:tc>
          <w:tcPr>
            <w:tcW w:w="5727" w:type="dxa"/>
            <w:shd w:val="clear" w:color="auto" w:fill="auto"/>
          </w:tcPr>
          <w:p w14:paraId="6DCC17B0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23:</w:t>
            </w:r>
            <w:r w:rsidRPr="00247168">
              <w:rPr>
                <w:rFonts w:ascii="Chu Van An" w:hAnsi="Chu Van An" w:cs="Chu Van An"/>
              </w:rPr>
              <w:t xml:space="preserve">Tính đạo hàm của </w:t>
            </w:r>
            <w:r w:rsidRPr="00247168">
              <w:rPr>
                <w:rFonts w:ascii="Chu Van An" w:eastAsia="Times New Roman" w:hAnsi="Chu Van An" w:cs="Chu Van An"/>
                <w:position w:val="-32"/>
              </w:rPr>
              <w:object w:dxaOrig="960" w:dyaOrig="735" w14:anchorId="09D16E1C">
                <v:shape id="_x0000_i2028" type="#_x0000_t75" style="width:48pt;height:36.75pt" o:ole="">
                  <v:imagedata r:id="rId2094" o:title=""/>
                </v:shape>
                <o:OLEObject Type="Embed" ProgID="Equation.DSMT4" ShapeID="_x0000_i2028" DrawAspect="Content" ObjectID="_1690485675" r:id="rId2095"/>
              </w:object>
            </w:r>
            <w:r w:rsidRPr="00247168">
              <w:rPr>
                <w:rFonts w:ascii="Chu Van An" w:hAnsi="Chu Van An" w:cs="Chu Van An"/>
              </w:rPr>
              <w:t xml:space="preserve">với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870" w:dyaOrig="405" w14:anchorId="4279D86D">
                <v:shape id="_x0000_i2029" type="#_x0000_t75" style="width:43.5pt;height:20.25pt" o:ole="">
                  <v:imagedata r:id="rId2096" o:title=""/>
                </v:shape>
                <o:OLEObject Type="Embed" ProgID="Equation.DSMT4" ShapeID="_x0000_i2029" DrawAspect="Content" ObjectID="_1690485676" r:id="rId2097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9B5B598" w14:textId="77777777" w:rsidR="001656AD" w:rsidRPr="00247168" w:rsidRDefault="001656AD" w:rsidP="002135F8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position w:val="-32"/>
              </w:rPr>
              <w:object w:dxaOrig="2760" w:dyaOrig="735" w14:anchorId="5770A689">
                <v:shape id="_x0000_i2030" type="#_x0000_t75" style="width:138pt;height:36.75pt" o:ole="">
                  <v:imagedata r:id="rId2098" o:title=""/>
                </v:shape>
                <o:OLEObject Type="Embed" ProgID="Equation.DSMT4" ShapeID="_x0000_i2030" DrawAspect="Content" ObjectID="_1690485677" r:id="rId2099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B046F65" w14:textId="77777777" w:rsidR="001656AD" w:rsidRPr="00247168" w:rsidRDefault="001656AD" w:rsidP="002135F8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Arial" w:hAnsi="Chu Van An" w:cs="Chu Van An"/>
                <w:position w:val="-32"/>
              </w:rPr>
              <w:object w:dxaOrig="1545" w:dyaOrig="735" w14:anchorId="17B1C6EA">
                <v:shape id="_x0000_i2031" type="#_x0000_t75" style="width:77.25pt;height:36.75pt" o:ole="">
                  <v:imagedata r:id="rId2100" o:title=""/>
                </v:shape>
                <o:OLEObject Type="Embed" ProgID="Equation.DSMT4" ShapeID="_x0000_i2031" DrawAspect="Content" ObjectID="_1690485678" r:id="rId2101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432541A" w14:textId="77777777" w:rsidR="001656AD" w:rsidRPr="00247168" w:rsidRDefault="001656AD" w:rsidP="002135F8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Arial" w:hAnsi="Chu Van An" w:cs="Chu Van An"/>
                <w:position w:val="-32"/>
              </w:rPr>
              <w:object w:dxaOrig="2760" w:dyaOrig="735" w14:anchorId="1A28BD20">
                <v:shape id="_x0000_i2032" type="#_x0000_t75" style="width:138pt;height:36.75pt" o:ole="">
                  <v:imagedata r:id="rId2102" o:title=""/>
                </v:shape>
                <o:OLEObject Type="Embed" ProgID="Equation.DSMT4" ShapeID="_x0000_i2032" DrawAspect="Content" ObjectID="_1690485679" r:id="rId2103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29D13E31" w14:textId="77777777" w:rsidR="001656AD" w:rsidRPr="00247168" w:rsidRDefault="001656AD" w:rsidP="002135F8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Arial" w:hAnsi="Chu Van An" w:cs="Chu Van An"/>
                <w:position w:val="-32"/>
              </w:rPr>
              <w:object w:dxaOrig="2760" w:dyaOrig="735" w14:anchorId="27EC3E5B">
                <v:shape id="_x0000_i2033" type="#_x0000_t75" style="width:138pt;height:36.75pt" o:ole="">
                  <v:imagedata r:id="rId2104" o:title=""/>
                </v:shape>
                <o:OLEObject Type="Embed" ProgID="Equation.DSMT4" ShapeID="_x0000_i2033" DrawAspect="Content" ObjectID="_1690485680" r:id="rId2105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B4BA1FC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F92259F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0E1FA316" w14:textId="77777777" w:rsidTr="002135F8">
        <w:tc>
          <w:tcPr>
            <w:tcW w:w="5727" w:type="dxa"/>
            <w:shd w:val="clear" w:color="auto" w:fill="auto"/>
          </w:tcPr>
          <w:p w14:paraId="19256735" w14:textId="77777777" w:rsidR="001656AD" w:rsidRPr="00247168" w:rsidRDefault="001656AD" w:rsidP="002135F8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color w:val="000000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Câu 24:</w:t>
            </w:r>
            <w:r w:rsidRPr="00247168">
              <w:rPr>
                <w:rFonts w:ascii="Chu Van An" w:hAnsi="Chu Van An" w:cs="Chu Van An"/>
                <w:color w:val="000000"/>
              </w:rPr>
              <w:t xml:space="preserve">Biết hàm số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425" w:dyaOrig="405" w14:anchorId="2D20F8B5">
                <v:shape id="_x0000_i2034" type="#_x0000_t75" style="width:71.25pt;height:20.25pt" o:ole="">
                  <v:imagedata r:id="rId2106" o:title=""/>
                </v:shape>
                <o:OLEObject Type="Embed" ProgID="Equation.DSMT4" ShapeID="_x0000_i2034" DrawAspect="Content" ObjectID="_1690485681" r:id="rId2107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có đạo hàm bằng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85" w:dyaOrig="285" w14:anchorId="64F214D0">
                <v:shape id="_x0000_i2035" type="#_x0000_t75" style="width:14.25pt;height:14.25pt" o:ole="">
                  <v:imagedata r:id="rId2108" o:title=""/>
                </v:shape>
                <o:OLEObject Type="Embed" ProgID="Equation.DSMT4" ShapeID="_x0000_i2035" DrawAspect="Content" ObjectID="_1690485682" r:id="rId2109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tại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36156055">
                <v:shape id="_x0000_i2036" type="#_x0000_t75" style="width:26.25pt;height:14.25pt" o:ole="">
                  <v:imagedata r:id="rId2110" o:title=""/>
                </v:shape>
                <o:OLEObject Type="Embed" ProgID="Equation.DSMT4" ShapeID="_x0000_i2036" DrawAspect="Content" ObjectID="_1690485683" r:id="rId2111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và đạo hàm bằng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6D1D5E83">
                <v:shape id="_x0000_i2037" type="#_x0000_t75" style="width:26.25pt;height:14.25pt" o:ole="">
                  <v:imagedata r:id="rId2112" o:title=""/>
                </v:shape>
                <o:OLEObject Type="Embed" ProgID="Equation.DSMT4" ShapeID="_x0000_i2037" DrawAspect="Content" ObjectID="_1690485684" r:id="rId2113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tại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55" w:dyaOrig="285" w14:anchorId="1ABFCC4A">
                <v:shape id="_x0000_i2038" type="#_x0000_t75" style="width:27.75pt;height:14.25pt" o:ole="">
                  <v:imagedata r:id="rId2114" o:title=""/>
                </v:shape>
                <o:OLEObject Type="Embed" ProgID="Equation.DSMT4" ShapeID="_x0000_i2038" DrawAspect="Content" ObjectID="_1690485685" r:id="rId2115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. Tính đạo hàm của hàm số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425" w:dyaOrig="405" w14:anchorId="4B0D00BC">
                <v:shape id="_x0000_i2039" type="#_x0000_t75" style="width:71.25pt;height:20.25pt" o:ole="">
                  <v:imagedata r:id="rId2116" o:title=""/>
                </v:shape>
                <o:OLEObject Type="Embed" ProgID="Equation.DSMT4" ShapeID="_x0000_i2039" DrawAspect="Content" ObjectID="_1690485686" r:id="rId2117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 xml:space="preserve">tại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4CE1FB92">
                <v:shape id="_x0000_i2040" type="#_x0000_t75" style="width:26.25pt;height:14.25pt" o:ole="">
                  <v:imagedata r:id="rId2118" o:title=""/>
                </v:shape>
                <o:OLEObject Type="Embed" ProgID="Equation.DSMT4" ShapeID="_x0000_i2040" DrawAspect="Content" ObjectID="_1690485687" r:id="rId2119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4AF515F3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55" w:dyaOrig="285" w14:anchorId="147CF0A0">
                <v:shape id="_x0000_i2041" type="#_x0000_t75" style="width:27.75pt;height:14.25pt" o:ole="">
                  <v:imagedata r:id="rId2120" o:title=""/>
                </v:shape>
                <o:OLEObject Type="Embed" ProgID="Equation.DSMT4" ShapeID="_x0000_i2041" DrawAspect="Content" ObjectID="_1690485688" r:id="rId2121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1827E2C6">
                <v:shape id="_x0000_i2042" type="#_x0000_t75" style="width:26.25pt;height:14.25pt" o:ole="">
                  <v:imagedata r:id="rId2122" o:title=""/>
                </v:shape>
                <o:OLEObject Type="Embed" ProgID="Equation.DSMT4" ShapeID="_x0000_i2042" DrawAspect="Content" ObjectID="_1690485689" r:id="rId2123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675" w:dyaOrig="285" w14:anchorId="4D3385B1">
                <v:shape id="_x0000_i2043" type="#_x0000_t75" style="width:33.75pt;height:14.25pt" o:ole="">
                  <v:imagedata r:id="rId2124" o:title=""/>
                </v:shape>
                <o:OLEObject Type="Embed" ProgID="Equation.DSMT4" ShapeID="_x0000_i2043" DrawAspect="Content" ObjectID="_1690485690" r:id="rId2125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4C9CC73E">
                <v:shape id="_x0000_i2044" type="#_x0000_t75" style="width:26.25pt;height:14.25pt" o:ole="">
                  <v:imagedata r:id="rId2126" o:title=""/>
                </v:shape>
                <o:OLEObject Type="Embed" ProgID="Equation.DSMT4" ShapeID="_x0000_i2044" DrawAspect="Content" ObjectID="_1690485691" r:id="rId2127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3757DFDF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1344AA0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48D75C24" w14:textId="77777777" w:rsidTr="002135F8">
        <w:tc>
          <w:tcPr>
            <w:tcW w:w="5727" w:type="dxa"/>
            <w:shd w:val="clear" w:color="auto" w:fill="auto"/>
          </w:tcPr>
          <w:p w14:paraId="6EC036FD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Câu 25:</w:t>
            </w:r>
            <w:r w:rsidRPr="00247168">
              <w:rPr>
                <w:rFonts w:ascii="Chu Van An" w:hAnsi="Chu Van An" w:cs="Chu Van An"/>
              </w:rPr>
              <w:t xml:space="preserve">Cho </w:t>
            </w:r>
            <w:r w:rsidRPr="00247168">
              <w:rPr>
                <w:rFonts w:ascii="Chu Van An" w:eastAsia="Times New Roman" w:hAnsi="Chu Van An" w:cs="Chu Van An"/>
                <w:position w:val="-56"/>
              </w:rPr>
              <w:object w:dxaOrig="2640" w:dyaOrig="1035" w14:anchorId="35947D9A">
                <v:shape id="_x0000_i2045" type="#_x0000_t75" style="width:132pt;height:51.75pt" o:ole="">
                  <v:imagedata r:id="rId2128" o:title=""/>
                </v:shape>
                <o:OLEObject Type="Embed" ProgID="Equation.DSMT4" ShapeID="_x0000_i2045" DrawAspect="Content" ObjectID="_1690485692" r:id="rId2129"/>
              </w:object>
            </w:r>
            <w:r w:rsidRPr="00247168">
              <w:rPr>
                <w:rFonts w:ascii="Chu Van An" w:hAnsi="Chu Van An" w:cs="Chu Van An"/>
              </w:rPr>
              <w:t xml:space="preserve">, trong đó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450" w:dyaOrig="255" w14:anchorId="1CA33BE3">
                <v:shape id="_x0000_i2046" type="#_x0000_t75" style="width:22.5pt;height:12.75pt" o:ole="">
                  <v:imagedata r:id="rId2130" o:title=""/>
                </v:shape>
                <o:OLEObject Type="Embed" ProgID="Equation.DSMT4" ShapeID="_x0000_i2046" DrawAspect="Content" ObjectID="_1690485693" r:id="rId2131"/>
              </w:object>
            </w:r>
            <w:r w:rsidRPr="00247168">
              <w:rPr>
                <w:rFonts w:ascii="Chu Van An" w:hAnsi="Chu Van An" w:cs="Chu Van An"/>
              </w:rPr>
              <w:t xml:space="preserve"> là các số tự nhiên khác 0. Tính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155" w:dyaOrig="315" w14:anchorId="3D3D3D1F">
                <v:shape id="_x0000_i2047" type="#_x0000_t75" style="width:57.75pt;height:15.75pt" o:ole="">
                  <v:imagedata r:id="rId2132" o:title=""/>
                </v:shape>
                <o:OLEObject Type="Embed" ProgID="Equation.DSMT4" ShapeID="_x0000_i2047" DrawAspect="Content" ObjectID="_1690485694" r:id="rId2133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F0A8A5C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735" w:dyaOrig="285" w14:anchorId="715E96F1">
                <v:shape id="_x0000_i2048" type="#_x0000_t75" style="width:36.75pt;height:14.25pt" o:ole="">
                  <v:imagedata r:id="rId2134" o:title=""/>
                </v:shape>
                <o:OLEObject Type="Embed" ProgID="Equation.DSMT4" ShapeID="_x0000_i2048" DrawAspect="Content" ObjectID="_1690485695" r:id="rId2135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600" w:dyaOrig="285" w14:anchorId="54D17CBB">
                <v:shape id="_x0000_i2049" type="#_x0000_t75" style="width:30pt;height:14.25pt" o:ole="">
                  <v:imagedata r:id="rId2136" o:title=""/>
                </v:shape>
                <o:OLEObject Type="Embed" ProgID="Equation.DSMT4" ShapeID="_x0000_i2049" DrawAspect="Content" ObjectID="_1690485696" r:id="rId213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840" w:dyaOrig="285" w14:anchorId="03AB0268">
                <v:shape id="_x0000_i2050" type="#_x0000_t75" style="width:42pt;height:14.25pt" o:ole="">
                  <v:imagedata r:id="rId2138" o:title=""/>
                </v:shape>
                <o:OLEObject Type="Embed" ProgID="Equation.DSMT4" ShapeID="_x0000_i2050" DrawAspect="Content" ObjectID="_1690485697" r:id="rId2139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85" w:dyaOrig="285" w14:anchorId="5287F58B">
                <v:shape id="_x0000_i2051" type="#_x0000_t75" style="width:29.25pt;height:14.25pt" o:ole="">
                  <v:imagedata r:id="rId2140" o:title=""/>
                </v:shape>
                <o:OLEObject Type="Embed" ProgID="Equation.DSMT4" ShapeID="_x0000_i2051" DrawAspect="Content" ObjectID="_1690485698" r:id="rId2141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326ACE67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67D1D3C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0731DEE6" w14:textId="77777777" w:rsidTr="002135F8">
        <w:tc>
          <w:tcPr>
            <w:tcW w:w="5727" w:type="dxa"/>
            <w:shd w:val="clear" w:color="auto" w:fill="auto"/>
          </w:tcPr>
          <w:p w14:paraId="08F6A6A6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lastRenderedPageBreak/>
              <w:t>Câu 26: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545" w:dyaOrig="420" w14:anchorId="44E3C451">
                <v:shape id="_x0000_i2052" type="#_x0000_t75" style="width:77.25pt;height:21pt" o:ole="">
                  <v:imagedata r:id="rId2142" o:title=""/>
                </v:shape>
                <o:OLEObject Type="Embed" ProgID="Equation.DSMT4" ShapeID="_x0000_i2052" DrawAspect="Content" ObjectID="_1690485699" r:id="rId2143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 Khẳng định nào sau đây đúng</w:t>
            </w:r>
          </w:p>
          <w:p w14:paraId="7963F269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410" w:dyaOrig="420" w14:anchorId="70EF23B3">
                <v:shape id="_x0000_i2053" type="#_x0000_t75" style="width:70.5pt;height:21pt" o:ole="">
                  <v:imagedata r:id="rId2144" o:title=""/>
                </v:shape>
                <o:OLEObject Type="Embed" ProgID="Equation.DSMT4" ShapeID="_x0000_i2053" DrawAspect="Content" ObjectID="_1690485700" r:id="rId2145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530" w:dyaOrig="420" w14:anchorId="213986C9">
                <v:shape id="_x0000_i2054" type="#_x0000_t75" style="width:76.5pt;height:21pt" o:ole="">
                  <v:imagedata r:id="rId2146" o:title=""/>
                </v:shape>
                <o:OLEObject Type="Embed" ProgID="Equation.DSMT4" ShapeID="_x0000_i2054" DrawAspect="Content" ObjectID="_1690485701" r:id="rId2147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A57AA9F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530" w:dyaOrig="420" w14:anchorId="36F49121">
                <v:shape id="_x0000_i2055" type="#_x0000_t75" style="width:76.5pt;height:21pt" o:ole="">
                  <v:imagedata r:id="rId2148" o:title=""/>
                </v:shape>
                <o:OLEObject Type="Embed" ProgID="Equation.DSMT4" ShapeID="_x0000_i2055" DrawAspect="Content" ObjectID="_1690485702" r:id="rId2149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530" w:dyaOrig="420" w14:anchorId="5F707D19">
                <v:shape id="_x0000_i2056" type="#_x0000_t75" style="width:76.5pt;height:21pt" o:ole="">
                  <v:imagedata r:id="rId2150" o:title=""/>
                </v:shape>
                <o:OLEObject Type="Embed" ProgID="Equation.DSMT4" ShapeID="_x0000_i2056" DrawAspect="Content" ObjectID="_1690485703" r:id="rId2151"/>
              </w:object>
            </w:r>
            <w:r w:rsidRPr="0024716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60394EA1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18A7186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6C25A4DF" w14:textId="77777777" w:rsidTr="002135F8">
        <w:tc>
          <w:tcPr>
            <w:tcW w:w="5727" w:type="dxa"/>
            <w:shd w:val="clear" w:color="auto" w:fill="auto"/>
          </w:tcPr>
          <w:p w14:paraId="1F40E065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27: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32"/>
              </w:rPr>
              <w:object w:dxaOrig="4005" w:dyaOrig="705" w14:anchorId="797C0750">
                <v:shape id="_x0000_i2057" type="#_x0000_t75" style="width:200.25pt;height:35.25pt" o:ole="">
                  <v:imagedata r:id="rId2152" o:title=""/>
                </v:shape>
                <o:OLEObject Type="Embed" ProgID="Equation.DSMT4" ShapeID="_x0000_i2057" DrawAspect="Content" ObjectID="_1690485704" r:id="rId2153"/>
              </w:object>
            </w:r>
            <w:r w:rsidRPr="00247168">
              <w:rPr>
                <w:rFonts w:ascii="Chu Van An" w:hAnsi="Chu Van An" w:cs="Chu Van An"/>
              </w:rPr>
              <w:t xml:space="preserve">. Tính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615" w:dyaOrig="405" w14:anchorId="26318319">
                <v:shape id="_x0000_i2058" type="#_x0000_t75" style="width:30.75pt;height:20.25pt" o:ole="">
                  <v:imagedata r:id="rId2154" o:title=""/>
                </v:shape>
                <o:OLEObject Type="Embed" ProgID="Equation.DSMT4" ShapeID="_x0000_i2058" DrawAspect="Content" ObjectID="_1690485705" r:id="rId2155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16ED3712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585" w:dyaOrig="615" w14:anchorId="547F1373">
                <v:shape id="_x0000_i2059" type="#_x0000_t75" style="width:29.25pt;height:30.75pt" o:ole="">
                  <v:imagedata r:id="rId2156" o:title=""/>
                </v:shape>
                <o:OLEObject Type="Embed" ProgID="Equation.DSMT4" ShapeID="_x0000_i2059" DrawAspect="Content" ObjectID="_1690485706" r:id="rId215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825" w:dyaOrig="615" w14:anchorId="2A19F38D">
                <v:shape id="_x0000_i2060" type="#_x0000_t75" style="width:41.25pt;height:30.75pt" o:ole="">
                  <v:imagedata r:id="rId2158" o:title=""/>
                </v:shape>
                <o:OLEObject Type="Embed" ProgID="Equation.DSMT4" ShapeID="_x0000_i2060" DrawAspect="Content" ObjectID="_1690485707" r:id="rId2159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600" w:dyaOrig="615" w14:anchorId="40A13AB8">
                <v:shape id="_x0000_i2061" type="#_x0000_t75" style="width:30pt;height:30.75pt" o:ole="">
                  <v:imagedata r:id="rId2160" o:title=""/>
                </v:shape>
                <o:OLEObject Type="Embed" ProgID="Equation.DSMT4" ShapeID="_x0000_i2061" DrawAspect="Content" ObjectID="_1690485708" r:id="rId2161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660" w:dyaOrig="615" w14:anchorId="04567E2A">
                <v:shape id="_x0000_i2062" type="#_x0000_t75" style="width:33pt;height:30.75pt" o:ole="">
                  <v:imagedata r:id="rId2162" o:title=""/>
                </v:shape>
                <o:OLEObject Type="Embed" ProgID="Equation.DSMT4" ShapeID="_x0000_i2062" DrawAspect="Content" ObjectID="_1690485709" r:id="rId2163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25665FBE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6373CA52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65B576D6" w14:textId="77777777" w:rsidTr="002135F8">
        <w:tc>
          <w:tcPr>
            <w:tcW w:w="5727" w:type="dxa"/>
            <w:shd w:val="clear" w:color="auto" w:fill="auto"/>
          </w:tcPr>
          <w:p w14:paraId="7B32ED3A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28:</w: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4200" w:dyaOrig="390" w14:anchorId="0532B228">
                <v:shape id="_x0000_i2063" type="#_x0000_t75" style="width:210pt;height:19.5pt" o:ole="">
                  <v:imagedata r:id="rId2164" o:title=""/>
                </v:shape>
                <o:OLEObject Type="Embed" ProgID="Equation.DSMT4" ShapeID="_x0000_i2063" DrawAspect="Content" ObjectID="_1690485710" r:id="rId2165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 xml:space="preserve">. Tính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615" w:dyaOrig="390" w14:anchorId="04E9520C">
                <v:shape id="_x0000_i2064" type="#_x0000_t75" style="width:30.75pt;height:19.5pt" o:ole="">
                  <v:imagedata r:id="rId2166" o:title=""/>
                </v:shape>
                <o:OLEObject Type="Embed" ProgID="Equation.DSMT4" ShapeID="_x0000_i2064" DrawAspect="Content" ObjectID="_1690485711" r:id="rId2167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6BC3D1C3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70" w:dyaOrig="285" w14:anchorId="05FD3B9A">
                <v:shape id="_x0000_i2065" type="#_x0000_t75" style="width:28.5pt;height:14.25pt" o:ole="">
                  <v:imagedata r:id="rId2168" o:title=""/>
                </v:shape>
                <o:OLEObject Type="Embed" ProgID="Equation.DSMT4" ShapeID="_x0000_i2065" DrawAspect="Content" ObjectID="_1690485712" r:id="rId2169"/>
              </w:object>
            </w:r>
            <w:r w:rsidRPr="00247168">
              <w:rPr>
                <w:rFonts w:ascii="Chu Van An" w:eastAsia="Calibri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020" w:dyaOrig="285" w14:anchorId="5EE440FC">
                <v:shape id="_x0000_i2066" type="#_x0000_t75" style="width:51pt;height:14.25pt" o:ole="">
                  <v:imagedata r:id="rId2170" o:title=""/>
                </v:shape>
                <o:OLEObject Type="Embed" ProgID="Equation.DSMT4" ShapeID="_x0000_i2066" DrawAspect="Content" ObjectID="_1690485713" r:id="rId2171"/>
              </w:object>
            </w:r>
            <w:r w:rsidRPr="00247168">
              <w:rPr>
                <w:rFonts w:ascii="Chu Van An" w:eastAsia="Calibri" w:hAnsi="Chu Van An" w:cs="Chu Van An"/>
                <w:color w:val="000000"/>
                <w:lang w:val="vi-VN"/>
              </w:rPr>
              <w:t>.</w:t>
            </w:r>
          </w:p>
          <w:p w14:paraId="5253243E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020" w:dyaOrig="285" w14:anchorId="759DECAB">
                <v:shape id="_x0000_i2067" type="#_x0000_t75" style="width:51pt;height:14.25pt" o:ole="">
                  <v:imagedata r:id="rId2172" o:title=""/>
                </v:shape>
                <o:OLEObject Type="Embed" ProgID="Equation.DSMT4" ShapeID="_x0000_i2067" DrawAspect="Content" ObjectID="_1690485714" r:id="rId2173"/>
              </w:object>
            </w:r>
            <w:r w:rsidRPr="00247168">
              <w:rPr>
                <w:rFonts w:ascii="Chu Van An" w:eastAsia="Calibri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155" w:dyaOrig="285" w14:anchorId="468D5641">
                <v:shape id="_x0000_i2068" type="#_x0000_t75" style="width:57.75pt;height:14.25pt" o:ole="">
                  <v:imagedata r:id="rId2174" o:title=""/>
                </v:shape>
                <o:OLEObject Type="Embed" ProgID="Equation.DSMT4" ShapeID="_x0000_i2068" DrawAspect="Content" ObjectID="_1690485715" r:id="rId2175"/>
              </w:object>
            </w:r>
            <w:r w:rsidRPr="00247168">
              <w:rPr>
                <w:rFonts w:ascii="Chu Van An" w:eastAsia="Calibri" w:hAnsi="Chu Van An" w:cs="Chu Van An"/>
                <w:color w:val="000000"/>
                <w:lang w:val="vi-VN"/>
              </w:rPr>
              <w:t>.</w:t>
            </w:r>
          </w:p>
          <w:p w14:paraId="5AA248D8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1ED17D02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247168" w14:paraId="5BE28502" w14:textId="77777777" w:rsidTr="002135F8">
        <w:tc>
          <w:tcPr>
            <w:tcW w:w="5727" w:type="dxa"/>
            <w:shd w:val="clear" w:color="auto" w:fill="auto"/>
          </w:tcPr>
          <w:p w14:paraId="7D9CEA06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800080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>Câu 29:</w:t>
            </w:r>
            <w:r w:rsidRPr="00247168">
              <w:rPr>
                <w:rFonts w:ascii="Chu Van An" w:hAnsi="Chu Van An" w:cs="Chu Van An"/>
              </w:rPr>
              <w:t xml:space="preserve">Cho </w:t>
            </w:r>
            <w:r w:rsidRPr="00247168">
              <w:rPr>
                <w:rFonts w:ascii="Chu Van An" w:eastAsia="Times New Roman" w:hAnsi="Chu Van An" w:cs="Chu Van An"/>
                <w:position w:val="-36"/>
              </w:rPr>
              <w:object w:dxaOrig="3210" w:dyaOrig="900" w14:anchorId="3732D873">
                <v:shape id="_x0000_i2069" type="#_x0000_t75" style="width:160.5pt;height:45pt" o:ole="">
                  <v:imagedata r:id="rId2176" o:title=""/>
                </v:shape>
                <o:OLEObject Type="Embed" ProgID="Equation.DSMT4" ShapeID="_x0000_i2069" DrawAspect="Content" ObjectID="_1690485716" r:id="rId2177"/>
              </w:object>
            </w:r>
            <w:r w:rsidRPr="00247168">
              <w:rPr>
                <w:rFonts w:ascii="Chu Van An" w:hAnsi="Chu Van An" w:cs="Chu Van An"/>
              </w:rPr>
              <w:t xml:space="preserve">, trong đó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450" w:dyaOrig="255" w14:anchorId="34A68FA4">
                <v:shape id="_x0000_i2070" type="#_x0000_t75" style="width:22.5pt;height:12.75pt" o:ole="">
                  <v:imagedata r:id="rId2130" o:title=""/>
                </v:shape>
                <o:OLEObject Type="Embed" ProgID="Equation.DSMT4" ShapeID="_x0000_i2070" DrawAspect="Content" ObjectID="_1690485717" r:id="rId2178"/>
              </w:object>
            </w:r>
            <w:r w:rsidRPr="00247168">
              <w:rPr>
                <w:rFonts w:ascii="Chu Van An" w:hAnsi="Chu Van An" w:cs="Chu Van An"/>
              </w:rPr>
              <w:t xml:space="preserve"> là các số tự nhiên khác 0. Tính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810" w:dyaOrig="285" w14:anchorId="74E15493">
                <v:shape id="_x0000_i2071" type="#_x0000_t75" style="width:40.5pt;height:14.25pt" o:ole="">
                  <v:imagedata r:id="rId2179" o:title=""/>
                </v:shape>
                <o:OLEObject Type="Embed" ProgID="Equation.DSMT4" ShapeID="_x0000_i2071" DrawAspect="Content" ObjectID="_1690485718" r:id="rId2180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07CAD2CE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eastAsia="Times New Rom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600" w:dyaOrig="285" w14:anchorId="03768EFB">
                <v:shape id="_x0000_i2072" type="#_x0000_t75" style="width:30pt;height:14.25pt" o:ole="">
                  <v:imagedata r:id="rId2181" o:title=""/>
                </v:shape>
                <o:OLEObject Type="Embed" ProgID="Equation.DSMT4" ShapeID="_x0000_i2072" DrawAspect="Content" ObjectID="_1690485719" r:id="rId2182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600" w:dyaOrig="285" w14:anchorId="7657E528">
                <v:shape id="_x0000_i2073" type="#_x0000_t75" style="width:30pt;height:14.25pt" o:ole="">
                  <v:imagedata r:id="rId2183" o:title=""/>
                </v:shape>
                <o:OLEObject Type="Embed" ProgID="Equation.DSMT4" ShapeID="_x0000_i2073" DrawAspect="Content" ObjectID="_1690485720" r:id="rId2184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85" w:dyaOrig="285" w14:anchorId="24FF35A8">
                <v:shape id="_x0000_i2074" type="#_x0000_t75" style="width:29.25pt;height:14.25pt" o:ole="">
                  <v:imagedata r:id="rId2185" o:title=""/>
                </v:shape>
                <o:OLEObject Type="Embed" ProgID="Equation.DSMT4" ShapeID="_x0000_i2074" DrawAspect="Content" ObjectID="_1690485721" r:id="rId2186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555" w:dyaOrig="285" w14:anchorId="6DBA26E6">
                <v:shape id="_x0000_i2075" type="#_x0000_t75" style="width:27.75pt;height:14.25pt" o:ole="">
                  <v:imagedata r:id="rId2187" o:title=""/>
                </v:shape>
                <o:OLEObject Type="Embed" ProgID="Equation.DSMT4" ShapeID="_x0000_i2075" DrawAspect="Content" ObjectID="_1690485722" r:id="rId2188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0B05EE99" w14:textId="77777777" w:rsidR="001656AD" w:rsidRPr="00247168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D9F1B2D" w14:textId="77777777" w:rsidR="001656AD" w:rsidRPr="00247168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</w:tbl>
    <w:p w14:paraId="1C157AB7" w14:textId="77777777" w:rsidR="001656AD" w:rsidRPr="00247168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F1181EA" w14:textId="77777777" w:rsidR="001656AD" w:rsidRPr="00247168" w:rsidRDefault="001656AD" w:rsidP="001656AD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FC01A53" wp14:editId="57BEAC68">
                <wp:extent cx="6467475" cy="1078301"/>
                <wp:effectExtent l="0" t="19050" r="28575" b="26670"/>
                <wp:docPr id="212457298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1078301"/>
                          <a:chOff x="-110490" y="0"/>
                          <a:chExt cx="6467475" cy="1078301"/>
                        </a:xfrm>
                      </wpg:grpSpPr>
                      <wps:wsp>
                        <wps:cNvPr id="212457298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18"/>
                            <a:ext cx="6467475" cy="82518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0A4FD30" w14:textId="77777777" w:rsidR="001656AD" w:rsidRPr="00453226" w:rsidRDefault="001656AD" w:rsidP="001656AD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4920C7B" w14:textId="77777777" w:rsidR="001656AD" w:rsidRPr="00004741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  <w:r w:rsidRPr="00004741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quy tắc tính đạo hàm hoặc Casio</w:t>
                              </w:r>
                            </w:p>
                            <w:p w14:paraId="71F58FD7" w14:textId="77777777" w:rsidR="001656AD" w:rsidRPr="00453226" w:rsidRDefault="001656AD" w:rsidP="001656AD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749C1E0B" w14:textId="77777777" w:rsidR="001656AD" w:rsidRPr="00453226" w:rsidRDefault="001656AD" w:rsidP="001656A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4397E6A" w14:textId="77777777" w:rsidR="001656AD" w:rsidRPr="00453226" w:rsidRDefault="001656AD" w:rsidP="001656AD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CB36A12" w14:textId="77777777" w:rsidR="001656AD" w:rsidRPr="00453226" w:rsidRDefault="001656AD" w:rsidP="001656AD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9F90BE8" w14:textId="77777777" w:rsidR="001656AD" w:rsidRPr="00453226" w:rsidRDefault="001656AD" w:rsidP="001656A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989" name="Group 2124572989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2124572990" name="Group 2124572990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2124572991" name="Group 2124572991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28" name="Rectangle: Single Corner Snipped 128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29" name="Group 129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130" name="Group 130"/>
                                <wpg:cNvGrpSpPr/>
                                <wpg:grpSpPr>
                                  <a:xfrm>
                                    <a:off x="1611714" y="104359"/>
                                    <a:ext cx="4051377" cy="369570"/>
                                    <a:chOff x="1611714" y="104359"/>
                                    <a:chExt cx="4051377" cy="369570"/>
                                  </a:xfrm>
                                </wpg:grpSpPr>
                                <wps:wsp>
                                  <wps:cNvPr id="131" name="Arrow: Chevron 131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249CDA5" w14:textId="77777777" w:rsidR="001656AD" w:rsidRPr="00D13215" w:rsidRDefault="001656AD" w:rsidP="001656AD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13215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Tính đạo hàm của hàm số tại một điểm</w:t>
                                        </w:r>
                                      </w:p>
                                      <w:p w14:paraId="6462F4CE" w14:textId="77777777" w:rsidR="001656AD" w:rsidRPr="00016CD7" w:rsidRDefault="001656AD" w:rsidP="001656A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32" name="Group 132"/>
                                  <wpg:cNvGrpSpPr/>
                                  <wpg:grpSpPr>
                                    <a:xfrm>
                                      <a:off x="1611714" y="104359"/>
                                      <a:ext cx="259558" cy="369570"/>
                                      <a:chOff x="1611714" y="104359"/>
                                      <a:chExt cx="259558" cy="369570"/>
                                    </a:xfrm>
                                  </wpg:grpSpPr>
                                  <wps:wsp>
                                    <wps:cNvPr id="133" name="Freeform: Shape 13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35" name="TextBox 36"/>
                                    <wps:cNvSpPr txBox="1"/>
                                    <wps:spPr>
                                      <a:xfrm>
                                        <a:off x="1611714" y="104359"/>
                                        <a:ext cx="259558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4AF2B2F" w14:textId="77777777" w:rsidR="001656AD" w:rsidRDefault="001656AD" w:rsidP="001656A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36" name="Group 13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37" name="Freeform: Shape 13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38" name="Flowchart: Terminator 13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39" name="Flowchart: Direct Access Storage 13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40" name="Group 140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41" name="Flowchart: Preparation 14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42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AEB3548" w14:textId="77777777" w:rsidR="001656AD" w:rsidRDefault="001656AD" w:rsidP="001656A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FC01A53" id="_x0000_s1272" style="width:509.25pt;height:84.9pt;mso-position-horizontal-relative:char;mso-position-vertical-relative:line" coordorigin="-1104" coordsize="64674,107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">
                <v:shape id="Rectangle: Diagonal Corners Rounded 1" o:spid="_x0000_s1273" style="position:absolute;left:-1104;top:2531;width:64673;height:825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59330;6467475,817369;6452880,825183;110815,825183;0,765853;0,7814;14595,0" o:connectangles="0,0,0,0,0,0,0,0,0" textboxrect="0,0,6435090,1533525"/>
                  <v:textbox>
                    <w:txbxContent>
                      <w:p w14:paraId="70A4FD30" w14:textId="77777777" w:rsidR="001656AD" w:rsidRPr="00453226" w:rsidRDefault="001656AD" w:rsidP="001656AD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4920C7B" w14:textId="77777777" w:rsidR="001656AD" w:rsidRPr="00004741" w:rsidRDefault="001656AD" w:rsidP="00355346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  <w:r w:rsidRPr="00004741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quy tắc tính đạo hàm hoặc Casio</w:t>
                        </w:r>
                      </w:p>
                      <w:p w14:paraId="71F58FD7" w14:textId="77777777" w:rsidR="001656AD" w:rsidRPr="00453226" w:rsidRDefault="001656AD" w:rsidP="001656AD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749C1E0B" w14:textId="77777777" w:rsidR="001656AD" w:rsidRPr="00453226" w:rsidRDefault="001656AD" w:rsidP="001656A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4397E6A" w14:textId="77777777" w:rsidR="001656AD" w:rsidRPr="00453226" w:rsidRDefault="001656AD" w:rsidP="001656AD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CB36A12" w14:textId="77777777" w:rsidR="001656AD" w:rsidRPr="00453226" w:rsidRDefault="001656AD" w:rsidP="001656AD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9F90BE8" w14:textId="77777777" w:rsidR="001656AD" w:rsidRPr="00453226" w:rsidRDefault="001656AD" w:rsidP="001656A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2989" o:spid="_x0000_s1274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">
                  <v:group id="Group 2124572990" o:spid="_x0000_s1275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">
                    <v:group id="Group 2124572991" o:spid="_x0000_s1276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cT/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">
                      <v:shape id="Rectangle: Single Corner Snipped 128" o:spid="_x0000_s1277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" path="m,l5384561,r223777,223777l5608338,447554,,447554,,xe" fillcolor="#efddf6 [663]" stroked="f" strokeweight="1.25pt">
                        <v:fill r:id="rId8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129" o:spid="_x0000_s1278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      <v:group id="Group 130" o:spid="_x0000_s1279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        <v:shape id="Arrow: Chevron 131" o:spid="_x0000_s1280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249CDA5" w14:textId="77777777" w:rsidR="001656AD" w:rsidRPr="00D13215" w:rsidRDefault="001656AD" w:rsidP="001656AD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D13215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Tính đạo hàm của hàm số tại một điểm</w:t>
                                  </w:r>
                                </w:p>
                                <w:p w14:paraId="6462F4CE" w14:textId="77777777" w:rsidR="001656AD" w:rsidRPr="00016CD7" w:rsidRDefault="001656AD" w:rsidP="001656A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32" o:spid="_x0000_s1281" style="position:absolute;left:16117;top:1043;width:2595;height:3696" coordorigin="16117,1043" coordsize="259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          <v:shape id="Freeform: Shape 133" o:spid="_x0000_s128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83" type="#_x0000_t202" style="position:absolute;left:16117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" filled="f" stroked="f">
                              <v:textbox>
                                <w:txbxContent>
                                  <w:p w14:paraId="64AF2B2F" w14:textId="77777777" w:rsidR="001656AD" w:rsidRDefault="001656AD" w:rsidP="001656A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36" o:spid="_x0000_s128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      <v:shape id="Freeform: Shape 137" o:spid="_x0000_s128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38" o:spid="_x0000_s128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39" o:spid="_x0000_s128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40" o:spid="_x0000_s1288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  <v:shape id="Flowchart: Preparation 141" o:spid="_x0000_s128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90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5AEB3548" w14:textId="77777777" w:rsidR="001656AD" w:rsidRDefault="001656AD" w:rsidP="001656A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DB1DA21" w14:textId="77777777" w:rsidR="001656AD" w:rsidRPr="00247168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B0A0207" w14:textId="77777777" w:rsidR="001656AD" w:rsidRPr="00247168" w:rsidRDefault="001656AD" w:rsidP="001656AD">
      <w:pPr>
        <w:spacing w:after="0" w:line="240" w:lineRule="auto"/>
        <w:rPr>
          <w:rFonts w:ascii="Chu Van 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247168">
        <w:rPr>
          <w:rFonts w:ascii="Chu Van An" w:hAnsi="Chu Van An" w:cs="Chu Van An"/>
          <w:sz w:val="24"/>
          <w:szCs w:val="24"/>
          <w:lang w:val="vi-VN"/>
        </w:rPr>
        <w:t xml:space="preserve">Tính đạo hàm của các hàm số tại các điểm </w:t>
      </w:r>
      <w:r w:rsidRPr="00247168">
        <w:rPr>
          <w:rFonts w:ascii="Chu Van An" w:eastAsia="Arial" w:hAnsi="Chu Van An" w:cs="Chu Van An"/>
          <w:position w:val="-12"/>
          <w:sz w:val="24"/>
          <w:szCs w:val="24"/>
          <w:lang w:val="vi-VN"/>
        </w:rPr>
        <w:object w:dxaOrig="255" w:dyaOrig="360" w14:anchorId="19734097">
          <v:shape id="_x0000_i2076" type="#_x0000_t75" style="width:12.75pt;height:18.75pt" o:ole="">
            <v:imagedata r:id="rId2189" o:title=""/>
          </v:shape>
          <o:OLEObject Type="Embed" ProgID="Equation.DSMT4" ShapeID="_x0000_i2076" DrawAspect="Content" ObjectID="_1690485723" r:id="rId2190"/>
        </w:object>
      </w:r>
      <w:r w:rsidRPr="00247168">
        <w:rPr>
          <w:rFonts w:ascii="Chu Van An" w:hAnsi="Chu Van An" w:cs="Chu Van An"/>
          <w:sz w:val="24"/>
          <w:szCs w:val="24"/>
          <w:lang w:val="vi-VN"/>
        </w:rPr>
        <w:t>được cho kèm theo</w:t>
      </w:r>
    </w:p>
    <w:p w14:paraId="19FC7873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>a).</w:t>
      </w:r>
      <w:r w:rsidRPr="00247168">
        <w:rPr>
          <w:rFonts w:ascii="Chu Van An" w:hAnsi="Chu Van An" w:cs="Chu Van An"/>
          <w:sz w:val="24"/>
          <w:szCs w:val="24"/>
          <w:lang w:val="en-SG"/>
        </w:rPr>
        <w:t xml:space="preserve"> </w:t>
      </w:r>
      <w:r w:rsidRPr="00247168">
        <w:rPr>
          <w:rFonts w:ascii="Chu Van An" w:eastAsia="Arial" w:hAnsi="Chu Van An" w:cs="Chu Van An"/>
          <w:position w:val="-12"/>
          <w:sz w:val="24"/>
          <w:szCs w:val="24"/>
          <w:lang w:val="vi-VN"/>
        </w:rPr>
        <w:object w:dxaOrig="2010" w:dyaOrig="375" w14:anchorId="75819E38">
          <v:shape id="_x0000_i2077" type="#_x0000_t75" style="width:100.5pt;height:18.75pt" o:ole="">
            <v:imagedata r:id="rId2191" o:title=""/>
          </v:shape>
          <o:OLEObject Type="Embed" ProgID="Equation.DSMT4" ShapeID="_x0000_i2077" DrawAspect="Content" ObjectID="_1690485724" r:id="rId2192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</w:t>
      </w:r>
      <w:r w:rsidRPr="00247168">
        <w:rPr>
          <w:rFonts w:ascii="Chu Van An" w:hAnsi="Chu Van An" w:cs="Chu Van An"/>
          <w:sz w:val="24"/>
          <w:szCs w:val="24"/>
        </w:rPr>
        <w:tab/>
      </w:r>
      <w:r w:rsidRPr="00247168">
        <w:rPr>
          <w:rFonts w:ascii="Chu Van An" w:hAnsi="Chu Van An" w:cs="Chu Van An"/>
          <w:sz w:val="24"/>
          <w:szCs w:val="24"/>
        </w:rPr>
        <w:tab/>
      </w:r>
      <w:r w:rsidRPr="00247168">
        <w:rPr>
          <w:rFonts w:ascii="Chu Van An" w:hAnsi="Chu Van An" w:cs="Chu Van An"/>
          <w:sz w:val="24"/>
          <w:szCs w:val="24"/>
        </w:rPr>
        <w:tab/>
        <w:t xml:space="preserve">b) </w:t>
      </w:r>
      <w:r w:rsidRPr="00247168">
        <w:rPr>
          <w:rFonts w:ascii="Chu Van An" w:eastAsia="Arial" w:hAnsi="Chu Van An" w:cs="Chu Van An"/>
          <w:position w:val="-12"/>
          <w:sz w:val="24"/>
          <w:szCs w:val="24"/>
          <w:lang w:val="vi-VN"/>
        </w:rPr>
        <w:object w:dxaOrig="2220" w:dyaOrig="375" w14:anchorId="089FC17C">
          <v:shape id="_x0000_i2078" type="#_x0000_t75" style="width:111pt;height:18.75pt" o:ole="">
            <v:imagedata r:id="rId2193" o:title=""/>
          </v:shape>
          <o:OLEObject Type="Embed" ProgID="Equation.DSMT4" ShapeID="_x0000_i2078" DrawAspect="Content" ObjectID="_1690485725" r:id="rId2194"/>
        </w:object>
      </w:r>
    </w:p>
    <w:p w14:paraId="05A58635" w14:textId="77777777" w:rsidR="001656AD" w:rsidRPr="00247168" w:rsidRDefault="001656AD" w:rsidP="001656AD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A1A5C19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  <w:lang w:val="en-SG"/>
        </w:rPr>
        <w:t>a).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335" w:dyaOrig="360" w14:anchorId="73CE5E54">
          <v:shape id="_x0000_i2079" type="#_x0000_t75" style="width:66.75pt;height:18.75pt" o:ole="">
            <v:imagedata r:id="rId2195" o:title=""/>
          </v:shape>
          <o:OLEObject Type="Embed" ProgID="Equation.DSMT4" ShapeID="_x0000_i2079" DrawAspect="Content" ObjectID="_1690485726" r:id="rId2196"/>
        </w:object>
      </w:r>
    </w:p>
    <w:p w14:paraId="204BF171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340" w:dyaOrig="405" w14:anchorId="4F05A3C4">
          <v:shape id="_x0000_i2080" type="#_x0000_t75" style="width:117pt;height:20.25pt" o:ole="">
            <v:imagedata r:id="rId2197" o:title=""/>
          </v:shape>
          <o:OLEObject Type="Embed" ProgID="Equation.DSMT4" ShapeID="_x0000_i2080" DrawAspect="Content" ObjectID="_1690485727" r:id="rId2198"/>
        </w:object>
      </w:r>
      <w:r w:rsidRPr="00247168">
        <w:rPr>
          <w:rFonts w:ascii="Chu Van An" w:hAnsi="Chu Van An" w:cs="Chu Van An"/>
          <w:sz w:val="24"/>
          <w:szCs w:val="24"/>
        </w:rPr>
        <w:t>.</w:t>
      </w:r>
    </w:p>
    <w:p w14:paraId="1C7A4509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b). 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575" w:dyaOrig="360" w14:anchorId="26687BBC">
          <v:shape id="_x0000_i2081" type="#_x0000_t75" style="width:78.75pt;height:18.75pt" o:ole="">
            <v:imagedata r:id="rId2199" o:title=""/>
          </v:shape>
          <o:OLEObject Type="Embed" ProgID="Equation.DSMT4" ShapeID="_x0000_i2081" DrawAspect="Content" ObjectID="_1690485728" r:id="rId2200"/>
        </w:object>
      </w:r>
    </w:p>
    <w:p w14:paraId="19B71A9A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265" w:dyaOrig="405" w14:anchorId="115F937F">
          <v:shape id="_x0000_i2082" type="#_x0000_t75" style="width:113.25pt;height:20.25pt" o:ole="">
            <v:imagedata r:id="rId2201" o:title=""/>
          </v:shape>
          <o:OLEObject Type="Embed" ProgID="Equation.DSMT4" ShapeID="_x0000_i2082" DrawAspect="Content" ObjectID="_1690485729" r:id="rId2202"/>
        </w:object>
      </w:r>
      <w:r w:rsidRPr="00247168">
        <w:rPr>
          <w:rFonts w:ascii="Chu Van An" w:hAnsi="Chu Van An" w:cs="Chu Van An"/>
          <w:sz w:val="24"/>
          <w:szCs w:val="24"/>
        </w:rPr>
        <w:t>.</w:t>
      </w:r>
    </w:p>
    <w:p w14:paraId="20843F7E" w14:textId="77777777" w:rsidR="001656AD" w:rsidRPr="00247168" w:rsidRDefault="001656AD" w:rsidP="001656AD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 xml:space="preserve">Câu 2: </w:t>
      </w:r>
      <w:r w:rsidRPr="00247168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247168"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1710" w:dyaOrig="495" w14:anchorId="1AAA2B75">
          <v:shape id="_x0000_i2083" type="#_x0000_t75" style="width:85.5pt;height:24.75pt" o:ole="">
            <v:imagedata r:id="rId2203" o:title=""/>
          </v:shape>
          <o:OLEObject Type="Embed" ProgID="Equation.DSMT4" ShapeID="_x0000_i2083" DrawAspect="Content" ObjectID="_1690485730" r:id="rId2204"/>
        </w:object>
      </w:r>
      <w:r w:rsidRPr="00247168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247168">
        <w:rPr>
          <w:rFonts w:ascii="Chu Van An" w:hAnsi="Chu Van An" w:cs="Chu Van An"/>
          <w:sz w:val="24"/>
          <w:szCs w:val="24"/>
        </w:rPr>
        <w:t xml:space="preserve">Tính </w:t>
      </w:r>
      <w:r w:rsidRPr="00247168">
        <w:rPr>
          <w:rFonts w:ascii="Chu Van An" w:hAnsi="Chu Van An" w:cs="Chu Van An"/>
          <w:sz w:val="24"/>
          <w:szCs w:val="24"/>
          <w:lang w:val="vi-VN"/>
        </w:rPr>
        <w:t xml:space="preserve">Giá trị </w:t>
      </w:r>
      <w:r w:rsidRPr="00247168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585" w:dyaOrig="405" w14:anchorId="0D51E373">
          <v:shape id="_x0000_i2084" type="#_x0000_t75" style="width:29.25pt;height:20.25pt" o:ole="">
            <v:imagedata r:id="rId2205" o:title=""/>
          </v:shape>
          <o:OLEObject Type="Embed" ProgID="Equation.DSMT4" ShapeID="_x0000_i2084" DrawAspect="Content" ObjectID="_1690485731" r:id="rId2206"/>
        </w:object>
      </w:r>
    </w:p>
    <w:p w14:paraId="0C848B6F" w14:textId="77777777" w:rsidR="001656AD" w:rsidRPr="00247168" w:rsidRDefault="001656AD" w:rsidP="001656AD">
      <w:pPr>
        <w:tabs>
          <w:tab w:val="left" w:pos="2268"/>
        </w:tabs>
        <w:spacing w:before="200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3E5DFD0" w14:textId="77777777" w:rsidR="001656AD" w:rsidRPr="00247168" w:rsidRDefault="001656AD" w:rsidP="00355346">
      <w:pPr>
        <w:pStyle w:val="ListParagraph"/>
        <w:numPr>
          <w:ilvl w:val="0"/>
          <w:numId w:val="16"/>
        </w:numPr>
        <w:spacing w:line="240" w:lineRule="auto"/>
        <w:rPr>
          <w:rFonts w:ascii="Chu Van An" w:eastAsia="Times New Roman" w:hAnsi="Chu Van An" w:cs="Chu Van An"/>
          <w:sz w:val="24"/>
          <w:szCs w:val="24"/>
          <w:lang w:val="vi-VN" w:eastAsia="vi-VN"/>
        </w:rPr>
      </w:pPr>
      <w:r w:rsidRPr="00247168">
        <w:rPr>
          <w:rFonts w:ascii="Chu Van An" w:hAnsi="Chu Van An" w:cs="Chu Van An"/>
          <w:b/>
          <w:i/>
          <w:sz w:val="24"/>
          <w:szCs w:val="24"/>
          <w:lang w:val="vi-VN"/>
        </w:rPr>
        <w:t>Cách 1</w:t>
      </w:r>
      <w:r w:rsidRPr="00247168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247168"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5460" w:dyaOrig="540" w14:anchorId="198F723F">
          <v:shape id="_x0000_i2085" type="#_x0000_t75" style="width:273pt;height:27pt" o:ole="">
            <v:imagedata r:id="rId2207" o:title=""/>
          </v:shape>
          <o:OLEObject Type="Embed" ProgID="Equation.DSMT4" ShapeID="_x0000_i2085" DrawAspect="Content" ObjectID="_1690485732" r:id="rId2208"/>
        </w:object>
      </w:r>
    </w:p>
    <w:p w14:paraId="34C81B22" w14:textId="77777777" w:rsidR="001656AD" w:rsidRPr="00247168" w:rsidRDefault="001656AD" w:rsidP="00355346">
      <w:pPr>
        <w:pStyle w:val="ListParagraph"/>
        <w:numPr>
          <w:ilvl w:val="0"/>
          <w:numId w:val="16"/>
        </w:numPr>
        <w:spacing w:line="240" w:lineRule="auto"/>
        <w:rPr>
          <w:rFonts w:ascii="Chu Van An" w:eastAsia="Calibri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i/>
          <w:sz w:val="24"/>
          <w:szCs w:val="24"/>
          <w:lang w:val="vi-VN"/>
        </w:rPr>
        <w:t>Cách 2</w:t>
      </w:r>
      <w:r w:rsidRPr="00247168">
        <w:rPr>
          <w:rFonts w:ascii="Chu Van An" w:hAnsi="Chu Van An" w:cs="Chu Van An"/>
          <w:sz w:val="24"/>
          <w:szCs w:val="24"/>
          <w:lang w:val="vi-VN"/>
        </w:rPr>
        <w:t>: Sử dụng MTCT</w:t>
      </w:r>
    </w:p>
    <w:p w14:paraId="7BC5C8C1" w14:textId="77777777" w:rsidR="001656AD" w:rsidRPr="00247168" w:rsidRDefault="001656AD" w:rsidP="001656A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sz w:val="24"/>
          <w:szCs w:val="24"/>
          <w:lang w:val="vi-VN"/>
        </w:rPr>
        <w:t xml:space="preserve">Nhập vào màn hình: </w:t>
      </w:r>
      <w:r w:rsidRPr="00247168">
        <w:rPr>
          <w:rFonts w:ascii="Chu Van An" w:hAnsi="Chu Van An" w:cs="Chu Van An"/>
          <w:noProof/>
          <w:sz w:val="24"/>
          <w:szCs w:val="24"/>
          <w:bdr w:val="single" w:sz="4" w:space="0" w:color="auto" w:frame="1"/>
        </w:rPr>
        <w:drawing>
          <wp:inline distT="0" distB="0" distL="0" distR="0" wp14:anchorId="48E8EBD8" wp14:editId="2AACA40C">
            <wp:extent cx="1400175" cy="495300"/>
            <wp:effectExtent l="0" t="0" r="9525" b="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39969" w14:textId="77777777" w:rsidR="001656AD" w:rsidRPr="00247168" w:rsidRDefault="001656AD" w:rsidP="001656AD">
      <w:pPr>
        <w:spacing w:line="240" w:lineRule="auto"/>
        <w:ind w:left="272" w:firstLine="720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i/>
          <w:sz w:val="24"/>
          <w:szCs w:val="24"/>
          <w:lang w:val="vi-VN"/>
        </w:rPr>
        <w:t>Nhận xét</w:t>
      </w:r>
      <w:r w:rsidRPr="00247168">
        <w:rPr>
          <w:rFonts w:ascii="Chu Van An" w:hAnsi="Chu Van An" w:cs="Chu Van An"/>
          <w:sz w:val="24"/>
          <w:szCs w:val="24"/>
          <w:lang w:val="vi-VN"/>
        </w:rPr>
        <w:t xml:space="preserve">: Bằng cách 2 ta có thể tính nhanh chóng đạo hàm tại một điểm xác định </w:t>
      </w:r>
      <w:r w:rsidRPr="00247168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615" w:dyaOrig="360" w14:anchorId="2F1E8898">
          <v:shape id="_x0000_i2086" type="#_x0000_t75" style="width:30.75pt;height:18.75pt" o:ole="">
            <v:imagedata r:id="rId2210" o:title=""/>
          </v:shape>
          <o:OLEObject Type="Embed" ProgID="Equation.DSMT4" ShapeID="_x0000_i2086" DrawAspect="Content" ObjectID="_1690485733" r:id="rId2211"/>
        </w:object>
      </w:r>
    </w:p>
    <w:p w14:paraId="1E113061" w14:textId="77777777" w:rsidR="001656AD" w:rsidRPr="00247168" w:rsidRDefault="001656AD" w:rsidP="001656AD">
      <w:pPr>
        <w:tabs>
          <w:tab w:val="left" w:pos="360"/>
        </w:tabs>
        <w:spacing w:line="240" w:lineRule="auto"/>
        <w:ind w:left="-720" w:firstLine="720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hàm số </w:t>
      </w:r>
      <w:r w:rsidRPr="00247168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1305" w:dyaOrig="675" w14:anchorId="416B016A">
          <v:shape id="_x0000_i2087" type="#_x0000_t75" style="width:65.25pt;height:33.75pt" o:ole="">
            <v:imagedata r:id="rId2212" o:title=""/>
          </v:shape>
          <o:OLEObject Type="Embed" ProgID="Equation.DSMT4" ShapeID="_x0000_i2087" DrawAspect="Content" ObjectID="_1690485734" r:id="rId2213"/>
        </w:object>
      </w:r>
      <w:r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Tính giá trị</w:t>
      </w:r>
      <w:r w:rsidRPr="00247168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00" w:dyaOrig="405" w14:anchorId="41222350">
          <v:shape id="_x0000_i2088" type="#_x0000_t75" style="width:30pt;height:20.25pt" o:ole="">
            <v:imagedata r:id="rId2214" o:title=""/>
          </v:shape>
          <o:OLEObject Type="Embed" ProgID="Equation.DSMT4" ShapeID="_x0000_i2088" DrawAspect="Content" ObjectID="_1690485735" r:id="rId2215"/>
        </w:object>
      </w:r>
      <w:r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</w:t>
      </w:r>
    </w:p>
    <w:p w14:paraId="1479CDFC" w14:textId="77777777" w:rsidR="001656AD" w:rsidRPr="00247168" w:rsidRDefault="001656AD" w:rsidP="001656AD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1FE000BC" w14:textId="77777777" w:rsidR="001656AD" w:rsidRPr="00247168" w:rsidRDefault="001656AD" w:rsidP="001656AD">
      <w:pPr>
        <w:spacing w:after="0" w:line="240" w:lineRule="auto"/>
        <w:ind w:left="992"/>
        <w:rPr>
          <w:rFonts w:ascii="Chu Van An" w:eastAsia="Arial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247168">
        <w:rPr>
          <w:rFonts w:ascii="Chu Van An" w:eastAsia="Arial" w:hAnsi="Chu Van An" w:cs="Chu Van An"/>
          <w:position w:val="-52"/>
          <w:sz w:val="24"/>
          <w:szCs w:val="24"/>
          <w:lang w:val="vi-VN"/>
        </w:rPr>
        <w:object w:dxaOrig="3705" w:dyaOrig="1245" w14:anchorId="55B18BCD">
          <v:shape id="_x0000_i2089" type="#_x0000_t75" style="width:185.25pt;height:62.25pt" o:ole="">
            <v:imagedata r:id="rId2216" o:title=""/>
          </v:shape>
          <o:OLEObject Type="Embed" ProgID="Equation.DSMT4" ShapeID="_x0000_i2089" DrawAspect="Content" ObjectID="_1690485736" r:id="rId2217"/>
        </w:object>
      </w:r>
    </w:p>
    <w:p w14:paraId="6F88EB02" w14:textId="77777777" w:rsidR="001656AD" w:rsidRPr="00247168" w:rsidRDefault="001656AD" w:rsidP="001656AD">
      <w:pPr>
        <w:spacing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fr-FR"/>
        </w:rPr>
      </w:pP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1305" w:dyaOrig="615" w14:anchorId="174D2C37">
          <v:shape id="_x0000_i2090" type="#_x0000_t75" style="width:65.25pt;height:30.75pt" o:ole="">
            <v:imagedata r:id="rId2218" o:title=""/>
          </v:shape>
          <o:OLEObject Type="Embed" ProgID="Equation.DSMT4" ShapeID="_x0000_i2090" DrawAspect="Content" ObjectID="_1690485737" r:id="rId2219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.</w:t>
      </w:r>
    </w:p>
    <w:p w14:paraId="72ACAD33" w14:textId="77777777" w:rsidR="001656AD" w:rsidRPr="00247168" w:rsidRDefault="001656AD" w:rsidP="001656AD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4: </w:t>
      </w:r>
      <w:r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hàm số </w:t>
      </w:r>
      <w:r w:rsidRPr="00247168">
        <w:rPr>
          <w:rFonts w:ascii="Chu Van An" w:hAnsi="Chu Van An" w:cs="Chu Van An"/>
          <w:position w:val="-14"/>
          <w:sz w:val="24"/>
          <w:szCs w:val="24"/>
          <w:lang w:val="vi-VN"/>
        </w:rPr>
        <w:object w:dxaOrig="585" w:dyaOrig="405" w14:anchorId="06A5ED4F">
          <v:shape id="_x0000_i2091" type="#_x0000_t75" style="width:29.25pt;height:20.25pt" o:ole="">
            <v:imagedata r:id="rId2220" o:title=""/>
          </v:shape>
          <o:OLEObject Type="Embed" ProgID="Equation.DSMT4" ShapeID="_x0000_i2091" DrawAspect="Content" ObjectID="_1690485738" r:id="rId2221"/>
        </w:object>
      </w:r>
      <w:r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xác định trên </w:t>
      </w:r>
      <w:r w:rsidRPr="00247168">
        <w:rPr>
          <w:rFonts w:ascii="Chu Van An" w:hAnsi="Chu Van An" w:cs="Chu Van An"/>
          <w:position w:val="-4"/>
          <w:sz w:val="24"/>
          <w:szCs w:val="24"/>
          <w:lang w:val="vi-VN"/>
        </w:rPr>
        <w:object w:dxaOrig="255" w:dyaOrig="255" w14:anchorId="268DB370">
          <v:shape id="_x0000_i2092" type="#_x0000_t75" style="width:12.75pt;height:12.75pt" o:ole="">
            <v:imagedata r:id="rId2222" o:title=""/>
          </v:shape>
          <o:OLEObject Type="Embed" ProgID="Equation.DSMT4" ShapeID="_x0000_i2092" DrawAspect="Content" ObjectID="_1690485739" r:id="rId2223"/>
        </w:object>
      </w:r>
      <w:r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bởi </w:t>
      </w:r>
      <w:r w:rsidRPr="00247168">
        <w:rPr>
          <w:rFonts w:ascii="Chu Van An" w:hAnsi="Chu Van An" w:cs="Chu Van An"/>
          <w:position w:val="-14"/>
          <w:sz w:val="24"/>
          <w:szCs w:val="24"/>
          <w:lang w:val="vi-VN"/>
        </w:rPr>
        <w:object w:dxaOrig="1215" w:dyaOrig="465" w14:anchorId="25298AF5">
          <v:shape id="_x0000_i2093" type="#_x0000_t75" style="width:60.75pt;height:23.25pt" o:ole="">
            <v:imagedata r:id="rId2224" o:title=""/>
          </v:shape>
          <o:OLEObject Type="Embed" ProgID="Equation.DSMT4" ShapeID="_x0000_i2093" DrawAspect="Content" ObjectID="_1690485740" r:id="rId2225"/>
        </w:object>
      </w:r>
      <w:r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. Giá trị </w:t>
      </w:r>
      <w:r w:rsidRPr="00247168">
        <w:rPr>
          <w:rFonts w:ascii="Chu Van An" w:hAnsi="Chu Van An" w:cs="Chu Van An"/>
          <w:position w:val="-14"/>
          <w:sz w:val="24"/>
          <w:szCs w:val="24"/>
          <w:lang w:val="vi-VN"/>
        </w:rPr>
        <w:object w:dxaOrig="615" w:dyaOrig="405" w14:anchorId="45C4A67B">
          <v:shape id="_x0000_i2094" type="#_x0000_t75" style="width:30.75pt;height:20.25pt" o:ole="">
            <v:imagedata r:id="rId2226" o:title=""/>
          </v:shape>
          <o:OLEObject Type="Embed" ProgID="Equation.DSMT4" ShapeID="_x0000_i2094" DrawAspect="Content" ObjectID="_1690485741" r:id="rId2227"/>
        </w:object>
      </w:r>
      <w:r w:rsidRPr="0024716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bằng</w:t>
      </w:r>
    </w:p>
    <w:p w14:paraId="657D78EF" w14:textId="77777777" w:rsidR="001656AD" w:rsidRPr="00247168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199548F6" w14:textId="77777777" w:rsidR="001656AD" w:rsidRPr="00247168" w:rsidRDefault="001656AD" w:rsidP="001656AD">
      <w:pPr>
        <w:spacing w:after="0" w:line="240" w:lineRule="auto"/>
        <w:ind w:left="992"/>
        <w:rPr>
          <w:rFonts w:ascii="Chu Van An" w:eastAsia="Arial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iCs/>
          <w:color w:val="0000CC"/>
          <w:sz w:val="24"/>
          <w:szCs w:val="24"/>
          <w:lang w:val="fr-FR"/>
        </w:rPr>
        <w:sym w:font="Wingdings" w:char="F09F"/>
      </w:r>
      <w:r w:rsidRPr="00247168">
        <w:rPr>
          <w:rFonts w:ascii="Chu Van An" w:hAnsi="Chu Van An" w:cs="Chu Van An"/>
          <w:b/>
          <w:i/>
          <w:sz w:val="24"/>
          <w:szCs w:val="24"/>
          <w:lang w:val="fr-FR"/>
        </w:rPr>
        <w:t>Cách 1 :</w:t>
      </w:r>
      <w:r w:rsidRPr="00247168">
        <w:rPr>
          <w:rFonts w:ascii="Chu Van An" w:hAnsi="Chu Van An" w:cs="Chu Van An"/>
          <w:sz w:val="24"/>
          <w:szCs w:val="24"/>
          <w:lang w:val="fr-FR"/>
        </w:rPr>
        <w:t xml:space="preserve"> Ta có : </w:t>
      </w:r>
      <w:r w:rsidRPr="00247168">
        <w:rPr>
          <w:rFonts w:ascii="Chu Van An" w:eastAsia="Arial" w:hAnsi="Chu Van An" w:cs="Chu Van An"/>
          <w:position w:val="-30"/>
          <w:sz w:val="24"/>
          <w:szCs w:val="24"/>
          <w:lang w:val="vi-VN"/>
        </w:rPr>
        <w:object w:dxaOrig="1335" w:dyaOrig="675" w14:anchorId="24338F7B">
          <v:shape id="_x0000_i2095" type="#_x0000_t75" style="width:66.75pt;height:33.75pt" o:ole="">
            <v:imagedata r:id="rId2228" o:title=""/>
          </v:shape>
          <o:OLEObject Type="Embed" ProgID="Equation.DSMT4" ShapeID="_x0000_i2095" DrawAspect="Content" ObjectID="_1690485742" r:id="rId2229"/>
        </w:object>
      </w:r>
    </w:p>
    <w:p w14:paraId="0F1CBA92" w14:textId="77777777" w:rsidR="001656AD" w:rsidRPr="00247168" w:rsidRDefault="001656AD" w:rsidP="001656AD">
      <w:pPr>
        <w:spacing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fr-FR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15" w:dyaOrig="405" w14:anchorId="69143082">
          <v:shape id="_x0000_i2096" type="#_x0000_t75" style="width:45.75pt;height:20.25pt" o:ole="">
            <v:imagedata r:id="rId2230" o:title=""/>
          </v:shape>
          <o:OLEObject Type="Embed" ProgID="Equation.DSMT4" ShapeID="_x0000_i2096" DrawAspect="Content" ObjectID="_1690485743" r:id="rId2231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 xml:space="preserve"> không xác định tại </w:t>
      </w:r>
      <w:r w:rsidRPr="00247168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4695C85D">
          <v:shape id="_x0000_i2097" type="#_x0000_t75" style="width:28.5pt;height:14.25pt" o:ole="">
            <v:imagedata r:id="rId2232" o:title=""/>
          </v:shape>
          <o:OLEObject Type="Embed" ProgID="Equation.DSMT4" ShapeID="_x0000_i2097" DrawAspect="Content" ObjectID="_1690485744" r:id="rId2233"/>
        </w:object>
      </w:r>
    </w:p>
    <w:p w14:paraId="5C2E252A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15" w:dyaOrig="405" w14:anchorId="7B346927">
          <v:shape id="_x0000_i2098" type="#_x0000_t75" style="width:45.75pt;height:20.25pt" o:ole="">
            <v:imagedata r:id="rId2234" o:title=""/>
          </v:shape>
          <o:OLEObject Type="Embed" ProgID="Equation.DSMT4" ShapeID="_x0000_i2098" DrawAspect="Content" ObjectID="_1690485745" r:id="rId2235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 xml:space="preserve"> không có đạo hàm tại </w:t>
      </w:r>
      <w:r w:rsidRPr="00247168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24B3076A">
          <v:shape id="_x0000_i2099" type="#_x0000_t75" style="width:28.5pt;height:14.25pt" o:ole="">
            <v:imagedata r:id="rId2236" o:title=""/>
          </v:shape>
          <o:OLEObject Type="Embed" ProgID="Equation.DSMT4" ShapeID="_x0000_i2099" DrawAspect="Content" ObjectID="_1690485746" r:id="rId2237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.</w:t>
      </w:r>
    </w:p>
    <w:p w14:paraId="7154A9F3" w14:textId="77777777" w:rsidR="001656AD" w:rsidRPr="00247168" w:rsidRDefault="001656AD" w:rsidP="001656A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iCs/>
          <w:color w:val="0000CC"/>
          <w:sz w:val="24"/>
          <w:szCs w:val="24"/>
          <w:lang w:val="fr-FR"/>
        </w:rPr>
        <w:sym w:font="Wingdings" w:char="F09F"/>
      </w:r>
      <w:r w:rsidRPr="00247168">
        <w:rPr>
          <w:rFonts w:ascii="Chu Van An" w:hAnsi="Chu Van An" w:cs="Chu Van An"/>
          <w:b/>
          <w:i/>
          <w:sz w:val="24"/>
          <w:szCs w:val="24"/>
          <w:lang w:val="fr-FR"/>
        </w:rPr>
        <w:t>Cách 2</w:t>
      </w:r>
      <w:r w:rsidRPr="00247168">
        <w:rPr>
          <w:rFonts w:ascii="Chu Van An" w:hAnsi="Chu Van An" w:cs="Chu Van An"/>
          <w:sz w:val="24"/>
          <w:szCs w:val="24"/>
          <w:lang w:val="fr-FR"/>
        </w:rPr>
        <w:t>: Sử dụng MTCT thì kết quả là màn hình hiển thị thông báo “Math ERROR” và không tính được.</w:t>
      </w:r>
    </w:p>
    <w:p w14:paraId="5808CC7B" w14:textId="77777777" w:rsidR="001656AD" w:rsidRPr="00247168" w:rsidRDefault="001656AD" w:rsidP="001656AD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5: </w:t>
      </w:r>
      <w:r w:rsidRPr="00247168">
        <w:rPr>
          <w:rFonts w:ascii="Chu Van An" w:hAnsi="Chu Van An" w:cs="Chu Van An"/>
          <w:sz w:val="24"/>
          <w:szCs w:val="24"/>
          <w:lang w:val="pt-BR"/>
        </w:rPr>
        <w:t xml:space="preserve">Đạo hàm của hàm số </w:t>
      </w:r>
      <w:r w:rsidRPr="00247168">
        <w:rPr>
          <w:rFonts w:ascii="Chu Van An" w:hAnsi="Chu Van An" w:cs="Chu Van An"/>
          <w:position w:val="-16"/>
          <w:sz w:val="24"/>
          <w:szCs w:val="24"/>
          <w:lang w:val="pt-BR"/>
        </w:rPr>
        <w:object w:dxaOrig="1605" w:dyaOrig="480" w14:anchorId="033025EF">
          <v:shape id="_x0000_i2100" type="#_x0000_t75" style="width:80.25pt;height:24pt" o:ole="">
            <v:imagedata r:id="rId2238" o:title=""/>
          </v:shape>
          <o:OLEObject Type="Embed" ProgID="Equation.DSMT4" ShapeID="_x0000_i2100" DrawAspect="Content" ObjectID="_1690485747" r:id="rId2239"/>
        </w:object>
      </w:r>
      <w:r w:rsidRPr="00247168">
        <w:rPr>
          <w:rFonts w:ascii="Chu Van An" w:hAnsi="Chu Van An" w:cs="Chu Van An"/>
          <w:sz w:val="24"/>
          <w:szCs w:val="24"/>
          <w:lang w:val="pt-BR"/>
        </w:rPr>
        <w:t xml:space="preserve"> tại điểm </w:t>
      </w:r>
      <w:r w:rsidRPr="00247168">
        <w:rPr>
          <w:rFonts w:ascii="Chu Van An" w:hAnsi="Chu Van An" w:cs="Chu Van An"/>
          <w:position w:val="-6"/>
          <w:sz w:val="24"/>
          <w:szCs w:val="24"/>
          <w:lang w:val="pt-BR"/>
        </w:rPr>
        <w:object w:dxaOrig="675" w:dyaOrig="285" w14:anchorId="692BECAE">
          <v:shape id="_x0000_i2101" type="#_x0000_t75" style="width:33.75pt;height:14.25pt" o:ole="">
            <v:imagedata r:id="rId2240" o:title=""/>
          </v:shape>
          <o:OLEObject Type="Embed" ProgID="Equation.DSMT4" ShapeID="_x0000_i2101" DrawAspect="Content" ObjectID="_1690485748" r:id="rId2241"/>
        </w:object>
      </w:r>
      <w:r w:rsidRPr="00247168">
        <w:rPr>
          <w:rFonts w:ascii="Chu Van An" w:hAnsi="Chu Van An" w:cs="Chu Van An"/>
          <w:sz w:val="24"/>
          <w:szCs w:val="24"/>
          <w:lang w:val="pt-BR"/>
        </w:rPr>
        <w:t xml:space="preserve"> là</w:t>
      </w:r>
    </w:p>
    <w:p w14:paraId="6499789A" w14:textId="77777777" w:rsidR="001656AD" w:rsidRPr="00247168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EB497B1" w14:textId="77777777" w:rsidR="001656AD" w:rsidRPr="00247168" w:rsidRDefault="001656AD" w:rsidP="001656AD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sz w:val="24"/>
          <w:szCs w:val="24"/>
          <w:lang w:val="fr-FR"/>
        </w:rPr>
        <w:tab/>
        <w:t xml:space="preserve">Ta có : </w:t>
      </w:r>
      <w:r w:rsidRPr="00247168">
        <w:rPr>
          <w:rFonts w:ascii="Chu Van An" w:hAnsi="Chu Van An" w:cs="Chu Van An"/>
          <w:position w:val="-16"/>
          <w:sz w:val="24"/>
          <w:szCs w:val="24"/>
          <w:lang w:val="fr-FR"/>
        </w:rPr>
        <w:object w:dxaOrig="3525" w:dyaOrig="540" w14:anchorId="5523CB85">
          <v:shape id="_x0000_i2102" type="#_x0000_t75" style="width:175.5pt;height:27pt" o:ole="">
            <v:imagedata r:id="rId2242" o:title=""/>
          </v:shape>
          <o:OLEObject Type="Embed" ProgID="Equation.DSMT4" ShapeID="_x0000_i2102" DrawAspect="Content" ObjectID="_1690485749" r:id="rId2243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 xml:space="preserve"> </w:t>
      </w:r>
    </w:p>
    <w:p w14:paraId="212C42C9" w14:textId="77777777" w:rsidR="001656AD" w:rsidRPr="00247168" w:rsidRDefault="001656AD" w:rsidP="001656AD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eastAsia="Calibri" w:hAnsi="Chu Van An" w:cs="Chu Van An"/>
          <w:sz w:val="24"/>
          <w:szCs w:val="24"/>
          <w:lang w:val="fr-FR"/>
        </w:rPr>
        <w:tab/>
      </w:r>
      <w:r w:rsidRPr="00247168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1605" w:dyaOrig="405" w14:anchorId="594384E8">
          <v:shape id="_x0000_i2103" type="#_x0000_t75" style="width:80.25pt;height:20.25pt" o:ole="">
            <v:imagedata r:id="rId2244" o:title=""/>
          </v:shape>
          <o:OLEObject Type="Embed" ProgID="Equation.DSMT4" ShapeID="_x0000_i2103" DrawAspect="Content" ObjectID="_1690485750" r:id="rId2245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.</w:t>
      </w:r>
    </w:p>
    <w:p w14:paraId="3A0AD8A2" w14:textId="77777777" w:rsidR="001656AD" w:rsidRPr="00247168" w:rsidRDefault="001656AD" w:rsidP="001656AD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6: </w:t>
      </w:r>
      <w:r w:rsidRPr="00247168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247168">
        <w:rPr>
          <w:rFonts w:ascii="Chu Van An" w:hAnsi="Chu Van An" w:cs="Chu Van An"/>
          <w:position w:val="-24"/>
          <w:sz w:val="24"/>
          <w:szCs w:val="24"/>
        </w:rPr>
        <w:object w:dxaOrig="1815" w:dyaOrig="660" w14:anchorId="0E4E9F16">
          <v:shape id="_x0000_i2104" type="#_x0000_t75" style="width:90.75pt;height:33pt" o:ole="">
            <v:imagedata r:id="rId2246" o:title=""/>
          </v:shape>
          <o:OLEObject Type="Embed" ProgID="Equation.DSMT4" ShapeID="_x0000_i2104" DrawAspect="Content" ObjectID="_1690485751" r:id="rId2247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. Tính</w:t>
      </w:r>
      <w:r w:rsidRPr="00247168">
        <w:rPr>
          <w:rFonts w:ascii="Chu Van An" w:hAnsi="Chu Van An" w:cs="Chu Van An"/>
          <w:position w:val="-14"/>
          <w:sz w:val="24"/>
          <w:szCs w:val="24"/>
        </w:rPr>
        <w:object w:dxaOrig="765" w:dyaOrig="405" w14:anchorId="7939CA8F">
          <v:shape id="_x0000_i2105" type="#_x0000_t75" style="width:38.25pt;height:20.25pt" o:ole="">
            <v:imagedata r:id="rId2248" o:title=""/>
          </v:shape>
          <o:OLEObject Type="Embed" ProgID="Equation.DSMT4" ShapeID="_x0000_i2105" DrawAspect="Content" ObjectID="_1690485752" r:id="rId2249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bằng ?</w:t>
      </w:r>
    </w:p>
    <w:p w14:paraId="4D25A0DB" w14:textId="77777777" w:rsidR="001656AD" w:rsidRPr="00247168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798E1E0" w14:textId="77777777" w:rsidR="001656AD" w:rsidRPr="00247168" w:rsidRDefault="001656AD" w:rsidP="001656AD">
      <w:pPr>
        <w:tabs>
          <w:tab w:val="num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  <w:lang w:val="fr-FR"/>
        </w:rPr>
        <w:tab/>
        <w:t xml:space="preserve">Ta có: </w:t>
      </w:r>
      <w:r w:rsidRPr="00247168">
        <w:rPr>
          <w:rFonts w:ascii="Chu Van An" w:hAnsi="Chu Van An" w:cs="Chu Van An"/>
          <w:position w:val="-24"/>
          <w:sz w:val="24"/>
          <w:szCs w:val="24"/>
        </w:rPr>
        <w:object w:dxaOrig="1815" w:dyaOrig="660" w14:anchorId="391CB94D">
          <v:shape id="_x0000_i2106" type="#_x0000_t75" style="width:90.75pt;height:33pt" o:ole="">
            <v:imagedata r:id="rId2250" o:title=""/>
          </v:shape>
          <o:OLEObject Type="Embed" ProgID="Equation.DSMT4" ShapeID="_x0000_i2106" DrawAspect="Content" ObjectID="_1690485753" r:id="rId2251"/>
        </w:object>
      </w:r>
      <w:r w:rsidRPr="00247168">
        <w:rPr>
          <w:rFonts w:ascii="Chu Van An" w:hAnsi="Chu Van An" w:cs="Chu Van An"/>
          <w:position w:val="-24"/>
          <w:sz w:val="24"/>
          <w:szCs w:val="24"/>
        </w:rPr>
        <w:object w:dxaOrig="1335" w:dyaOrig="615" w14:anchorId="1DFD8170">
          <v:shape id="_x0000_i2107" type="#_x0000_t75" style="width:66.75pt;height:30.75pt" o:ole="">
            <v:imagedata r:id="rId2252" o:title=""/>
          </v:shape>
          <o:OLEObject Type="Embed" ProgID="Equation.DSMT4" ShapeID="_x0000_i2107" DrawAspect="Content" ObjectID="_1690485754" r:id="rId2253"/>
        </w:object>
      </w:r>
      <w:r w:rsidRPr="00247168">
        <w:rPr>
          <w:rFonts w:ascii="Chu Van An" w:hAnsi="Chu Van An" w:cs="Chu Van An"/>
          <w:position w:val="-36"/>
          <w:sz w:val="24"/>
          <w:szCs w:val="24"/>
        </w:rPr>
        <w:object w:dxaOrig="2175" w:dyaOrig="735" w14:anchorId="215B5D96">
          <v:shape id="_x0000_i2108" type="#_x0000_t75" style="width:108.75pt;height:36.75pt" o:ole="">
            <v:imagedata r:id="rId2254" o:title=""/>
          </v:shape>
          <o:OLEObject Type="Embed" ProgID="Equation.DSMT4" ShapeID="_x0000_i2108" DrawAspect="Content" ObjectID="_1690485755" r:id="rId2255"/>
        </w:object>
      </w:r>
      <w:r w:rsidRPr="00247168">
        <w:rPr>
          <w:rFonts w:ascii="Chu Van An" w:hAnsi="Chu Van An" w:cs="Chu Van An"/>
          <w:position w:val="-14"/>
          <w:sz w:val="24"/>
          <w:szCs w:val="24"/>
        </w:rPr>
        <w:object w:dxaOrig="1395" w:dyaOrig="405" w14:anchorId="49220A4D">
          <v:shape id="_x0000_i2109" type="#_x0000_t75" style="width:70.5pt;height:20.25pt" o:ole="">
            <v:imagedata r:id="rId2256" o:title=""/>
          </v:shape>
          <o:OLEObject Type="Embed" ProgID="Equation.DSMT4" ShapeID="_x0000_i2109" DrawAspect="Content" ObjectID="_1690485756" r:id="rId2257"/>
        </w:object>
      </w:r>
      <w:r w:rsidRPr="00247168">
        <w:rPr>
          <w:rFonts w:ascii="Chu Van An" w:hAnsi="Chu Van An" w:cs="Chu Van An"/>
          <w:sz w:val="24"/>
          <w:szCs w:val="24"/>
          <w:lang w:val="fr-FR"/>
        </w:rPr>
        <w:t>.</w:t>
      </w:r>
    </w:p>
    <w:p w14:paraId="7F1E32ED" w14:textId="77777777" w:rsidR="001656AD" w:rsidRPr="00247168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2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665"/>
        <w:gridCol w:w="4962"/>
      </w:tblGrid>
      <w:tr w:rsidR="001656AD" w:rsidRPr="00247168" w14:paraId="729D43D2" w14:textId="77777777" w:rsidTr="002135F8">
        <w:tc>
          <w:tcPr>
            <w:tcW w:w="5665" w:type="dxa"/>
            <w:shd w:val="clear" w:color="auto" w:fill="auto"/>
          </w:tcPr>
          <w:p w14:paraId="4494A529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lastRenderedPageBreak/>
              <w:t>Câu 1:</w:t>
            </w:r>
            <w:r w:rsidRPr="00247168">
              <w:rPr>
                <w:rFonts w:ascii="Chu Van An" w:hAnsi="Chu Van An" w:cs="Chu Van An"/>
              </w:rPr>
              <w:t xml:space="preserve">Cho hai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990" w:dyaOrig="615" w14:anchorId="39F1F866">
                <v:shape id="_x0000_i2110" type="#_x0000_t75" style="width:49.5pt;height:30.75pt" o:ole="">
                  <v:imagedata r:id="rId2258" o:title=""/>
                </v:shape>
                <o:OLEObject Type="Embed" ProgID="Equation.DSMT4" ShapeID="_x0000_i2110" DrawAspect="Content" ObjectID="_1690485757" r:id="rId2259"/>
              </w:object>
            </w:r>
            <w:r w:rsidRPr="00247168">
              <w:rPr>
                <w:rFonts w:ascii="Chu Van An" w:hAnsi="Chu Van An" w:cs="Chu Van An"/>
              </w:rPr>
              <w:t xml:space="preserve">. Đạo hàm của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85" w:dyaOrig="405" w14:anchorId="12D34563">
                <v:shape id="_x0000_i2111" type="#_x0000_t75" style="width:29.25pt;height:20.25pt" o:ole="">
                  <v:imagedata r:id="rId2260" o:title=""/>
                </v:shape>
                <o:OLEObject Type="Embed" ProgID="Equation.DSMT4" ShapeID="_x0000_i2111" DrawAspect="Content" ObjectID="_1690485758" r:id="rId2261"/>
              </w:object>
            </w:r>
            <w:r w:rsidRPr="00247168">
              <w:rPr>
                <w:rFonts w:ascii="Chu Van An" w:hAnsi="Chu Van An" w:cs="Chu Van An"/>
              </w:rPr>
              <w:t xml:space="preserve">tại </w:t>
            </w:r>
            <w:r w:rsidRPr="00247168">
              <w:rPr>
                <w:rFonts w:ascii="Chu Van An" w:eastAsia="Times New Roman" w:hAnsi="Chu Van An" w:cs="Chu Van An"/>
                <w:position w:val="-12"/>
              </w:rPr>
              <w:object w:dxaOrig="825" w:dyaOrig="405" w14:anchorId="4E19A2C2">
                <v:shape id="_x0000_i2112" type="#_x0000_t75" style="width:41.25pt;height:20.25pt" o:ole="">
                  <v:imagedata r:id="rId2262" o:title=""/>
                </v:shape>
                <o:OLEObject Type="Embed" ProgID="Equation.DSMT4" ShapeID="_x0000_i2112" DrawAspect="Content" ObjectID="_1690485759" r:id="rId2263"/>
              </w:object>
            </w:r>
            <w:r w:rsidRPr="00247168">
              <w:rPr>
                <w:rFonts w:ascii="Chu Van An" w:hAnsi="Chu Van An" w:cs="Chu Van An"/>
              </w:rPr>
              <w:t>là</w:t>
            </w:r>
          </w:p>
          <w:p w14:paraId="1590E180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240" w:dyaOrig="615" w14:anchorId="4885C45E">
                <v:shape id="_x0000_i2113" type="#_x0000_t75" style="width:12pt;height:30.75pt" o:ole="">
                  <v:imagedata r:id="rId2264" o:title=""/>
                </v:shape>
                <o:OLEObject Type="Embed" ProgID="Equation.DSMT4" ShapeID="_x0000_i2113" DrawAspect="Content" ObjectID="_1690485760" r:id="rId2265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405" w:dyaOrig="615" w14:anchorId="4ECB2676">
                <v:shape id="_x0000_i2114" type="#_x0000_t75" style="width:20.25pt;height:30.75pt" o:ole="">
                  <v:imagedata r:id="rId2266" o:title=""/>
                </v:shape>
                <o:OLEObject Type="Embed" ProgID="Equation.DSMT4" ShapeID="_x0000_i2114" DrawAspect="Content" ObjectID="_1690485761" r:id="rId226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420" w:dyaOrig="645" w14:anchorId="628F4E50">
                <v:shape id="_x0000_i2115" type="#_x0000_t75" style="width:21pt;height:33pt" o:ole="">
                  <v:imagedata r:id="rId2268" o:title=""/>
                </v:shape>
                <o:OLEObject Type="Embed" ProgID="Equation.DSMT4" ShapeID="_x0000_i2115" DrawAspect="Content" ObjectID="_1690485762" r:id="rId2269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585" w:dyaOrig="645" w14:anchorId="2EBC3DE9">
                <v:shape id="_x0000_i2116" type="#_x0000_t75" style="width:29.25pt;height:33pt" o:ole="">
                  <v:imagedata r:id="rId2270" o:title=""/>
                </v:shape>
                <o:OLEObject Type="Embed" ProgID="Equation.DSMT4" ShapeID="_x0000_i2116" DrawAspect="Content" ObjectID="_1690485763" r:id="rId2271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7227A98A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769FFC41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223506A0" w14:textId="77777777" w:rsidTr="002135F8">
        <w:tc>
          <w:tcPr>
            <w:tcW w:w="5665" w:type="dxa"/>
            <w:shd w:val="clear" w:color="auto" w:fill="auto"/>
          </w:tcPr>
          <w:p w14:paraId="163FB306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990" w:dyaOrig="630" w14:anchorId="069FEE3D">
                <v:shape id="_x0000_i2117" type="#_x0000_t75" style="width:49.5pt;height:31.5pt" o:ole="">
                  <v:imagedata r:id="rId2272" o:title=""/>
                </v:shape>
                <o:OLEObject Type="Embed" ProgID="Equation.DSMT4" ShapeID="_x0000_i2117" DrawAspect="Content" ObjectID="_1690485764" r:id="rId2273"/>
              </w:object>
            </w:r>
            <w:r w:rsidRPr="00247168">
              <w:rPr>
                <w:rFonts w:ascii="Chu Van An" w:hAnsi="Chu Van An" w:cs="Chu Van An"/>
              </w:rPr>
              <w:t xml:space="preserve"> xác định trên khoảng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810" w:dyaOrig="390" w14:anchorId="40833E6D">
                <v:shape id="_x0000_i2118" type="#_x0000_t75" style="width:40.5pt;height:19.5pt" o:ole="">
                  <v:imagedata r:id="rId2274" o:title=""/>
                </v:shape>
                <o:OLEObject Type="Embed" ProgID="Equation.DSMT4" ShapeID="_x0000_i2118" DrawAspect="Content" ObjectID="_1690485765" r:id="rId2275"/>
              </w:object>
            </w:r>
            <w:r w:rsidRPr="00247168">
              <w:rPr>
                <w:rFonts w:ascii="Chu Van An" w:hAnsi="Chu Van An" w:cs="Chu Van An"/>
              </w:rPr>
              <w:t xml:space="preserve">. Đạo hàm của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70" w:dyaOrig="390" w14:anchorId="05FEB225">
                <v:shape id="_x0000_i2119" type="#_x0000_t75" style="width:28.5pt;height:19.5pt" o:ole="">
                  <v:imagedata r:id="rId2276" o:title=""/>
                </v:shape>
                <o:OLEObject Type="Embed" ProgID="Equation.DSMT4" ShapeID="_x0000_i2119" DrawAspect="Content" ObjectID="_1690485766" r:id="rId2277"/>
              </w:object>
            </w:r>
            <w:r w:rsidRPr="00247168">
              <w:rPr>
                <w:rFonts w:ascii="Chu Van An" w:hAnsi="Chu Van An" w:cs="Chu Van An"/>
              </w:rPr>
              <w:t xml:space="preserve"> tại </w:t>
            </w:r>
            <w:r w:rsidRPr="00247168">
              <w:rPr>
                <w:rFonts w:ascii="Chu Van An" w:eastAsia="Times New Roman" w:hAnsi="Chu Van An" w:cs="Chu Van An"/>
                <w:position w:val="-12"/>
              </w:rPr>
              <w:object w:dxaOrig="810" w:dyaOrig="390" w14:anchorId="1704E10D">
                <v:shape id="_x0000_i2120" type="#_x0000_t75" style="width:40.5pt;height:19.5pt" o:ole="">
                  <v:imagedata r:id="rId2278" o:title=""/>
                </v:shape>
                <o:OLEObject Type="Embed" ProgID="Equation.DSMT4" ShapeID="_x0000_i2120" DrawAspect="Content" ObjectID="_1690485767" r:id="rId2279"/>
              </w:object>
            </w:r>
            <w:r w:rsidRPr="00247168">
              <w:rPr>
                <w:rFonts w:ascii="Chu Van An" w:hAnsi="Chu Van An" w:cs="Chu Van An"/>
              </w:rPr>
              <w:t xml:space="preserve"> là:</w:t>
            </w:r>
          </w:p>
          <w:p w14:paraId="24C397AB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240" w:dyaOrig="630" w14:anchorId="313A7EA0">
                <v:shape id="_x0000_i2121" type="#_x0000_t75" style="width:12pt;height:31.5pt" o:ole="">
                  <v:imagedata r:id="rId2280" o:title=""/>
                </v:shape>
                <o:OLEObject Type="Embed" ProgID="Equation.DSMT4" ShapeID="_x0000_i2121" DrawAspect="Content" ObjectID="_1690485768" r:id="rId2281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420" w:dyaOrig="630" w14:anchorId="2C187DDE">
                <v:shape id="_x0000_i2122" type="#_x0000_t75" style="width:21pt;height:31.5pt" o:ole="">
                  <v:imagedata r:id="rId2282" o:title=""/>
                </v:shape>
                <o:OLEObject Type="Embed" ProgID="Equation.DSMT4" ShapeID="_x0000_i2122" DrawAspect="Content" ObjectID="_1690485769" r:id="rId2283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420" w:dyaOrig="630" w14:anchorId="42A17AE6">
                <v:shape id="_x0000_i2123" type="#_x0000_t75" style="width:21pt;height:31.5pt" o:ole="">
                  <v:imagedata r:id="rId2284" o:title=""/>
                </v:shape>
                <o:OLEObject Type="Embed" ProgID="Equation.DSMT4" ShapeID="_x0000_i2123" DrawAspect="Content" ObjectID="_1690485770" r:id="rId2285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570" w:dyaOrig="630" w14:anchorId="47F4ADCF">
                <v:shape id="_x0000_i2124" type="#_x0000_t75" style="width:28.5pt;height:31.5pt" o:ole="">
                  <v:imagedata r:id="rId2286" o:title=""/>
                </v:shape>
                <o:OLEObject Type="Embed" ProgID="Equation.DSMT4" ShapeID="_x0000_i2124" DrawAspect="Content" ObjectID="_1690485771" r:id="rId2287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7E9E2E38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156015E7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2BE31940" w14:textId="77777777" w:rsidTr="002135F8">
        <w:tc>
          <w:tcPr>
            <w:tcW w:w="5665" w:type="dxa"/>
            <w:shd w:val="clear" w:color="auto" w:fill="auto"/>
          </w:tcPr>
          <w:p w14:paraId="674BFB71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080" w:dyaOrig="360" w14:anchorId="10BCB964">
                <v:shape id="_x0000_i2125" type="#_x0000_t75" style="width:54.75pt;height:18.75pt" o:ole="">
                  <v:imagedata r:id="rId2288" o:title=""/>
                </v:shape>
                <o:OLEObject Type="Embed" ProgID="Equation.DSMT4" ShapeID="_x0000_i2125" DrawAspect="Content" ObjectID="_1690485772" r:id="rId2289"/>
              </w:object>
            </w:r>
            <w:r w:rsidRPr="00247168">
              <w:rPr>
                <w:rFonts w:ascii="Chu Van An" w:hAnsi="Chu Van An" w:cs="Chu Van An"/>
              </w:rPr>
              <w:t xml:space="preserve">. Khi đó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720" w:dyaOrig="405" w14:anchorId="3320E6FA">
                <v:shape id="_x0000_i2126" type="#_x0000_t75" style="width:36pt;height:20.25pt" o:ole="">
                  <v:imagedata r:id="rId2290" o:title=""/>
                </v:shape>
                <o:OLEObject Type="Embed" ProgID="Equation.DSMT4" ShapeID="_x0000_i2126" DrawAspect="Content" ObjectID="_1690485773" r:id="rId2291"/>
              </w:object>
            </w:r>
            <w:r w:rsidRPr="00247168">
              <w:rPr>
                <w:rFonts w:ascii="Chu Van An" w:hAnsi="Chu Van An" w:cs="Chu Van An"/>
              </w:rPr>
              <w:t xml:space="preserve"> bằng</w:t>
            </w:r>
          </w:p>
          <w:p w14:paraId="68FA1DA7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10" w:dyaOrig="285" w14:anchorId="1049E0C3">
                <v:shape id="_x0000_i2127" type="#_x0000_t75" style="width:11.25pt;height:14.25pt" o:ole="">
                  <v:imagedata r:id="rId2292" o:title=""/>
                </v:shape>
                <o:OLEObject Type="Embed" ProgID="Equation.DSMT4" ShapeID="_x0000_i2127" DrawAspect="Content" ObjectID="_1690485774" r:id="rId2293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315" w:dyaOrig="285" w14:anchorId="7D404771">
                <v:shape id="_x0000_i2128" type="#_x0000_t75" style="width:15.75pt;height:14.25pt" o:ole="">
                  <v:imagedata r:id="rId2294" o:title=""/>
                </v:shape>
                <o:OLEObject Type="Embed" ProgID="Equation.DSMT4" ShapeID="_x0000_i2128" DrawAspect="Content" ObjectID="_1690485775" r:id="rId2295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315" w:dyaOrig="255" w14:anchorId="2601B981">
                <v:shape id="_x0000_i2129" type="#_x0000_t75" style="width:15.75pt;height:12.75pt" o:ole="">
                  <v:imagedata r:id="rId2296" o:title=""/>
                </v:shape>
                <o:OLEObject Type="Embed" ProgID="Equation.DSMT4" ShapeID="_x0000_i2129" DrawAspect="Content" ObjectID="_1690485776" r:id="rId229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80" w:dyaOrig="285" w14:anchorId="2B3662A8">
                <v:shape id="_x0000_i2130" type="#_x0000_t75" style="width:9pt;height:14.25pt" o:ole="">
                  <v:imagedata r:id="rId2298" o:title=""/>
                </v:shape>
                <o:OLEObject Type="Embed" ProgID="Equation.DSMT4" ShapeID="_x0000_i2130" DrawAspect="Content" ObjectID="_1690485777" r:id="rId2299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E507651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4FD7FBC8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49E24E9C" w14:textId="77777777" w:rsidTr="002135F8">
        <w:tc>
          <w:tcPr>
            <w:tcW w:w="5665" w:type="dxa"/>
            <w:shd w:val="clear" w:color="auto" w:fill="auto"/>
          </w:tcPr>
          <w:p w14:paraId="424C6DD0" w14:textId="77777777" w:rsidR="001656AD" w:rsidRPr="00247168" w:rsidRDefault="001656AD" w:rsidP="002135F8">
            <w:pPr>
              <w:contextualSpacing/>
              <w:mirrorIndents/>
              <w:rPr>
                <w:rFonts w:ascii="Chu Van An" w:eastAsia="Calibri" w:hAnsi="Chu Van An" w:cs="Chu Van An"/>
                <w:b/>
              </w:rPr>
            </w:pPr>
            <w:r w:rsidRPr="00247168">
              <w:rPr>
                <w:rFonts w:ascii="Chu Van An" w:eastAsia="Calibri" w:hAnsi="Chu Van An" w:cs="Chu Van An"/>
                <w:b/>
                <w:color w:val="0000FF"/>
              </w:rPr>
              <w:t>Câu 4: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2865" w:dyaOrig="615" w14:anchorId="607383DF">
                <v:shape id="_x0000_i2131" type="#_x0000_t75" style="width:143.25pt;height:30.75pt" o:ole="">
                  <v:imagedata r:id="rId2300" o:title=""/>
                </v:shape>
                <o:OLEObject Type="Embed" ProgID="Equation.DSMT4" ShapeID="_x0000_i2131" DrawAspect="Content" ObjectID="_1690485778" r:id="rId2301"/>
              </w:object>
            </w:r>
            <w:r w:rsidRPr="00247168">
              <w:rPr>
                <w:rFonts w:ascii="Chu Van An" w:hAnsi="Chu Van An" w:cs="Chu Van An"/>
              </w:rPr>
              <w:t xml:space="preserve">,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55" w:dyaOrig="210" w14:anchorId="4A96EEBB">
                <v:shape id="_x0000_i2132" type="#_x0000_t75" style="width:12.75pt;height:11.25pt" o:ole="">
                  <v:imagedata r:id="rId2302" o:title=""/>
                </v:shape>
                <o:OLEObject Type="Embed" ProgID="Equation.DSMT4" ShapeID="_x0000_i2132" DrawAspect="Content" ObjectID="_1690485779" r:id="rId2303"/>
              </w:object>
            </w:r>
            <w:r w:rsidRPr="00247168">
              <w:rPr>
                <w:rFonts w:ascii="Chu Van An" w:hAnsi="Chu Van An" w:cs="Chu Van An"/>
              </w:rPr>
              <w:t xml:space="preserve"> là tham số. Tính </w:t>
            </w:r>
            <w:r w:rsidRPr="00247168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585" w:dyaOrig="405" w14:anchorId="1B516B48">
                <v:shape id="_x0000_i2133" type="#_x0000_t75" style="width:29.25pt;height:20.25pt" o:ole="">
                  <v:imagedata r:id="rId2304" o:title=""/>
                </v:shape>
                <o:OLEObject Type="Embed" ProgID="Equation.DSMT4" ShapeID="_x0000_i2133" DrawAspect="Content" ObjectID="_1690485780" r:id="rId230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091D9BEF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eastAsia="Calibri" w:hAnsi="Chu Van An" w:cs="Chu Van An"/>
                <w:b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1185" w:dyaOrig="330" w14:anchorId="1D8D597D">
                <v:shape id="_x0000_i2134" type="#_x0000_t75" style="width:59.25pt;height:16.5pt" o:ole="">
                  <v:imagedata r:id="rId2306" o:title=""/>
                </v:shape>
                <o:OLEObject Type="Embed" ProgID="Equation.DSMT4" ShapeID="_x0000_i2134" DrawAspect="Content" ObjectID="_1690485781" r:id="rId230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1350" w:dyaOrig="615" w14:anchorId="52AEC9F4">
                <v:shape id="_x0000_i2135" type="#_x0000_t75" style="width:67.5pt;height:30.75pt" o:ole="">
                  <v:imagedata r:id="rId2308" o:title=""/>
                </v:shape>
                <o:OLEObject Type="Embed" ProgID="Equation.DSMT4" ShapeID="_x0000_i2135" DrawAspect="Content" ObjectID="_1690485782" r:id="rId2309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FF3CB5B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705" w:dyaOrig="285" w14:anchorId="168682AA">
                <v:shape id="_x0000_i2136" type="#_x0000_t75" style="width:35.25pt;height:14.25pt" o:ole="">
                  <v:imagedata r:id="rId2310" o:title=""/>
                </v:shape>
                <o:OLEObject Type="Embed" ProgID="Equation.DSMT4" ShapeID="_x0000_i2136" DrawAspect="Content" ObjectID="_1690485783" r:id="rId2311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705" w:dyaOrig="285" w14:anchorId="414F7240">
                <v:shape id="_x0000_i2137" type="#_x0000_t75" style="width:35.25pt;height:14.25pt" o:ole="">
                  <v:imagedata r:id="rId2312" o:title=""/>
                </v:shape>
                <o:OLEObject Type="Embed" ProgID="Equation.DSMT4" ShapeID="_x0000_i2137" DrawAspect="Content" ObjectID="_1690485784" r:id="rId2313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6CD505A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1D9074EC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22F97948" w14:textId="77777777" w:rsidTr="002135F8">
        <w:tc>
          <w:tcPr>
            <w:tcW w:w="5665" w:type="dxa"/>
            <w:shd w:val="clear" w:color="auto" w:fill="auto"/>
          </w:tcPr>
          <w:p w14:paraId="09EE9E74" w14:textId="77777777" w:rsidR="001656AD" w:rsidRPr="00247168" w:rsidRDefault="001656AD" w:rsidP="002135F8">
            <w:pPr>
              <w:pStyle w:val="Normal0"/>
              <w:widowControl/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t>Câu 5:</w: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H</w:t>
            </w:r>
            <w:r w:rsidRPr="00247168">
              <w:rPr>
                <w:rFonts w:ascii="Chu Van An" w:hAnsi="Chu Van An" w:cs="Chu Van An"/>
                <w:sz w:val="22"/>
                <w:szCs w:val="22"/>
              </w:rPr>
              <w:t xml:space="preserve">àm số </w:t>
            </w:r>
            <w:r w:rsidRPr="00247168">
              <w:rPr>
                <w:rFonts w:ascii="Chu Van An" w:hAnsi="Chu Van An" w:cs="Chu Van An"/>
                <w:noProof/>
                <w:position w:val="-32"/>
                <w:sz w:val="22"/>
                <w:szCs w:val="22"/>
                <w:lang w:val="vi-VN"/>
              </w:rPr>
              <w:object w:dxaOrig="4095" w:dyaOrig="705" w14:anchorId="1FDEC776">
                <v:shape id="_x0000_i2138" type="#_x0000_t75" style="width:205.5pt;height:35.25pt" o:ole="">
                  <v:imagedata r:id="rId2314" o:title=""/>
                </v:shape>
                <o:OLEObject Type="Embed" ProgID="Equation.DSMT4" ShapeID="_x0000_i2138" DrawAspect="Content" ObjectID="_1690485785" r:id="rId2315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 xml:space="preserve">có đạo hàm tại </w:t>
            </w:r>
            <w:r w:rsidRPr="00247168">
              <w:rPr>
                <w:rFonts w:ascii="Chu Van An" w:hAnsi="Chu Van An" w:cs="Chu Van An"/>
                <w:noProof/>
                <w:position w:val="-12"/>
                <w:sz w:val="22"/>
                <w:szCs w:val="22"/>
              </w:rPr>
              <w:object w:dxaOrig="660" w:dyaOrig="360" w14:anchorId="4096B4E9">
                <v:shape id="_x0000_i2139" type="#_x0000_t75" style="width:33pt;height:18.75pt" o:ole="">
                  <v:imagedata r:id="rId2316" o:title=""/>
                </v:shape>
                <o:OLEObject Type="Embed" ProgID="Equation.DSMT4" ShapeID="_x0000_i2139" DrawAspect="Content" ObjectID="_1690485786" r:id="rId2317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bằng</w:t>
            </w:r>
          </w:p>
          <w:p w14:paraId="22416B36" w14:textId="77777777" w:rsidR="001656AD" w:rsidRPr="00247168" w:rsidRDefault="001656AD" w:rsidP="002135F8">
            <w:pPr>
              <w:pStyle w:val="Normal1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tab/>
              <w:t xml:space="preserve">A.  </w:t>
            </w:r>
            <w:r w:rsidRPr="00247168">
              <w:rPr>
                <w:rFonts w:ascii="Chu Van An" w:hAnsi="Chu Van An" w:cs="Chu Van An"/>
                <w:b/>
                <w:position w:val="-6"/>
                <w:sz w:val="22"/>
                <w:szCs w:val="22"/>
              </w:rPr>
              <w:object w:dxaOrig="180" w:dyaOrig="285" w14:anchorId="70A72D93">
                <v:shape id="_x0000_i2140" type="#_x0000_t75" style="width:9pt;height:14.25pt" o:ole="">
                  <v:imagedata r:id="rId2318" o:title=""/>
                </v:shape>
                <o:OLEObject Type="Embed" ProgID="Equation.DSMT4" ShapeID="_x0000_i2140" DrawAspect="Content" ObjectID="_1690485787" r:id="rId2319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tab/>
              <w:t xml:space="preserve">B.  </w:t>
            </w:r>
            <w:r w:rsidRPr="00247168">
              <w:rPr>
                <w:rFonts w:ascii="Chu Van An" w:hAnsi="Chu Van An" w:cs="Chu Van An"/>
                <w:b/>
                <w:position w:val="-6"/>
                <w:sz w:val="22"/>
                <w:szCs w:val="22"/>
              </w:rPr>
              <w:object w:dxaOrig="585" w:dyaOrig="285" w14:anchorId="588C65EC">
                <v:shape id="_x0000_i2141" type="#_x0000_t75" style="width:29.25pt;height:14.25pt" o:ole="">
                  <v:imagedata r:id="rId2320" o:title=""/>
                </v:shape>
                <o:OLEObject Type="Embed" ProgID="Equation.DSMT4" ShapeID="_x0000_i2141" DrawAspect="Content" ObjectID="_1690485788" r:id="rId2321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tab/>
              <w:t xml:space="preserve">C.  </w:t>
            </w:r>
            <w:r w:rsidRPr="00247168">
              <w:rPr>
                <w:rFonts w:ascii="Chu Van An" w:hAnsi="Chu Van An" w:cs="Chu Van An"/>
                <w:b/>
                <w:position w:val="-24"/>
                <w:sz w:val="22"/>
                <w:szCs w:val="22"/>
              </w:rPr>
              <w:object w:dxaOrig="615" w:dyaOrig="630" w14:anchorId="1D2F02F3">
                <v:shape id="_x0000_i2142" type="#_x0000_t75" style="width:30.75pt;height:31.5pt" o:ole="">
                  <v:imagedata r:id="rId2322" o:title=""/>
                </v:shape>
                <o:OLEObject Type="Embed" ProgID="Equation.DSMT4" ShapeID="_x0000_i2142" DrawAspect="Content" ObjectID="_1690485789" r:id="rId2323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tab/>
              <w:t xml:space="preserve">D.  </w:t>
            </w:r>
            <w:r w:rsidRPr="00247168">
              <w:rPr>
                <w:rFonts w:ascii="Chu Van An" w:hAnsi="Chu Van An" w:cs="Chu Van An"/>
                <w:b/>
                <w:position w:val="-24"/>
                <w:sz w:val="22"/>
                <w:szCs w:val="22"/>
              </w:rPr>
              <w:object w:dxaOrig="555" w:dyaOrig="630" w14:anchorId="2F90F38E">
                <v:shape id="_x0000_i2143" type="#_x0000_t75" style="width:27.75pt;height:31.5pt" o:ole="">
                  <v:imagedata r:id="rId2324" o:title=""/>
                </v:shape>
                <o:OLEObject Type="Embed" ProgID="Equation.DSMT4" ShapeID="_x0000_i2143" DrawAspect="Content" ObjectID="_1690485790" r:id="rId2325"/>
              </w:object>
            </w:r>
            <w:r w:rsidRPr="00247168">
              <w:rPr>
                <w:rFonts w:ascii="Chu Van An" w:hAnsi="Chu Van An" w:cs="Chu Van An"/>
                <w:sz w:val="22"/>
                <w:szCs w:val="22"/>
                <w:lang w:val="fr-FR"/>
              </w:rPr>
              <w:t>.</w:t>
            </w:r>
          </w:p>
          <w:p w14:paraId="42BAAA65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0E27ABE0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50BF94B5" w14:textId="77777777" w:rsidTr="002135F8">
        <w:tc>
          <w:tcPr>
            <w:tcW w:w="5665" w:type="dxa"/>
            <w:shd w:val="clear" w:color="auto" w:fill="auto"/>
          </w:tcPr>
          <w:p w14:paraId="57AE8EE1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6:</w:t>
            </w:r>
            <w:r w:rsidRPr="00247168">
              <w:rPr>
                <w:rFonts w:ascii="Chu Van An" w:hAnsi="Chu Van An" w:cs="Chu Van An"/>
              </w:rPr>
              <w:t xml:space="preserve">Hàm số nào sau đây có đạo hàm tại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25" w:dyaOrig="285" w14:anchorId="66DC48CE">
                <v:shape id="_x0000_i2144" type="#_x0000_t75" style="width:26.25pt;height:14.25pt" o:ole="">
                  <v:imagedata r:id="rId2326" o:title=""/>
                </v:shape>
                <o:OLEObject Type="Embed" ProgID="Equation.DSMT4" ShapeID="_x0000_i2144" DrawAspect="Content" ObjectID="_1690485791" r:id="rId2327"/>
              </w:object>
            </w:r>
            <w:r w:rsidRPr="00247168">
              <w:rPr>
                <w:rFonts w:ascii="Chu Van An" w:hAnsi="Chu Van An" w:cs="Chu Van An"/>
              </w:rPr>
              <w:t>?</w:t>
            </w:r>
          </w:p>
          <w:p w14:paraId="5EAC31C4" w14:textId="77777777" w:rsidR="001656AD" w:rsidRPr="00247168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position w:val="-24"/>
              </w:rPr>
              <w:object w:dxaOrig="945" w:dyaOrig="615" w14:anchorId="2BE1E5D9">
                <v:shape id="_x0000_i2145" type="#_x0000_t75" style="width:47.25pt;height:30.75pt" o:ole="">
                  <v:imagedata r:id="rId2328" o:title=""/>
                </v:shape>
                <o:OLEObject Type="Embed" ProgID="Equation.DSMT4" ShapeID="_x0000_i2145" DrawAspect="Content" ObjectID="_1690485792" r:id="rId2329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position w:val="-14"/>
              </w:rPr>
              <w:object w:dxaOrig="945" w:dyaOrig="405" w14:anchorId="143B7599">
                <v:shape id="_x0000_i2146" type="#_x0000_t75" style="width:47.25pt;height:20.25pt" o:ole="">
                  <v:imagedata r:id="rId2330" o:title=""/>
                </v:shape>
                <o:OLEObject Type="Embed" ProgID="Equation.DSMT4" ShapeID="_x0000_i2146" DrawAspect="Content" ObjectID="_1690485793" r:id="rId2331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0EFE18DA" w14:textId="77777777" w:rsidR="001656AD" w:rsidRPr="00247168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Calibri" w:hAnsi="Chu Van An" w:cs="Chu Van An"/>
                <w:position w:val="-10"/>
              </w:rPr>
              <w:object w:dxaOrig="1035" w:dyaOrig="375" w14:anchorId="481B3829">
                <v:shape id="_x0000_i2147" type="#_x0000_t75" style="width:51.75pt;height:18.75pt" o:ole="">
                  <v:imagedata r:id="rId2332" o:title=""/>
                </v:shape>
                <o:OLEObject Type="Embed" ProgID="Equation.DSMT4" ShapeID="_x0000_i2147" DrawAspect="Content" ObjectID="_1690485794" r:id="rId2333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position w:val="-24"/>
              </w:rPr>
              <w:object w:dxaOrig="900" w:dyaOrig="660" w14:anchorId="574664F8">
                <v:shape id="_x0000_i2148" type="#_x0000_t75" style="width:45pt;height:33pt" o:ole="">
                  <v:imagedata r:id="rId2334" o:title=""/>
                </v:shape>
                <o:OLEObject Type="Embed" ProgID="Equation.DSMT4" ShapeID="_x0000_i2148" DrawAspect="Content" ObjectID="_1690485795" r:id="rId2335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450C2535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7DFC3D10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096EFFF8" w14:textId="77777777" w:rsidTr="002135F8">
        <w:tc>
          <w:tcPr>
            <w:tcW w:w="5665" w:type="dxa"/>
            <w:shd w:val="clear" w:color="auto" w:fill="auto"/>
          </w:tcPr>
          <w:p w14:paraId="60B8D45F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395" w:dyaOrig="615" w14:anchorId="429C6366">
                <v:shape id="_x0000_i2149" type="#_x0000_t75" style="width:69.75pt;height:30.75pt" o:ole="">
                  <v:imagedata r:id="rId2336" o:title=""/>
                </v:shape>
                <o:OLEObject Type="Embed" ProgID="Equation.DSMT4" ShapeID="_x0000_i2149" DrawAspect="Content" ObjectID="_1690485796" r:id="rId2337"/>
              </w:object>
            </w:r>
            <w:r w:rsidRPr="00247168">
              <w:rPr>
                <w:rFonts w:ascii="Chu Van An" w:hAnsi="Chu Van An" w:cs="Chu Van An"/>
              </w:rPr>
              <w:t xml:space="preserve">. Giá trị của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55" w:dyaOrig="405" w14:anchorId="049E09B7">
                <v:shape id="_x0000_i2150" type="#_x0000_t75" style="width:27.75pt;height:20.25pt" o:ole="">
                  <v:imagedata r:id="rId2338" o:title=""/>
                </v:shape>
                <o:OLEObject Type="Embed" ProgID="Equation.DSMT4" ShapeID="_x0000_i2150" DrawAspect="Content" ObjectID="_1690485797" r:id="rId2339"/>
              </w:object>
            </w:r>
            <w:r w:rsidRPr="00247168">
              <w:rPr>
                <w:rFonts w:ascii="Chu Van An" w:hAnsi="Chu Van An" w:cs="Chu Van An"/>
              </w:rPr>
              <w:t>bằng</w:t>
            </w:r>
          </w:p>
          <w:p w14:paraId="2DB81A94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35" w:dyaOrig="255" w14:anchorId="3DE753CC">
                <v:shape id="_x0000_i2151" type="#_x0000_t75" style="width:6.75pt;height:12.75pt" o:ole="">
                  <v:imagedata r:id="rId2340" o:title=""/>
                </v:shape>
                <o:OLEObject Type="Embed" ProgID="Equation.DSMT4" ShapeID="_x0000_i2151" DrawAspect="Content" ObjectID="_1690485798" r:id="rId2341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80" w:dyaOrig="270" w14:anchorId="6E869A4A">
                <v:shape id="_x0000_i2152" type="#_x0000_t75" style="width:9pt;height:13.5pt" o:ole="">
                  <v:imagedata r:id="rId2342" o:title=""/>
                </v:shape>
                <o:OLEObject Type="Embed" ProgID="Equation.DSMT4" ShapeID="_x0000_i2152" DrawAspect="Content" ObjectID="_1690485799" r:id="rId2343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95" w:dyaOrig="255" w14:anchorId="3CD9F947">
                <v:shape id="_x0000_i2153" type="#_x0000_t75" style="width:9.75pt;height:12.75pt" o:ole="">
                  <v:imagedata r:id="rId2344" o:title=""/>
                </v:shape>
                <o:OLEObject Type="Embed" ProgID="Equation.DSMT4" ShapeID="_x0000_i2153" DrawAspect="Content" ObjectID="_1690485800" r:id="rId2345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95" w:dyaOrig="255" w14:anchorId="113CDDF4">
                <v:shape id="_x0000_i2154" type="#_x0000_t75" style="width:9.75pt;height:12.75pt" o:ole="">
                  <v:imagedata r:id="rId2346" o:title=""/>
                </v:shape>
                <o:OLEObject Type="Embed" ProgID="Equation.DSMT4" ShapeID="_x0000_i2154" DrawAspect="Content" ObjectID="_1690485801" r:id="rId2347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0AE05FFC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5CCEED35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60E2373A" w14:textId="77777777" w:rsidTr="002135F8">
        <w:tc>
          <w:tcPr>
            <w:tcW w:w="5665" w:type="dxa"/>
            <w:shd w:val="clear" w:color="auto" w:fill="auto"/>
          </w:tcPr>
          <w:p w14:paraId="025E8E49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lastRenderedPageBreak/>
              <w:t>Câu 8: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hai số hữu tỉ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10" w:dyaOrig="210" w14:anchorId="671BA637">
                <v:shape id="_x0000_i2155" type="#_x0000_t75" style="width:11.25pt;height:11.25pt" o:ole="">
                  <v:imagedata r:id="rId2348" o:title=""/>
                </v:shape>
                <o:OLEObject Type="Embed" ProgID="Equation.DSMT4" ShapeID="_x0000_i2155" DrawAspect="Content" ObjectID="_1690485802" r:id="rId2349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và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10" w:dyaOrig="285" w14:anchorId="2AC47E3F">
                <v:shape id="_x0000_i2156" type="#_x0000_t75" style="width:11.25pt;height:14.25pt" o:ole="">
                  <v:imagedata r:id="rId2350" o:title=""/>
                </v:shape>
                <o:OLEObject Type="Embed" ProgID="Equation.DSMT4" ShapeID="_x0000_i2156" DrawAspect="Content" ObjectID="_1690485803" r:id="rId2351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sao cho hàm số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1980" w:dyaOrig="375" w14:anchorId="4F2C10CD">
                <v:shape id="_x0000_i2157" type="#_x0000_t75" style="width:99pt;height:18.75pt" o:ole="">
                  <v:imagedata r:id="rId2352" o:title=""/>
                </v:shape>
                <o:OLEObject Type="Embed" ProgID="Equation.DSMT4" ShapeID="_x0000_i2157" DrawAspect="Content" ObjectID="_1690485804" r:id="rId2353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có đạo hàm tại điểm </w:t>
            </w:r>
            <w:r w:rsidRPr="00247168">
              <w:rPr>
                <w:rFonts w:ascii="Chu Van An" w:eastAsia="Times New Roman" w:hAnsi="Chu Van An" w:cs="Chu Van An"/>
                <w:position w:val="-12"/>
              </w:rPr>
              <w:object w:dxaOrig="630" w:dyaOrig="360" w14:anchorId="688D611C">
                <v:shape id="_x0000_i2158" type="#_x0000_t75" style="width:31.5pt;height:18.75pt" o:ole="">
                  <v:imagedata r:id="rId2354" o:title=""/>
                </v:shape>
                <o:OLEObject Type="Embed" ProgID="Equation.DSMT4" ShapeID="_x0000_i2158" DrawAspect="Content" ObjectID="_1690485805" r:id="rId235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là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725" w:dyaOrig="660" w14:anchorId="12D36ACE">
                <v:shape id="_x0000_i2159" type="#_x0000_t75" style="width:86.25pt;height:33pt" o:ole="">
                  <v:imagedata r:id="rId2356" o:title=""/>
                </v:shape>
                <o:OLEObject Type="Embed" ProgID="Equation.DSMT4" ShapeID="_x0000_i2159" DrawAspect="Content" ObjectID="_1690485806" r:id="rId2357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Khi đó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40" w:dyaOrig="285" w14:anchorId="53B52F6F">
                <v:shape id="_x0000_i2160" type="#_x0000_t75" style="width:27pt;height:14.25pt" o:ole="">
                  <v:imagedata r:id="rId2358" o:title=""/>
                </v:shape>
                <o:OLEObject Type="Embed" ProgID="Equation.DSMT4" ShapeID="_x0000_i2160" DrawAspect="Content" ObjectID="_1690485807" r:id="rId2359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bằng</w:t>
            </w:r>
          </w:p>
          <w:p w14:paraId="00853B0C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390" w:dyaOrig="630" w14:anchorId="68E9A3EB">
                <v:shape id="_x0000_i2161" type="#_x0000_t75" style="width:19.5pt;height:31.5pt" o:ole="">
                  <v:imagedata r:id="rId2360" o:title=""/>
                </v:shape>
                <o:OLEObject Type="Embed" ProgID="Equation.DSMT4" ShapeID="_x0000_i2161" DrawAspect="Content" ObjectID="_1690485808" r:id="rId2361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240" w:dyaOrig="630" w14:anchorId="66424C1B">
                <v:shape id="_x0000_i2162" type="#_x0000_t75" style="width:12pt;height:31.5pt" o:ole="">
                  <v:imagedata r:id="rId2362" o:title=""/>
                </v:shape>
                <o:OLEObject Type="Embed" ProgID="Equation.DSMT4" ShapeID="_x0000_i2162" DrawAspect="Content" ObjectID="_1690485809" r:id="rId2363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35" w:dyaOrig="255" w14:anchorId="186E8A91">
                <v:shape id="_x0000_i2163" type="#_x0000_t75" style="width:6.75pt;height:12.75pt" o:ole="">
                  <v:imagedata r:id="rId2364" o:title=""/>
                </v:shape>
                <o:OLEObject Type="Embed" ProgID="Equation.DSMT4" ShapeID="_x0000_i2163" DrawAspect="Content" ObjectID="_1690485810" r:id="rId2365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240" w:dyaOrig="630" w14:anchorId="63C69F96">
                <v:shape id="_x0000_i2164" type="#_x0000_t75" style="width:12pt;height:31.5pt" o:ole="">
                  <v:imagedata r:id="rId2366" o:title=""/>
                </v:shape>
                <o:OLEObject Type="Embed" ProgID="Equation.DSMT4" ShapeID="_x0000_i2164" DrawAspect="Content" ObjectID="_1690485811" r:id="rId2367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1236FB81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625B3A8E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298D9643" w14:textId="77777777" w:rsidTr="002135F8">
        <w:tc>
          <w:tcPr>
            <w:tcW w:w="5665" w:type="dxa"/>
            <w:shd w:val="clear" w:color="auto" w:fill="auto"/>
          </w:tcPr>
          <w:p w14:paraId="616D8FB9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9: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945" w:dyaOrig="615" w14:anchorId="55E51F33">
                <v:shape id="_x0000_i2165" type="#_x0000_t75" style="width:47.25pt;height:30.75pt" o:ole="">
                  <v:imagedata r:id="rId2368" o:title=""/>
                </v:shape>
                <o:OLEObject Type="Embed" ProgID="Equation.DSMT4" ShapeID="_x0000_i2165" DrawAspect="Content" ObjectID="_1690485812" r:id="rId2369"/>
              </w:object>
            </w:r>
            <w:r w:rsidRPr="00247168">
              <w:rPr>
                <w:rFonts w:ascii="Chu Van An" w:hAnsi="Chu Van An" w:cs="Chu Van An"/>
              </w:rPr>
              <w:t xml:space="preserve">. Tính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85" w:dyaOrig="405" w14:anchorId="51EABBF9">
                <v:shape id="_x0000_i2166" type="#_x0000_t75" style="width:29.25pt;height:20.25pt" o:ole="">
                  <v:imagedata r:id="rId2370" o:title=""/>
                </v:shape>
                <o:OLEObject Type="Embed" ProgID="Equation.DSMT4" ShapeID="_x0000_i2166" DrawAspect="Content" ObjectID="_1690485813" r:id="rId2371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32F9C60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240" w:dyaOrig="615" w14:anchorId="353A0E22">
                <v:shape id="_x0000_i2167" type="#_x0000_t75" style="width:12pt;height:30.75pt" o:ole="">
                  <v:imagedata r:id="rId2372" o:title=""/>
                </v:shape>
                <o:OLEObject Type="Embed" ProgID="Equation.DSMT4" ShapeID="_x0000_i2167" DrawAspect="Content" ObjectID="_1690485814" r:id="rId2373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405" w:dyaOrig="615" w14:anchorId="0F3CFD8E">
                <v:shape id="_x0000_i2168" type="#_x0000_t75" style="width:20.25pt;height:30.75pt" o:ole="">
                  <v:imagedata r:id="rId2374" o:title=""/>
                </v:shape>
                <o:OLEObject Type="Embed" ProgID="Equation.DSMT4" ShapeID="_x0000_i2168" DrawAspect="Content" ObjectID="_1690485815" r:id="rId2375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420" w:dyaOrig="630" w14:anchorId="31D7E3D7">
                <v:shape id="_x0000_i2169" type="#_x0000_t75" style="width:21pt;height:31.5pt" o:ole="">
                  <v:imagedata r:id="rId2376" o:title=""/>
                </v:shape>
                <o:OLEObject Type="Embed" ProgID="Equation.DSMT4" ShapeID="_x0000_i2169" DrawAspect="Content" ObjectID="_1690485816" r:id="rId237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225" w:dyaOrig="615" w14:anchorId="424C6BDF">
                <v:shape id="_x0000_i2170" type="#_x0000_t75" style="width:11.25pt;height:30.75pt" o:ole="">
                  <v:imagedata r:id="rId2378" o:title=""/>
                </v:shape>
                <o:OLEObject Type="Embed" ProgID="Equation.DSMT4" ShapeID="_x0000_i2170" DrawAspect="Content" ObjectID="_1690485817" r:id="rId2379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148EE57F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4906EBB7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6949EE35" w14:textId="77777777" w:rsidTr="002135F8">
        <w:tc>
          <w:tcPr>
            <w:tcW w:w="5665" w:type="dxa"/>
            <w:shd w:val="clear" w:color="auto" w:fill="auto"/>
          </w:tcPr>
          <w:p w14:paraId="37CA4675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247168">
              <w:rPr>
                <w:rFonts w:ascii="Chu Van An" w:hAnsi="Chu Van An" w:cs="Chu Van An"/>
              </w:rPr>
              <w:t xml:space="preserve">Cho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3870" w:dyaOrig="390" w14:anchorId="08D32FC5">
                <v:shape id="_x0000_i2171" type="#_x0000_t75" style="width:193.5pt;height:19.5pt" o:ole="">
                  <v:imagedata r:id="rId2380" o:title=""/>
                </v:shape>
                <o:OLEObject Type="Embed" ProgID="Equation.DSMT4" ShapeID="_x0000_i2171" DrawAspect="Content" ObjectID="_1690485818" r:id="rId2381"/>
              </w:object>
            </w:r>
            <w:r w:rsidRPr="00247168">
              <w:rPr>
                <w:rFonts w:ascii="Chu Van An" w:hAnsi="Chu Van An" w:cs="Chu Van An"/>
              </w:rPr>
              <w:t xml:space="preserve"> với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660" w:dyaOrig="330" w14:anchorId="28DC3F4E">
                <v:shape id="_x0000_i2172" type="#_x0000_t75" style="width:33pt;height:16.5pt" o:ole="">
                  <v:imagedata r:id="rId2382" o:title=""/>
                </v:shape>
                <o:OLEObject Type="Embed" ProgID="Equation.DSMT4" ShapeID="_x0000_i2172" DrawAspect="Content" ObjectID="_1690485819" r:id="rId2383"/>
              </w:object>
            </w:r>
            <w:r w:rsidRPr="00247168">
              <w:rPr>
                <w:rFonts w:ascii="Chu Van An" w:hAnsi="Chu Van An" w:cs="Chu Van An"/>
              </w:rPr>
              <w:t xml:space="preserve">. Tính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630" w:dyaOrig="390" w14:anchorId="247569A8">
                <v:shape id="_x0000_i2173" type="#_x0000_t75" style="width:31.5pt;height:19.5pt" o:ole="">
                  <v:imagedata r:id="rId2384" o:title=""/>
                </v:shape>
                <o:OLEObject Type="Embed" ProgID="Equation.DSMT4" ShapeID="_x0000_i2173" DrawAspect="Content" ObjectID="_1690485820" r:id="rId2385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65FDC03B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990" w:dyaOrig="390" w14:anchorId="47630F19">
                <v:shape id="_x0000_i2174" type="#_x0000_t75" style="width:49.5pt;height:19.5pt" o:ole="">
                  <v:imagedata r:id="rId2386" o:title=""/>
                </v:shape>
                <o:OLEObject Type="Embed" ProgID="Equation.DSMT4" ShapeID="_x0000_i2174" DrawAspect="Content" ObjectID="_1690485821" r:id="rId2387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990" w:dyaOrig="390" w14:anchorId="3E470D58">
                <v:shape id="_x0000_i2175" type="#_x0000_t75" style="width:49.5pt;height:19.5pt" o:ole="">
                  <v:imagedata r:id="rId2388" o:title=""/>
                </v:shape>
                <o:OLEObject Type="Embed" ProgID="Equation.DSMT4" ShapeID="_x0000_i2175" DrawAspect="Content" ObjectID="_1690485822" r:id="rId2389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52C48D72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050" w:dyaOrig="390" w14:anchorId="46D7CBF3">
                <v:shape id="_x0000_i2176" type="#_x0000_t75" style="width:52.5pt;height:19.5pt" o:ole="">
                  <v:imagedata r:id="rId2390" o:title=""/>
                </v:shape>
                <o:OLEObject Type="Embed" ProgID="Equation.DSMT4" ShapeID="_x0000_i2176" DrawAspect="Content" ObjectID="_1690485823" r:id="rId2391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1695" w:dyaOrig="645" w14:anchorId="5FB80117">
                <v:shape id="_x0000_i2177" type="#_x0000_t75" style="width:84.75pt;height:33pt" o:ole="">
                  <v:imagedata r:id="rId2392" o:title=""/>
                </v:shape>
                <o:OLEObject Type="Embed" ProgID="Equation.DSMT4" ShapeID="_x0000_i2177" DrawAspect="Content" ObjectID="_1690485824" r:id="rId2393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59732B79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3257B1BA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5EF0956E" w14:textId="77777777" w:rsidTr="002135F8">
        <w:tc>
          <w:tcPr>
            <w:tcW w:w="5665" w:type="dxa"/>
            <w:shd w:val="clear" w:color="auto" w:fill="auto"/>
          </w:tcPr>
          <w:p w14:paraId="54444596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11: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6"/>
              </w:rPr>
              <w:object w:dxaOrig="1725" w:dyaOrig="435" w14:anchorId="310ECB10">
                <v:shape id="_x0000_i2178" type="#_x0000_t75" style="width:86.25pt;height:21.75pt" o:ole="">
                  <v:imagedata r:id="rId2394" o:title=""/>
                </v:shape>
                <o:OLEObject Type="Embed" ProgID="Equation.DSMT4" ShapeID="_x0000_i2178" DrawAspect="Content" ObjectID="_1690485825" r:id="rId2395"/>
              </w:object>
            </w:r>
            <w:r w:rsidRPr="00247168">
              <w:rPr>
                <w:rFonts w:ascii="Chu Van An" w:hAnsi="Chu Van An" w:cs="Chu Van An"/>
              </w:rPr>
              <w:t xml:space="preserve">. Giá trị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70" w:dyaOrig="315" w14:anchorId="1F90FA62">
                <v:shape id="_x0000_i2179" type="#_x0000_t75" style="width:28.5pt;height:15.75pt" o:ole="">
                  <v:imagedata r:id="rId2396" o:title=""/>
                </v:shape>
                <o:OLEObject Type="Embed" ProgID="Equation.DSMT4" ShapeID="_x0000_i2179" DrawAspect="Content" ObjectID="_1690485826" r:id="rId2397"/>
              </w:object>
            </w:r>
            <w:r w:rsidRPr="00247168">
              <w:rPr>
                <w:rFonts w:ascii="Chu Van An" w:hAnsi="Chu Van An" w:cs="Chu Van An"/>
              </w:rPr>
              <w:t xml:space="preserve"> bằng</w:t>
            </w:r>
          </w:p>
          <w:p w14:paraId="5A2E7FA1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hAnsi="Chu Van An" w:cs="Chu Van An"/>
              </w:rPr>
              <w:t>92.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hAnsi="Chu Van An" w:cs="Chu Van An"/>
              </w:rPr>
              <w:t>94.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hAnsi="Chu Van An" w:cs="Chu Van An"/>
              </w:rPr>
              <w:t>90.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hAnsi="Chu Van An" w:cs="Chu Van An"/>
              </w:rPr>
              <w:t>96.</w:t>
            </w:r>
          </w:p>
          <w:p w14:paraId="44E33228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5B080D3C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37A449EC" w14:textId="77777777" w:rsidTr="002135F8">
        <w:tc>
          <w:tcPr>
            <w:tcW w:w="5665" w:type="dxa"/>
            <w:shd w:val="clear" w:color="auto" w:fill="auto"/>
          </w:tcPr>
          <w:p w14:paraId="4EA1869C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12:</w:t>
            </w:r>
            <w:r w:rsidRPr="00247168">
              <w:rPr>
                <w:rFonts w:ascii="Chu Van An" w:hAnsi="Chu Van An" w:cs="Chu Van An"/>
              </w:rPr>
              <w:t xml:space="preserve">Biết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425" w:dyaOrig="405" w14:anchorId="17E245B7">
                <v:shape id="_x0000_i2180" type="#_x0000_t75" style="width:71.25pt;height:20.25pt" o:ole="">
                  <v:imagedata r:id="rId2398" o:title=""/>
                </v:shape>
                <o:OLEObject Type="Embed" ProgID="Equation.DSMT4" ShapeID="_x0000_i2180" DrawAspect="Content" ObjectID="_1690485827" r:id="rId2399"/>
              </w:object>
            </w:r>
            <w:r w:rsidRPr="00247168">
              <w:rPr>
                <w:rFonts w:ascii="Chu Van An" w:hAnsi="Chu Van An" w:cs="Chu Van An"/>
              </w:rPr>
              <w:t xml:space="preserve"> có đạo hàm bằng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80" w:dyaOrig="285" w14:anchorId="5E99353A">
                <v:shape id="_x0000_i2181" type="#_x0000_t75" style="width:9pt;height:14.25pt" o:ole="">
                  <v:imagedata r:id="rId2400" o:title=""/>
                </v:shape>
                <o:OLEObject Type="Embed" ProgID="Equation.DSMT4" ShapeID="_x0000_i2181" DrawAspect="Content" ObjectID="_1690485828" r:id="rId2401"/>
              </w:object>
            </w:r>
            <w:r w:rsidRPr="00247168">
              <w:rPr>
                <w:rFonts w:ascii="Chu Van An" w:hAnsi="Chu Van An" w:cs="Chu Van An"/>
              </w:rPr>
              <w:t xml:space="preserve">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25" w:dyaOrig="285" w14:anchorId="369BD14E">
                <v:shape id="_x0000_i2182" type="#_x0000_t75" style="width:26.25pt;height:14.25pt" o:ole="">
                  <v:imagedata r:id="rId2402" o:title=""/>
                </v:shape>
                <o:OLEObject Type="Embed" ProgID="Equation.DSMT4" ShapeID="_x0000_i2182" DrawAspect="Content" ObjectID="_1690485829" r:id="rId2403"/>
              </w:object>
            </w:r>
            <w:r w:rsidRPr="00247168">
              <w:rPr>
                <w:rFonts w:ascii="Chu Van An" w:hAnsi="Chu Van An" w:cs="Chu Van An"/>
              </w:rPr>
              <w:t xml:space="preserve"> và đạo hàm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195" w:dyaOrig="285" w14:anchorId="12B97202">
                <v:shape id="_x0000_i2183" type="#_x0000_t75" style="width:9.75pt;height:14.25pt" o:ole="">
                  <v:imagedata r:id="rId2404" o:title=""/>
                </v:shape>
                <o:OLEObject Type="Embed" ProgID="Equation.DSMT4" ShapeID="_x0000_i2183" DrawAspect="Content" ObjectID="_1690485830" r:id="rId2405"/>
              </w:object>
            </w:r>
            <w:r w:rsidRPr="00247168">
              <w:rPr>
                <w:rFonts w:ascii="Chu Van An" w:hAnsi="Chu Van An" w:cs="Chu Van An"/>
              </w:rPr>
              <w:t xml:space="preserve">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55" w:dyaOrig="285" w14:anchorId="6F5773F1">
                <v:shape id="_x0000_i2184" type="#_x0000_t75" style="width:27.75pt;height:14.25pt" o:ole="">
                  <v:imagedata r:id="rId2406" o:title=""/>
                </v:shape>
                <o:OLEObject Type="Embed" ProgID="Equation.DSMT4" ShapeID="_x0000_i2184" DrawAspect="Content" ObjectID="_1690485831" r:id="rId2407"/>
              </w:object>
            </w:r>
            <w:r w:rsidRPr="00247168">
              <w:rPr>
                <w:rFonts w:ascii="Chu Van An" w:hAnsi="Chu Van An" w:cs="Chu Van An"/>
              </w:rPr>
              <w:t xml:space="preserve">. Tính đạo hàm của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425" w:dyaOrig="405" w14:anchorId="0907CDC1">
                <v:shape id="_x0000_i2185" type="#_x0000_t75" style="width:71.25pt;height:20.25pt" o:ole="">
                  <v:imagedata r:id="rId2408" o:title=""/>
                </v:shape>
                <o:OLEObject Type="Embed" ProgID="Equation.DSMT4" ShapeID="_x0000_i2185" DrawAspect="Content" ObjectID="_1690485832" r:id="rId2409"/>
              </w:object>
            </w:r>
            <w:r w:rsidRPr="00247168">
              <w:rPr>
                <w:rFonts w:ascii="Chu Van An" w:hAnsi="Chu Van An" w:cs="Chu Van An"/>
              </w:rPr>
              <w:t xml:space="preserve">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85" w:dyaOrig="285" w14:anchorId="0B6D197E">
                <v:shape id="_x0000_i2186" type="#_x0000_t75" style="width:29.25pt;height:14.25pt" o:ole="">
                  <v:imagedata r:id="rId2410" o:title=""/>
                </v:shape>
                <o:OLEObject Type="Embed" ProgID="Equation.DSMT4" ShapeID="_x0000_i2186" DrawAspect="Content" ObjectID="_1690485833" r:id="rId2411"/>
              </w:object>
            </w:r>
          </w:p>
          <w:p w14:paraId="25B5ECDC" w14:textId="77777777" w:rsidR="001656AD" w:rsidRPr="00247168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b/>
                <w:color w:val="0000FF"/>
                <w:position w:val="-6"/>
              </w:rPr>
              <w:object w:dxaOrig="180" w:dyaOrig="285" w14:anchorId="7377A8F9">
                <v:shape id="_x0000_i2187" type="#_x0000_t75" style="width:9pt;height:14.25pt" o:ole="">
                  <v:imagedata r:id="rId2412" o:title=""/>
                </v:shape>
                <o:OLEObject Type="Embed" ProgID="Equation.DSMT4" ShapeID="_x0000_i2187" DrawAspect="Content" ObjectID="_1690485834" r:id="rId2413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b/>
                <w:color w:val="0000FF"/>
                <w:position w:val="-4"/>
              </w:rPr>
              <w:object w:dxaOrig="285" w:dyaOrig="255" w14:anchorId="509A4D1F">
                <v:shape id="_x0000_i2188" type="#_x0000_t75" style="width:14.25pt;height:12.75pt" o:ole="">
                  <v:imagedata r:id="rId2414" o:title=""/>
                </v:shape>
                <o:OLEObject Type="Embed" ProgID="Equation.DSMT4" ShapeID="_x0000_i2188" DrawAspect="Content" ObjectID="_1690485835" r:id="rId2415"/>
              </w:object>
            </w:r>
            <w:r w:rsidRPr="00247168">
              <w:rPr>
                <w:rFonts w:ascii="Chu Van An" w:hAnsi="Chu Van An" w:cs="Chu Van An"/>
                <w:color w:val="0000FF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Calibri" w:hAnsi="Chu Van An" w:cs="Chu Van An"/>
                <w:b/>
                <w:color w:val="0000FF"/>
                <w:position w:val="-6"/>
              </w:rPr>
              <w:object w:dxaOrig="285" w:dyaOrig="285" w14:anchorId="4A8D710F">
                <v:shape id="_x0000_i2189" type="#_x0000_t75" style="width:14.25pt;height:14.25pt" o:ole="">
                  <v:imagedata r:id="rId2416" o:title=""/>
                </v:shape>
                <o:OLEObject Type="Embed" ProgID="Equation.DSMT4" ShapeID="_x0000_i2189" DrawAspect="Content" ObjectID="_1690485836" r:id="rId241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b/>
                <w:color w:val="0000FF"/>
                <w:position w:val="-6"/>
              </w:rPr>
              <w:object w:dxaOrig="285" w:dyaOrig="285" w14:anchorId="2F371B46">
                <v:shape id="_x0000_i2190" type="#_x0000_t75" style="width:14.25pt;height:14.25pt" o:ole="">
                  <v:imagedata r:id="rId2418" o:title=""/>
                </v:shape>
                <o:OLEObject Type="Embed" ProgID="Equation.DSMT4" ShapeID="_x0000_i2190" DrawAspect="Content" ObjectID="_1690485837" r:id="rId2419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4F4C73C3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4301D063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59379715" w14:textId="77777777" w:rsidTr="002135F8">
        <w:tc>
          <w:tcPr>
            <w:tcW w:w="5665" w:type="dxa"/>
            <w:shd w:val="clear" w:color="auto" w:fill="auto"/>
          </w:tcPr>
          <w:p w14:paraId="34B4A20D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Câu 13: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1545" w:dyaOrig="630" w14:anchorId="701E2990">
                <v:shape id="_x0000_i2191" type="#_x0000_t75" style="width:77.25pt;height:31.5pt" o:ole="">
                  <v:imagedata r:id="rId2420" o:title=""/>
                </v:shape>
                <o:OLEObject Type="Embed" ProgID="Equation.DSMT4" ShapeID="_x0000_i2191" DrawAspect="Content" ObjectID="_1690485838" r:id="rId2421"/>
              </w:object>
            </w:r>
            <w:r w:rsidRPr="00247168">
              <w:rPr>
                <w:rFonts w:ascii="Chu Van An" w:hAnsi="Chu Van An" w:cs="Chu Van An"/>
              </w:rPr>
              <w:t xml:space="preserve">. </w:t>
            </w:r>
            <w:r w:rsidRPr="00247168">
              <w:rPr>
                <w:rFonts w:ascii="Chu Van An" w:hAnsi="Chu Van An" w:cs="Chu Van An"/>
                <w:lang w:val="fr-FR"/>
              </w:rPr>
              <w:t xml:space="preserve">Giá trị của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365" w:dyaOrig="405" w14:anchorId="502D710C">
                <v:shape id="_x0000_i2192" type="#_x0000_t75" style="width:69pt;height:20.25pt" o:ole="">
                  <v:imagedata r:id="rId2422" o:title=""/>
                </v:shape>
                <o:OLEObject Type="Embed" ProgID="Equation.DSMT4" ShapeID="_x0000_i2192" DrawAspect="Content" ObjectID="_1690485839" r:id="rId2423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bằng</w:t>
            </w:r>
          </w:p>
          <w:p w14:paraId="10B992DC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315" w:dyaOrig="630" w14:anchorId="7A56BD63">
                <v:shape id="_x0000_i2193" type="#_x0000_t75" style="width:15.75pt;height:31.5pt" o:ole="">
                  <v:imagedata r:id="rId2424" o:title=""/>
                </v:shape>
                <o:OLEObject Type="Embed" ProgID="Equation.DSMT4" ShapeID="_x0000_i2193" DrawAspect="Content" ObjectID="_1690485840" r:id="rId2425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345" w:dyaOrig="630" w14:anchorId="6CAC6B9C">
                <v:shape id="_x0000_i2194" type="#_x0000_t75" style="width:17.25pt;height:31.5pt" o:ole="">
                  <v:imagedata r:id="rId2426" o:title=""/>
                </v:shape>
                <o:OLEObject Type="Embed" ProgID="Equation.DSMT4" ShapeID="_x0000_i2194" DrawAspect="Content" ObjectID="_1690485841" r:id="rId2427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315" w:dyaOrig="630" w14:anchorId="2DA92833">
                <v:shape id="_x0000_i2195" type="#_x0000_t75" style="width:15.75pt;height:31.5pt" o:ole="">
                  <v:imagedata r:id="rId2428" o:title=""/>
                </v:shape>
                <o:OLEObject Type="Embed" ProgID="Equation.DSMT4" ShapeID="_x0000_i2195" DrawAspect="Content" ObjectID="_1690485842" r:id="rId2429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4"/>
              </w:rPr>
              <w:object w:dxaOrig="315" w:dyaOrig="630" w14:anchorId="4D77EEFD">
                <v:shape id="_x0000_i2196" type="#_x0000_t75" style="width:15.75pt;height:31.5pt" o:ole="">
                  <v:imagedata r:id="rId2430" o:title=""/>
                </v:shape>
                <o:OLEObject Type="Embed" ProgID="Equation.DSMT4" ShapeID="_x0000_i2196" DrawAspect="Content" ObjectID="_1690485843" r:id="rId2431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3A43B5FF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52A9DAB1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67F5F03B" w14:textId="77777777" w:rsidTr="002135F8">
        <w:tc>
          <w:tcPr>
            <w:tcW w:w="5665" w:type="dxa"/>
            <w:shd w:val="clear" w:color="auto" w:fill="auto"/>
          </w:tcPr>
          <w:p w14:paraId="44ABF837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Câu 14:</w:t>
            </w:r>
            <w:r w:rsidRPr="00247168">
              <w:rPr>
                <w:rFonts w:ascii="Chu Van An" w:hAnsi="Chu Van An" w:cs="Chu Van An"/>
                <w:lang w:val="fr-FR"/>
              </w:rPr>
              <w:t xml:space="preserve">Đạo hàm của hàm số </w:t>
            </w:r>
            <w:r w:rsidRPr="00247168">
              <w:rPr>
                <w:rFonts w:ascii="Chu Van An" w:eastAsia="Times New Roman" w:hAnsi="Chu Van An" w:cs="Chu Van An"/>
                <w:position w:val="-16"/>
              </w:rPr>
              <w:object w:dxaOrig="2325" w:dyaOrig="435" w14:anchorId="0D183E2C">
                <v:shape id="_x0000_i2197" type="#_x0000_t75" style="width:116.25pt;height:21.75pt" o:ole="">
                  <v:imagedata r:id="rId2432" o:title=""/>
                </v:shape>
                <o:OLEObject Type="Embed" ProgID="Equation.DSMT4" ShapeID="_x0000_i2197" DrawAspect="Content" ObjectID="_1690485844" r:id="rId2433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tại </w:t>
            </w:r>
            <w:r w:rsidRPr="00247168">
              <w:rPr>
                <w:rFonts w:ascii="Chu Van An" w:eastAsia="Times New Roman" w:hAnsi="Chu Van An" w:cs="Chu Van An"/>
                <w:position w:val="-12"/>
              </w:rPr>
              <w:object w:dxaOrig="765" w:dyaOrig="360" w14:anchorId="7615E4CA">
                <v:shape id="_x0000_i2198" type="#_x0000_t75" style="width:38.25pt;height:18.75pt" o:ole="">
                  <v:imagedata r:id="rId2434" o:title=""/>
                </v:shape>
                <o:OLEObject Type="Embed" ProgID="Equation.DSMT4" ShapeID="_x0000_i2198" DrawAspect="Content" ObjectID="_1690485845" r:id="rId243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là</w:t>
            </w:r>
          </w:p>
          <w:p w14:paraId="145E2BED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35" w:dyaOrig="285" w14:anchorId="40F70C2C">
                <v:shape id="_x0000_i2199" type="#_x0000_t75" style="width:21.75pt;height:14.25pt" o:ole="">
                  <v:imagedata r:id="rId2436" o:title=""/>
                </v:shape>
                <o:OLEObject Type="Embed" ProgID="Equation.DSMT4" ShapeID="_x0000_i2199" DrawAspect="Content" ObjectID="_1690485846" r:id="rId2437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85" w:dyaOrig="285" w14:anchorId="609AD850">
                <v:shape id="_x0000_i2200" type="#_x0000_t75" style="width:14.25pt;height:14.25pt" o:ole="">
                  <v:imagedata r:id="rId2438" o:title=""/>
                </v:shape>
                <o:OLEObject Type="Embed" ProgID="Equation.DSMT4" ShapeID="_x0000_i2200" DrawAspect="Content" ObjectID="_1690485847" r:id="rId2439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15" w:dyaOrig="285" w14:anchorId="2F695738">
                <v:shape id="_x0000_i2201" type="#_x0000_t75" style="width:15.75pt;height:14.25pt" o:ole="">
                  <v:imagedata r:id="rId2440" o:title=""/>
                </v:shape>
                <o:OLEObject Type="Embed" ProgID="Equation.DSMT4" ShapeID="_x0000_i2201" DrawAspect="Content" ObjectID="_1690485848" r:id="rId2441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85" w14:anchorId="7743D73B">
                <v:shape id="_x0000_i2202" type="#_x0000_t75" style="width:9.75pt;height:14.25pt" o:ole="">
                  <v:imagedata r:id="rId2442" o:title=""/>
                </v:shape>
                <o:OLEObject Type="Embed" ProgID="Equation.DSMT4" ShapeID="_x0000_i2202" DrawAspect="Content" ObjectID="_1690485849" r:id="rId2443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7BC7E3AF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3E76A071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192F5CA8" w14:textId="77777777" w:rsidTr="002135F8">
        <w:tc>
          <w:tcPr>
            <w:tcW w:w="5665" w:type="dxa"/>
            <w:shd w:val="clear" w:color="auto" w:fill="auto"/>
          </w:tcPr>
          <w:p w14:paraId="610DF7D3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Câu 15:</w:t>
            </w:r>
            <w:r w:rsidRPr="00247168">
              <w:rPr>
                <w:rFonts w:ascii="Chu Van An" w:hAnsi="Chu Van An" w:cs="Chu Van An"/>
              </w:rPr>
              <w:t xml:space="preserve">Hàm số </w:t>
            </w:r>
            <w:r w:rsidRPr="00247168">
              <w:rPr>
                <w:rFonts w:ascii="Chu Van An" w:eastAsia="Times New Roman" w:hAnsi="Chu Van An" w:cs="Chu Van An"/>
                <w:position w:val="-16"/>
              </w:rPr>
              <w:object w:dxaOrig="1695" w:dyaOrig="480" w14:anchorId="00A4F51D">
                <v:shape id="_x0000_i2203" type="#_x0000_t75" style="width:84.75pt;height:24pt" o:ole="">
                  <v:imagedata r:id="rId2444" o:title=""/>
                </v:shape>
                <o:OLEObject Type="Embed" ProgID="Equation.DSMT4" ShapeID="_x0000_i2203" DrawAspect="Content" ObjectID="_1690485850" r:id="rId2445"/>
              </w:object>
            </w:r>
            <w:r w:rsidRPr="00247168">
              <w:rPr>
                <w:rFonts w:ascii="Chu Van An" w:hAnsi="Chu Van An" w:cs="Chu Van An"/>
              </w:rPr>
              <w:t xml:space="preserve">có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10" w:dyaOrig="315" w14:anchorId="535C049E">
                <v:shape id="_x0000_i2204" type="#_x0000_t75" style="width:24.75pt;height:15.75pt" o:ole="">
                  <v:imagedata r:id="rId2446" o:title=""/>
                </v:shape>
                <o:OLEObject Type="Embed" ProgID="Equation.DSMT4" ShapeID="_x0000_i2204" DrawAspect="Content" ObjectID="_1690485851" r:id="rId2447"/>
              </w:object>
            </w:r>
            <w:r w:rsidRPr="00247168">
              <w:rPr>
                <w:rFonts w:ascii="Chu Van An" w:hAnsi="Chu Van An" w:cs="Chu Van An"/>
              </w:rPr>
              <w:t>bằng</w:t>
            </w:r>
          </w:p>
          <w:p w14:paraId="6FE9452C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675" w:dyaOrig="285" w14:anchorId="0C2A0C40">
                <v:shape id="_x0000_i2205" type="#_x0000_t75" style="width:33.75pt;height:14.25pt" o:ole="">
                  <v:imagedata r:id="rId2448" o:title=""/>
                </v:shape>
                <o:OLEObject Type="Embed" ProgID="Equation.DSMT4" ShapeID="_x0000_i2205" DrawAspect="Content" ObjectID="_1690485852" r:id="rId2449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675" w:dyaOrig="285" w14:anchorId="4424B2F0">
                <v:shape id="_x0000_i2206" type="#_x0000_t75" style="width:33.75pt;height:14.25pt" o:ole="">
                  <v:imagedata r:id="rId2450" o:title=""/>
                </v:shape>
                <o:OLEObject Type="Embed" ProgID="Equation.DSMT4" ShapeID="_x0000_i2206" DrawAspect="Content" ObjectID="_1690485853" r:id="rId2451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55" w:dyaOrig="285" w14:anchorId="4EF18A29">
                <v:shape id="_x0000_i2207" type="#_x0000_t75" style="width:27.75pt;height:14.25pt" o:ole="">
                  <v:imagedata r:id="rId2452" o:title=""/>
                </v:shape>
                <o:OLEObject Type="Embed" ProgID="Equation.DSMT4" ShapeID="_x0000_i2207" DrawAspect="Content" ObjectID="_1690485854" r:id="rId2453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55" w:dyaOrig="285" w14:anchorId="234E3318">
                <v:shape id="_x0000_i2208" type="#_x0000_t75" style="width:27.75pt;height:14.25pt" o:ole="">
                  <v:imagedata r:id="rId2454" o:title=""/>
                </v:shape>
                <o:OLEObject Type="Embed" ProgID="Equation.DSMT4" ShapeID="_x0000_i2208" DrawAspect="Content" ObjectID="_1690485855" r:id="rId2455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630F9BEC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68DD9F26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540025C2" w14:textId="77777777" w:rsidTr="002135F8">
        <w:tc>
          <w:tcPr>
            <w:tcW w:w="5665" w:type="dxa"/>
            <w:shd w:val="clear" w:color="auto" w:fill="auto"/>
          </w:tcPr>
          <w:p w14:paraId="4902696E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Câu 16: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1635" w:dyaOrig="405" w14:anchorId="0A0ADE4A">
                <v:shape id="_x0000_i2209" type="#_x0000_t75" style="width:81.75pt;height:20.25pt" o:ole="">
                  <v:imagedata r:id="rId2456" o:title=""/>
                </v:shape>
                <o:OLEObject Type="Embed" ProgID="Equation.DSMT4" ShapeID="_x0000_i2209" DrawAspect="Content" ObjectID="_1690485856" r:id="rId2457"/>
              </w:object>
            </w:r>
            <w:r w:rsidRPr="00247168">
              <w:rPr>
                <w:rFonts w:ascii="Chu Van An" w:hAnsi="Chu Van An" w:cs="Chu Van An"/>
              </w:rPr>
              <w:t xml:space="preserve">, khẳng định nào sau đây </w:t>
            </w:r>
            <w:r w:rsidRPr="00247168">
              <w:rPr>
                <w:rFonts w:ascii="Chu Van An" w:hAnsi="Chu Van An" w:cs="Chu Van An"/>
                <w:b/>
              </w:rPr>
              <w:t>sai</w:t>
            </w:r>
            <w:r w:rsidRPr="00247168">
              <w:rPr>
                <w:rFonts w:ascii="Chu Van An" w:hAnsi="Chu Van An" w:cs="Chu Van An"/>
              </w:rPr>
              <w:t>?</w:t>
            </w:r>
          </w:p>
          <w:p w14:paraId="7C9376FA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lastRenderedPageBreak/>
              <w:tab/>
              <w:t xml:space="preserve">A.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40" w:dyaOrig="315" w14:anchorId="5DFE63B2">
                <v:shape id="_x0000_i2210" type="#_x0000_t75" style="width:27pt;height:15.75pt" o:ole="">
                  <v:imagedata r:id="rId2458" o:title=""/>
                </v:shape>
                <o:OLEObject Type="Embed" ProgID="Equation.DSMT4" ShapeID="_x0000_i2210" DrawAspect="Content" ObjectID="_1690485857" r:id="rId2459"/>
              </w:object>
            </w:r>
            <w:r w:rsidRPr="00247168">
              <w:rPr>
                <w:rFonts w:ascii="Chu Van An" w:eastAsia="Calibri" w:hAnsi="Chu Van An" w:cs="Chu Van An"/>
                <w:lang w:val="vi-VN"/>
              </w:rPr>
              <w:t xml:space="preserve">có đạo hàm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55" w:dyaOrig="285" w14:anchorId="034380F4">
                <v:shape id="_x0000_i2211" type="#_x0000_t75" style="width:27.75pt;height:14.25pt" o:ole="">
                  <v:imagedata r:id="rId2460" o:title=""/>
                </v:shape>
                <o:OLEObject Type="Embed" ProgID="Equation.DSMT4" ShapeID="_x0000_i2211" DrawAspect="Content" ObjectID="_1690485858" r:id="rId2461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404842BE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40" w:dyaOrig="315" w14:anchorId="4FB6C996">
                <v:shape id="_x0000_i2212" type="#_x0000_t75" style="width:27pt;height:15.75pt" o:ole="">
                  <v:imagedata r:id="rId2462" o:title=""/>
                </v:shape>
                <o:OLEObject Type="Embed" ProgID="Equation.DSMT4" ShapeID="_x0000_i2212" DrawAspect="Content" ObjectID="_1690485859" r:id="rId2463"/>
              </w:object>
            </w:r>
            <w:r w:rsidRPr="00247168">
              <w:rPr>
                <w:rFonts w:ascii="Chu Van An" w:eastAsia="Calibri" w:hAnsi="Chu Van An" w:cs="Chu Van An"/>
                <w:lang w:val="vi-VN"/>
              </w:rPr>
              <w:t xml:space="preserve">liên tục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55" w:dyaOrig="285" w14:anchorId="32605B22">
                <v:shape id="_x0000_i2213" type="#_x0000_t75" style="width:27.75pt;height:14.25pt" o:ole="">
                  <v:imagedata r:id="rId2464" o:title=""/>
                </v:shape>
                <o:OLEObject Type="Embed" ProgID="Equation.DSMT4" ShapeID="_x0000_i2213" DrawAspect="Content" ObjectID="_1690485860" r:id="rId2465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2F35387C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540" w:dyaOrig="315" w14:anchorId="3594F773">
                <v:shape id="_x0000_i2214" type="#_x0000_t75" style="width:27pt;height:15.75pt" o:ole="">
                  <v:imagedata r:id="rId2466" o:title=""/>
                </v:shape>
                <o:OLEObject Type="Embed" ProgID="Equation.DSMT4" ShapeID="_x0000_i2214" DrawAspect="Content" ObjectID="_1690485861" r:id="rId2467"/>
              </w:object>
            </w:r>
            <w:r w:rsidRPr="00247168">
              <w:rPr>
                <w:rFonts w:ascii="Chu Van An" w:eastAsia="Calibri" w:hAnsi="Chu Van An" w:cs="Chu Van An"/>
                <w:lang w:val="vi-VN"/>
              </w:rPr>
              <w:t xml:space="preserve">có đạo hàm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40" w:dyaOrig="285" w14:anchorId="2EE5D749">
                <v:shape id="_x0000_i2215" type="#_x0000_t75" style="width:27pt;height:14.25pt" o:ole="">
                  <v:imagedata r:id="rId2468" o:title=""/>
                </v:shape>
                <o:OLEObject Type="Embed" ProgID="Equation.DSMT4" ShapeID="_x0000_i2215" DrawAspect="Content" ObjectID="_1690485862" r:id="rId2469"/>
              </w:object>
            </w:r>
            <w:r w:rsidRPr="00247168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27C4AF23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930" w:dyaOrig="315" w14:anchorId="4280E38F">
                <v:shape id="_x0000_i2216" type="#_x0000_t75" style="width:47.25pt;height:15.75pt" o:ole="">
                  <v:imagedata r:id="rId2470" o:title=""/>
                </v:shape>
                <o:OLEObject Type="Embed" ProgID="Equation.DSMT4" ShapeID="_x0000_i2216" DrawAspect="Content" ObjectID="_1690485863" r:id="rId2471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3F7F8D22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1B562CC4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1656AD" w:rsidRPr="00247168" w14:paraId="491F06CF" w14:textId="77777777" w:rsidTr="002135F8">
        <w:tc>
          <w:tcPr>
            <w:tcW w:w="5665" w:type="dxa"/>
            <w:shd w:val="clear" w:color="auto" w:fill="auto"/>
          </w:tcPr>
          <w:p w14:paraId="24B5530D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17:</w:t>
            </w:r>
            <w:r w:rsidRPr="00247168">
              <w:rPr>
                <w:rFonts w:ascii="Chu Van An" w:hAnsi="Chu Van An" w:cs="Chu Van An"/>
                <w:bCs/>
                <w:lang w:val="nl-NL"/>
              </w:rPr>
              <w:t>Cho hàm s</w:t>
            </w:r>
            <w:r w:rsidRPr="00247168">
              <w:rPr>
                <w:rFonts w:ascii="Chu Van An" w:hAnsi="Chu Van An" w:cs="Chu Van An"/>
              </w:rPr>
              <w:t xml:space="preserve">ố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3405" w:dyaOrig="660" w14:anchorId="65A6CF32">
                <v:shape id="_x0000_i2217" type="#_x0000_t75" style="width:170.25pt;height:33pt" o:ole="">
                  <v:imagedata r:id="rId2472" o:title=""/>
                </v:shape>
                <o:OLEObject Type="Embed" ProgID="Equation.DSMT4" ShapeID="_x0000_i2217" DrawAspect="Content" ObjectID="_1690485864" r:id="rId2473"/>
              </w:object>
            </w:r>
            <w:r w:rsidRPr="00247168">
              <w:rPr>
                <w:rFonts w:ascii="Chu Van An" w:hAnsi="Chu Van An" w:cs="Chu Van An"/>
              </w:rPr>
              <w:t xml:space="preserve">. Tính tổng: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3240" w:dyaOrig="405" w14:anchorId="4B67A0BB">
                <v:shape id="_x0000_i2218" type="#_x0000_t75" style="width:162pt;height:20.25pt" o:ole="">
                  <v:imagedata r:id="rId2474" o:title=""/>
                </v:shape>
                <o:OLEObject Type="Embed" ProgID="Equation.DSMT4" ShapeID="_x0000_i2218" DrawAspect="Content" ObjectID="_1690485865" r:id="rId2475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B3FEFD0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305" w:dyaOrig="660" w14:anchorId="618E1187">
                <v:shape id="_x0000_i2219" type="#_x0000_t75" style="width:65.25pt;height:33pt" o:ole="">
                  <v:imagedata r:id="rId2476" o:title=""/>
                </v:shape>
                <o:OLEObject Type="Embed" ProgID="Equation.DSMT4" ShapeID="_x0000_i2219" DrawAspect="Content" ObjectID="_1690485866" r:id="rId2477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45" w:dyaOrig="660" w14:anchorId="224361F4">
                <v:shape id="_x0000_i2220" type="#_x0000_t75" style="width:77.25pt;height:33pt" o:ole="">
                  <v:imagedata r:id="rId2478" o:title=""/>
                </v:shape>
                <o:OLEObject Type="Embed" ProgID="Equation.DSMT4" ShapeID="_x0000_i2220" DrawAspect="Content" ObjectID="_1690485867" r:id="rId2479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3EDFF373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920" w:dyaOrig="660" w14:anchorId="0E11956D">
                <v:shape id="_x0000_i2221" type="#_x0000_t75" style="width:96pt;height:33pt" o:ole="">
                  <v:imagedata r:id="rId2480" o:title=""/>
                </v:shape>
                <o:OLEObject Type="Embed" ProgID="Equation.DSMT4" ShapeID="_x0000_i2221" DrawAspect="Content" ObjectID="_1690485868" r:id="rId2481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1545" w:dyaOrig="660" w14:anchorId="539E2A86">
                <v:shape id="_x0000_i2222" type="#_x0000_t75" style="width:77.25pt;height:33pt" o:ole="">
                  <v:imagedata r:id="rId2482" o:title=""/>
                </v:shape>
                <o:OLEObject Type="Embed" ProgID="Equation.DSMT4" ShapeID="_x0000_i2222" DrawAspect="Content" ObjectID="_1690485869" r:id="rId2483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308B6A68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6F7DD346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6DD8A996" w14:textId="77777777" w:rsidTr="002135F8">
        <w:tc>
          <w:tcPr>
            <w:tcW w:w="5665" w:type="dxa"/>
            <w:shd w:val="clear" w:color="auto" w:fill="auto"/>
          </w:tcPr>
          <w:p w14:paraId="46552012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18:</w:t>
            </w:r>
            <w:r w:rsidRPr="00247168">
              <w:rPr>
                <w:rFonts w:ascii="Chu Van An" w:hAnsi="Chu Van An" w:cs="Chu Van An"/>
              </w:rPr>
              <w:t>Cho các hàm số</w:t>
            </w:r>
            <w:r w:rsidRPr="00247168">
              <w:rPr>
                <w:rFonts w:ascii="Chu Van An" w:hAnsi="Chu Van An" w:cs="Chu Van An"/>
                <w:lang w:val="pt-BR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85" w:dyaOrig="405" w14:anchorId="75D22BCC">
                <v:shape id="_x0000_i2223" type="#_x0000_t75" style="width:29.25pt;height:20.25pt" o:ole="">
                  <v:imagedata r:id="rId2484" o:title=""/>
                </v:shape>
                <o:OLEObject Type="Embed" ProgID="Equation.DSMT4" ShapeID="_x0000_i2223" DrawAspect="Content" ObjectID="_1690485870" r:id="rId2485"/>
              </w:object>
            </w:r>
            <w:r w:rsidRPr="00247168">
              <w:rPr>
                <w:rFonts w:ascii="Chu Van An" w:hAnsi="Chu Van An" w:cs="Chu Van An"/>
                <w:lang w:val="pt-BR"/>
              </w:rPr>
              <w:t xml:space="preserve">,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70" w:dyaOrig="405" w14:anchorId="1AE71823">
                <v:shape id="_x0000_i2224" type="#_x0000_t75" style="width:28.5pt;height:20.25pt" o:ole="">
                  <v:imagedata r:id="rId2486" o:title=""/>
                </v:shape>
                <o:OLEObject Type="Embed" ProgID="Equation.DSMT4" ShapeID="_x0000_i2224" DrawAspect="Content" ObjectID="_1690485871" r:id="rId2487"/>
              </w:object>
            </w:r>
            <w:r w:rsidRPr="00247168">
              <w:rPr>
                <w:rFonts w:ascii="Chu Van An" w:hAnsi="Chu Van An" w:cs="Chu Van An"/>
                <w:lang w:val="pt-BR"/>
              </w:rPr>
              <w:t xml:space="preserve">có đạo hàm trên </w:t>
            </w:r>
            <w:r w:rsidRPr="00247168">
              <w:rPr>
                <w:rFonts w:ascii="Chu Van An" w:eastAsia="Times New Roman" w:hAnsi="Chu Van An" w:cs="Chu Van An"/>
                <w:position w:val="-4"/>
              </w:rPr>
              <w:object w:dxaOrig="255" w:dyaOrig="255" w14:anchorId="2E95C744">
                <v:shape id="_x0000_i2225" type="#_x0000_t75" style="width:12.75pt;height:12.75pt" o:ole="">
                  <v:imagedata r:id="rId2488" o:title=""/>
                </v:shape>
                <o:OLEObject Type="Embed" ProgID="Equation.DSMT4" ShapeID="_x0000_i2225" DrawAspect="Content" ObjectID="_1690485872" r:id="rId2489"/>
              </w:object>
            </w:r>
            <w:r w:rsidRPr="00247168">
              <w:rPr>
                <w:rFonts w:ascii="Chu Van An" w:hAnsi="Chu Van An" w:cs="Chu Van An"/>
                <w:position w:val="-6"/>
                <w:lang w:val="pt-BR"/>
              </w:rPr>
              <w:t xml:space="preserve"> </w:t>
            </w:r>
            <w:r w:rsidRPr="00247168">
              <w:rPr>
                <w:rFonts w:ascii="Chu Van An" w:hAnsi="Chu Van An" w:cs="Chu Van An"/>
                <w:lang w:val="pt-BR"/>
              </w:rPr>
              <w:t xml:space="preserve">và thỏa mãn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2940" w:dyaOrig="405" w14:anchorId="430A394B">
                <v:shape id="_x0000_i2226" type="#_x0000_t75" style="width:147pt;height:20.25pt" o:ole="">
                  <v:imagedata r:id="rId2490" o:title=""/>
                </v:shape>
                <o:OLEObject Type="Embed" ProgID="Equation.DSMT4" ShapeID="_x0000_i2226" DrawAspect="Content" ObjectID="_1690485873" r:id="rId2491"/>
              </w:object>
            </w:r>
            <w:r w:rsidRPr="00247168">
              <w:rPr>
                <w:rFonts w:ascii="Chu Van An" w:hAnsi="Chu Van An" w:cs="Chu Van An"/>
              </w:rPr>
              <w:t xml:space="preserve"> với mọi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600" w:dyaOrig="285" w14:anchorId="7A44D7EC">
                <v:shape id="_x0000_i2227" type="#_x0000_t75" style="width:30pt;height:14.25pt" o:ole="">
                  <v:imagedata r:id="rId2492" o:title=""/>
                </v:shape>
                <o:OLEObject Type="Embed" ProgID="Equation.DSMT4" ShapeID="_x0000_i2227" DrawAspect="Content" ObjectID="_1690485874" r:id="rId2493"/>
              </w:object>
            </w:r>
            <w:r w:rsidRPr="00247168">
              <w:rPr>
                <w:rFonts w:ascii="Chu Van An" w:hAnsi="Chu Van An" w:cs="Chu Van An"/>
              </w:rPr>
              <w:t xml:space="preserve">,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975" w:dyaOrig="405" w14:anchorId="3E1C653B">
                <v:shape id="_x0000_i2228" type="#_x0000_t75" style="width:48.75pt;height:20.25pt" o:ole="">
                  <v:imagedata r:id="rId2494" o:title=""/>
                </v:shape>
                <o:OLEObject Type="Embed" ProgID="Equation.DSMT4" ShapeID="_x0000_i2228" DrawAspect="Content" ObjectID="_1690485875" r:id="rId2495"/>
              </w:object>
            </w:r>
            <w:r w:rsidRPr="00247168">
              <w:rPr>
                <w:rFonts w:ascii="Chu Van An" w:hAnsi="Chu Van An" w:cs="Chu Van An"/>
              </w:rPr>
              <w:t xml:space="preserve">. Giá trị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55" w:dyaOrig="405" w14:anchorId="626462DF">
                <v:shape id="_x0000_i2229" type="#_x0000_t75" style="width:27.75pt;height:20.25pt" o:ole="">
                  <v:imagedata r:id="rId2496" o:title=""/>
                </v:shape>
                <o:OLEObject Type="Embed" ProgID="Equation.DSMT4" ShapeID="_x0000_i2229" DrawAspect="Content" ObjectID="_1690485876" r:id="rId2497"/>
              </w:object>
            </w:r>
            <w:r w:rsidRPr="00247168">
              <w:rPr>
                <w:rFonts w:ascii="Chu Van An" w:hAnsi="Chu Van An" w:cs="Chu Van An"/>
              </w:rPr>
              <w:t xml:space="preserve"> bằng</w:t>
            </w:r>
          </w:p>
          <w:p w14:paraId="4ABC2975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330" w:dyaOrig="285" w14:anchorId="4031E811">
                <v:shape id="_x0000_i2230" type="#_x0000_t75" style="width:16.5pt;height:14.25pt" o:ole="">
                  <v:imagedata r:id="rId2498" o:title=""/>
                </v:shape>
                <o:OLEObject Type="Embed" ProgID="Equation.DSMT4" ShapeID="_x0000_i2230" DrawAspect="Content" ObjectID="_1690485877" r:id="rId2499"/>
              </w:objec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40" w:dyaOrig="285" w14:anchorId="55A0B2F6">
                <v:shape id="_x0000_i2231" type="#_x0000_t75" style="width:12pt;height:14.25pt" o:ole="">
                  <v:imagedata r:id="rId2500" o:title=""/>
                </v:shape>
                <o:OLEObject Type="Embed" ProgID="Equation.DSMT4" ShapeID="_x0000_i2231" DrawAspect="Content" ObjectID="_1690485878" r:id="rId2501"/>
              </w:objec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position w:val="-10"/>
              </w:rPr>
              <w:object w:dxaOrig="390" w:dyaOrig="330" w14:anchorId="10FE5898">
                <v:shape id="_x0000_i2232" type="#_x0000_t75" style="width:19.5pt;height:16.5pt" o:ole="">
                  <v:imagedata r:id="rId2502" o:title=""/>
                </v:shape>
                <o:OLEObject Type="Embed" ProgID="Equation.DSMT4" ShapeID="_x0000_i2232" DrawAspect="Content" ObjectID="_1690485879" r:id="rId2503"/>
              </w:objec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240" w:dyaOrig="270" w14:anchorId="08996ECD">
                <v:shape id="_x0000_i2233" type="#_x0000_t75" style="width:12pt;height:13.5pt" o:ole="">
                  <v:imagedata r:id="rId2504" o:title=""/>
                </v:shape>
                <o:OLEObject Type="Embed" ProgID="Equation.DSMT4" ShapeID="_x0000_i2233" DrawAspect="Content" ObjectID="_1690485880" r:id="rId2505"/>
              </w:object>
            </w:r>
          </w:p>
          <w:p w14:paraId="2F8F3BF5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24FBE04D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2A668EEE" w14:textId="77777777" w:rsidTr="002135F8">
        <w:tc>
          <w:tcPr>
            <w:tcW w:w="5665" w:type="dxa"/>
            <w:shd w:val="clear" w:color="auto" w:fill="auto"/>
          </w:tcPr>
          <w:p w14:paraId="2BEEC180" w14:textId="77777777" w:rsidR="001656AD" w:rsidRPr="00247168" w:rsidRDefault="001656AD" w:rsidP="002135F8">
            <w:pPr>
              <w:pStyle w:val="NoSpacing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247168">
              <w:rPr>
                <w:rFonts w:ascii="Chu Van An" w:hAnsi="Chu Van An" w:cs="Chu Van An"/>
                <w:lang w:val="pt-BR"/>
              </w:rPr>
              <w:t xml:space="preserve">Cho hàm số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585" w:dyaOrig="405" w14:anchorId="013C6F11">
                <v:shape id="_x0000_i2234" type="#_x0000_t75" style="width:29.25pt;height:20.25pt" o:ole="">
                  <v:imagedata r:id="rId2484" o:title=""/>
                </v:shape>
                <o:OLEObject Type="Embed" ProgID="Equation.DSMT4" ShapeID="_x0000_i2234" DrawAspect="Content" ObjectID="_1690485881" r:id="rId2506"/>
              </w:object>
            </w:r>
            <w:r w:rsidRPr="00247168">
              <w:rPr>
                <w:rFonts w:ascii="Chu Van An" w:hAnsi="Chu Van An" w:cs="Chu Van An"/>
                <w:lang w:val="pt-BR"/>
              </w:rPr>
              <w:t xml:space="preserve"> có đạo hàm trên </w:t>
            </w:r>
            <w:r w:rsidRPr="00247168">
              <w:rPr>
                <w:rFonts w:ascii="Chu Van An" w:eastAsia="Calibri" w:hAnsi="Chu Van An" w:cs="Chu Van An"/>
                <w:position w:val="-4"/>
                <w:lang w:val="vi-VN"/>
              </w:rPr>
              <w:object w:dxaOrig="255" w:dyaOrig="255" w14:anchorId="067D8252">
                <v:shape id="_x0000_i2235" type="#_x0000_t75" style="width:12.75pt;height:12.75pt" o:ole="">
                  <v:imagedata r:id="rId2488" o:title=""/>
                </v:shape>
                <o:OLEObject Type="Embed" ProgID="Equation.DSMT4" ShapeID="_x0000_i2235" DrawAspect="Content" ObjectID="_1690485882" r:id="rId2507"/>
              </w:object>
            </w:r>
            <w:r w:rsidRPr="00247168">
              <w:rPr>
                <w:rFonts w:ascii="Chu Van An" w:hAnsi="Chu Van An" w:cs="Chu Van An"/>
                <w:position w:val="-6"/>
                <w:lang w:val="pt-BR"/>
              </w:rPr>
              <w:t xml:space="preserve"> </w:t>
            </w:r>
            <w:r w:rsidRPr="00247168">
              <w:rPr>
                <w:rFonts w:ascii="Chu Van An" w:hAnsi="Chu Van An" w:cs="Chu Van An"/>
                <w:lang w:val="pt-BR"/>
              </w:rPr>
              <w:t xml:space="preserve">và thỏa mãn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2235" w:dyaOrig="405" w14:anchorId="17FD3E89">
                <v:shape id="_x0000_i2236" type="#_x0000_t75" style="width:111pt;height:20.25pt" o:ole="">
                  <v:imagedata r:id="rId2508" o:title=""/>
                </v:shape>
                <o:OLEObject Type="Embed" ProgID="Equation.DSMT4" ShapeID="_x0000_i2236" DrawAspect="Content" ObjectID="_1690485883" r:id="rId2509"/>
              </w:object>
            </w:r>
            <w:r w:rsidRPr="00247168">
              <w:rPr>
                <w:rFonts w:ascii="Chu Van An" w:hAnsi="Chu Van An" w:cs="Chu Van An"/>
                <w:lang w:val="pt-BR"/>
              </w:rPr>
              <w:t xml:space="preserve"> với mọi </w:t>
            </w:r>
            <w:r w:rsidRPr="00247168">
              <w:rPr>
                <w:rFonts w:ascii="Chu Van An" w:eastAsia="Calibri" w:hAnsi="Chu Van An" w:cs="Chu Van An"/>
                <w:position w:val="-6"/>
                <w:lang w:val="vi-VN"/>
              </w:rPr>
              <w:object w:dxaOrig="600" w:dyaOrig="270" w14:anchorId="6954DC53">
                <v:shape id="_x0000_i2237" type="#_x0000_t75" style="width:30pt;height:13.5pt" o:ole="">
                  <v:imagedata r:id="rId2510" o:title=""/>
                </v:shape>
                <o:OLEObject Type="Embed" ProgID="Equation.DSMT4" ShapeID="_x0000_i2237" DrawAspect="Content" ObjectID="_1690485884" r:id="rId2511"/>
              </w:object>
            </w:r>
            <w:r w:rsidRPr="00247168">
              <w:rPr>
                <w:rFonts w:ascii="Chu Van An" w:hAnsi="Chu Van An" w:cs="Chu Van An"/>
              </w:rPr>
              <w:t xml:space="preserve">. </w:t>
            </w:r>
            <w:r w:rsidRPr="00247168">
              <w:rPr>
                <w:rFonts w:ascii="Chu Van An" w:hAnsi="Chu Van An" w:cs="Chu Van An"/>
                <w:lang w:val="pt-BR"/>
              </w:rPr>
              <w:t xml:space="preserve">Tính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795" w:dyaOrig="390" w14:anchorId="779552D1">
                <v:shape id="_x0000_i2238" type="#_x0000_t75" style="width:39pt;height:19.5pt" o:ole="">
                  <v:imagedata r:id="rId2512" o:title=""/>
                </v:shape>
                <o:OLEObject Type="Embed" ProgID="Equation.DSMT4" ShapeID="_x0000_i2238" DrawAspect="Content" ObjectID="_1690485885" r:id="rId2513"/>
              </w:object>
            </w:r>
            <w:r w:rsidRPr="00247168">
              <w:rPr>
                <w:rFonts w:ascii="Chu Van An" w:hAnsi="Chu Van An" w:cs="Chu Van An"/>
                <w:lang w:val="pt-BR"/>
              </w:rPr>
              <w:t>.</w:t>
            </w:r>
          </w:p>
          <w:p w14:paraId="01821575" w14:textId="77777777" w:rsidR="001656AD" w:rsidRPr="00247168" w:rsidRDefault="001656AD" w:rsidP="002135F8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position w:val="-4"/>
                <w:lang w:val="vi-VN"/>
              </w:rPr>
              <w:object w:dxaOrig="195" w:dyaOrig="255" w14:anchorId="36971935">
                <v:shape id="_x0000_i2239" type="#_x0000_t75" style="width:9.75pt;height:12.75pt" o:ole="">
                  <v:imagedata r:id="rId2514" o:title=""/>
                </v:shape>
                <o:OLEObject Type="Embed" ProgID="Equation.DSMT4" ShapeID="_x0000_i2239" DrawAspect="Content" ObjectID="_1690485886" r:id="rId2515"/>
              </w:object>
            </w:r>
            <w:r w:rsidRPr="00247168">
              <w:rPr>
                <w:rFonts w:ascii="Chu Van An" w:hAnsi="Chu Van An" w:cs="Chu Van An"/>
                <w:color w:val="000000"/>
                <w:lang w:val="de-DE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position w:val="-24"/>
                <w:lang w:val="vi-VN"/>
              </w:rPr>
              <w:object w:dxaOrig="405" w:dyaOrig="615" w14:anchorId="5DAED4B4">
                <v:shape id="_x0000_i2240" type="#_x0000_t75" style="width:20.25pt;height:30.75pt" o:ole="">
                  <v:imagedata r:id="rId2516" o:title=""/>
                </v:shape>
                <o:OLEObject Type="Embed" ProgID="Equation.DSMT4" ShapeID="_x0000_i2240" DrawAspect="Content" ObjectID="_1690485887" r:id="rId2517"/>
              </w:object>
            </w:r>
            <w:r w:rsidRPr="00247168">
              <w:rPr>
                <w:rFonts w:ascii="Chu Van An" w:hAnsi="Chu Van An" w:cs="Chu Van An"/>
                <w:color w:val="000000"/>
                <w:lang w:val="de-DE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  <w:tab/>
              <w:t xml:space="preserve">C.  </w:t>
            </w:r>
            <w:r w:rsidRPr="00247168">
              <w:rPr>
                <w:rFonts w:ascii="Chu Van An" w:eastAsia="Calibri" w:hAnsi="Chu Van An" w:cs="Chu Van An"/>
                <w:position w:val="-10"/>
                <w:lang w:val="vi-VN"/>
              </w:rPr>
              <w:object w:dxaOrig="345" w:dyaOrig="330" w14:anchorId="1722DE0D">
                <v:shape id="_x0000_i2241" type="#_x0000_t75" style="width:17.25pt;height:16.5pt" o:ole="">
                  <v:imagedata r:id="rId2518" o:title=""/>
                </v:shape>
                <o:OLEObject Type="Embed" ProgID="Equation.DSMT4" ShapeID="_x0000_i2241" DrawAspect="Content" ObjectID="_1690485888" r:id="rId2519"/>
              </w:object>
            </w:r>
            <w:r w:rsidRPr="00247168">
              <w:rPr>
                <w:rFonts w:ascii="Chu Van An" w:hAnsi="Chu Van An" w:cs="Chu Van An"/>
                <w:color w:val="000000"/>
                <w:lang w:val="de-DE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de-DE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position w:val="-4"/>
                <w:lang w:val="vi-VN"/>
              </w:rPr>
              <w:object w:dxaOrig="465" w:dyaOrig="255" w14:anchorId="2FAD5857">
                <v:shape id="_x0000_i2242" type="#_x0000_t75" style="width:23.25pt;height:12.75pt" o:ole="">
                  <v:imagedata r:id="rId2520" o:title=""/>
                </v:shape>
                <o:OLEObject Type="Embed" ProgID="Equation.DSMT4" ShapeID="_x0000_i2242" DrawAspect="Content" ObjectID="_1690485889" r:id="rId2521"/>
              </w:object>
            </w:r>
            <w:r w:rsidRPr="00247168">
              <w:rPr>
                <w:rFonts w:ascii="Chu Van An" w:hAnsi="Chu Van An" w:cs="Chu Van An"/>
                <w:color w:val="000000"/>
                <w:lang w:val="de-DE"/>
              </w:rPr>
              <w:t>.</w:t>
            </w:r>
          </w:p>
          <w:p w14:paraId="767DE7B1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572E685D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5D162E4C" w14:textId="77777777" w:rsidTr="002135F8">
        <w:tc>
          <w:tcPr>
            <w:tcW w:w="5665" w:type="dxa"/>
            <w:shd w:val="clear" w:color="auto" w:fill="auto"/>
          </w:tcPr>
          <w:p w14:paraId="3B85FD74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20:</w:t>
            </w:r>
            <w:r w:rsidRPr="00247168">
              <w:rPr>
                <w:rFonts w:ascii="Chu Van An" w:hAnsi="Chu Van An" w:cs="Chu Van An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28"/>
              </w:rPr>
              <w:object w:dxaOrig="3660" w:dyaOrig="660" w14:anchorId="2822BD40">
                <v:shape id="_x0000_i2243" type="#_x0000_t75" style="width:183pt;height:33pt" o:ole="">
                  <v:imagedata r:id="rId2522" o:title=""/>
                </v:shape>
                <o:OLEObject Type="Embed" ProgID="Equation.DSMT4" ShapeID="_x0000_i2243" DrawAspect="Content" ObjectID="_1690485890" r:id="rId2523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1E591F70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47168">
              <w:rPr>
                <w:rFonts w:ascii="Chu Van An" w:hAnsi="Chu Van An" w:cs="Chu Van An"/>
              </w:rPr>
              <w:t xml:space="preserve">Tính tổng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3960" w:dyaOrig="405" w14:anchorId="57C30A34">
                <v:shape id="_x0000_i2244" type="#_x0000_t75" style="width:198.75pt;height:20.25pt" o:ole="">
                  <v:imagedata r:id="rId2524" o:title=""/>
                </v:shape>
                <o:OLEObject Type="Embed" ProgID="Equation.DSMT4" ShapeID="_x0000_i2244" DrawAspect="Content" ObjectID="_1690485891" r:id="rId2525"/>
              </w:object>
            </w:r>
            <w:r w:rsidRPr="00247168">
              <w:rPr>
                <w:rFonts w:ascii="Chu Van An" w:hAnsi="Chu Van An" w:cs="Chu Van An"/>
              </w:rPr>
              <w:t>.</w:t>
            </w:r>
          </w:p>
          <w:p w14:paraId="5C17CC6D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40" w:dyaOrig="630" w14:anchorId="706B5171">
                <v:shape id="_x0000_i2245" type="#_x0000_t75" style="width:12pt;height:31.5pt" o:ole="">
                  <v:imagedata r:id="rId2526" o:title=""/>
                </v:shape>
                <o:OLEObject Type="Embed" ProgID="Equation.DSMT4" ShapeID="_x0000_i2245" DrawAspect="Content" ObjectID="_1690485892" r:id="rId2527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020" w:dyaOrig="720" w14:anchorId="6020531C">
                <v:shape id="_x0000_i2246" type="#_x0000_t75" style="width:51pt;height:36pt" o:ole="">
                  <v:imagedata r:id="rId2528" o:title=""/>
                </v:shape>
                <o:OLEObject Type="Embed" ProgID="Equation.DSMT4" ShapeID="_x0000_i2246" DrawAspect="Content" ObjectID="_1690485893" r:id="rId2529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180A490B" w14:textId="77777777" w:rsidR="001656AD" w:rsidRPr="00247168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065" w:dyaOrig="720" w14:anchorId="53214B23">
                <v:shape id="_x0000_i2247" type="#_x0000_t75" style="width:53.25pt;height:36pt" o:ole="">
                  <v:imagedata r:id="rId2530" o:title=""/>
                </v:shape>
                <o:OLEObject Type="Embed" ProgID="Equation.DSMT4" ShapeID="_x0000_i2247" DrawAspect="Content" ObjectID="_1690485894" r:id="rId2531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135" w:dyaOrig="270" w14:anchorId="3F4C621E">
                <v:shape id="_x0000_i2248" type="#_x0000_t75" style="width:6.75pt;height:13.5pt" o:ole="">
                  <v:imagedata r:id="rId2532" o:title=""/>
                </v:shape>
                <o:OLEObject Type="Embed" ProgID="Equation.DSMT4" ShapeID="_x0000_i2248" DrawAspect="Content" ObjectID="_1690485895" r:id="rId2533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5DA0DD7F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7F5E3B4E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4E461B26" w14:textId="77777777" w:rsidTr="002135F8">
        <w:tc>
          <w:tcPr>
            <w:tcW w:w="5665" w:type="dxa"/>
            <w:shd w:val="clear" w:color="auto" w:fill="auto"/>
          </w:tcPr>
          <w:p w14:paraId="36FB0954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>Câu 21:</w:t>
            </w:r>
            <w:r w:rsidRPr="00247168">
              <w:rPr>
                <w:rFonts w:ascii="Chu Van An" w:eastAsia="Calibri" w:hAnsi="Chu Van An" w:cs="Chu Van An"/>
                <w:position w:val="-24"/>
              </w:rPr>
              <w:object w:dxaOrig="3405" w:dyaOrig="720" w14:anchorId="705D0205">
                <v:shape id="_x0000_i2249" type="#_x0000_t75" style="width:170.25pt;height:36pt" o:ole="">
                  <v:imagedata r:id="rId2534" o:title=""/>
                </v:shape>
                <o:OLEObject Type="Embed" ProgID="Equation.DSMT4" ShapeID="_x0000_i2249" DrawAspect="Content" ObjectID="_1690485896" r:id="rId2535"/>
              </w:object>
            </w:r>
            <w:r w:rsidRPr="00247168">
              <w:rPr>
                <w:rFonts w:ascii="Chu Van An" w:hAnsi="Chu Van An" w:cs="Chu Van An"/>
                <w:lang w:val="x-none" w:eastAsia="x-none"/>
              </w:rPr>
              <w:t xml:space="preserve">, với </w:t>
            </w:r>
            <w:r w:rsidRPr="00247168">
              <w:rPr>
                <w:rFonts w:ascii="Chu Van An" w:eastAsia="Calibri" w:hAnsi="Chu Van An" w:cs="Chu Van An"/>
                <w:position w:val="-24"/>
              </w:rPr>
              <w:object w:dxaOrig="240" w:dyaOrig="615" w14:anchorId="3B2373F3">
                <v:shape id="_x0000_i2250" type="#_x0000_t75" style="width:12pt;height:30.75pt" o:ole="">
                  <v:imagedata r:id="rId2536" o:title=""/>
                </v:shape>
                <o:OLEObject Type="Embed" ProgID="Equation.DSMT4" ShapeID="_x0000_i2250" DrawAspect="Content" ObjectID="_1690485897" r:id="rId2537"/>
              </w:object>
            </w:r>
            <w:r w:rsidRPr="00247168">
              <w:rPr>
                <w:rFonts w:ascii="Chu Van An" w:hAnsi="Chu Van An" w:cs="Chu Van An"/>
                <w:lang w:val="x-none" w:eastAsia="x-none"/>
              </w:rPr>
              <w:t xml:space="preserve">là </w:t>
            </w:r>
            <w:r w:rsidRPr="00247168">
              <w:rPr>
                <w:rFonts w:ascii="Chu Van An" w:hAnsi="Chu Van An" w:cs="Chu Van An"/>
                <w:noProof/>
                <w:lang w:val="nl-NL" w:eastAsia="x-none"/>
              </w:rPr>
              <w:t>phân</w:t>
            </w:r>
            <w:r w:rsidRPr="00247168">
              <w:rPr>
                <w:rFonts w:ascii="Chu Van An" w:hAnsi="Chu Van An" w:cs="Chu Van An"/>
                <w:lang w:val="x-none" w:eastAsia="x-none"/>
              </w:rPr>
              <w:t xml:space="preserve"> số tối giản, </w:t>
            </w:r>
            <w:r w:rsidRPr="00247168">
              <w:rPr>
                <w:rFonts w:ascii="Chu Van An" w:eastAsia="Calibri" w:hAnsi="Chu Van An" w:cs="Chu Van An"/>
                <w:position w:val="-6"/>
                <w:lang w:val="fr-FR"/>
              </w:rPr>
              <w:object w:dxaOrig="195" w:dyaOrig="225" w14:anchorId="5A240E1D">
                <v:shape id="_x0000_i2251" type="#_x0000_t75" style="width:9.75pt;height:11.25pt" o:ole="">
                  <v:imagedata r:id="rId2538" o:title=""/>
                </v:shape>
                <o:OLEObject Type="Embed" ProgID="Equation.DSMT4" ShapeID="_x0000_i2251" DrawAspect="Content" ObjectID="_1690485898" r:id="rId2539"/>
              </w:object>
            </w:r>
            <w:r w:rsidRPr="00247168">
              <w:rPr>
                <w:rFonts w:ascii="Chu Van An" w:hAnsi="Chu Van An" w:cs="Chu Van An"/>
                <w:lang w:val="x-none" w:eastAsia="x-none"/>
              </w:rPr>
              <w:t xml:space="preserve">là số nguyên âm. Tổng </w:t>
            </w:r>
            <w:r w:rsidRPr="00247168">
              <w:rPr>
                <w:rFonts w:ascii="Chu Van An" w:eastAsia="Calibri" w:hAnsi="Chu Van An" w:cs="Chu Van An"/>
                <w:position w:val="-6"/>
              </w:rPr>
              <w:object w:dxaOrig="540" w:dyaOrig="285" w14:anchorId="343E4A66">
                <v:shape id="_x0000_i2252" type="#_x0000_t75" style="width:27pt;height:14.25pt" o:ole="">
                  <v:imagedata r:id="rId2540" o:title=""/>
                </v:shape>
                <o:OLEObject Type="Embed" ProgID="Equation.DSMT4" ShapeID="_x0000_i2252" DrawAspect="Content" ObjectID="_1690485899" r:id="rId2541"/>
              </w:object>
            </w:r>
            <w:r w:rsidRPr="00247168">
              <w:rPr>
                <w:rFonts w:ascii="Chu Van An" w:hAnsi="Chu Van An" w:cs="Chu Van An"/>
                <w:lang w:val="x-none" w:eastAsia="x-none"/>
              </w:rPr>
              <w:t>bằng</w:t>
            </w:r>
          </w:p>
          <w:p w14:paraId="57A1AEAF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noProof/>
                <w:position w:val="-6"/>
              </w:rPr>
              <w:object w:dxaOrig="645" w:dyaOrig="270" w14:anchorId="54B8F90E">
                <v:shape id="_x0000_i2253" type="#_x0000_t75" style="width:33pt;height:13.5pt" o:ole="">
                  <v:imagedata r:id="rId2542" o:title=""/>
                </v:shape>
                <o:OLEObject Type="Embed" ProgID="Equation.DSMT4" ShapeID="_x0000_i2253" DrawAspect="Content" ObjectID="_1690485900" r:id="rId2543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noProof/>
                <w:position w:val="-6"/>
              </w:rPr>
              <w:object w:dxaOrig="645" w:dyaOrig="270" w14:anchorId="57376B4C">
                <v:shape id="_x0000_i2254" type="#_x0000_t75" style="width:33pt;height:13.5pt" o:ole="">
                  <v:imagedata r:id="rId2544" o:title=""/>
                </v:shape>
                <o:OLEObject Type="Embed" ProgID="Equation.DSMT4" ShapeID="_x0000_i2254" DrawAspect="Content" ObjectID="_1690485901" r:id="rId2545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70B7613D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247168">
              <w:rPr>
                <w:rFonts w:ascii="Chu Van An" w:eastAsia="Calibri" w:hAnsi="Chu Van An" w:cs="Chu Van An"/>
                <w:noProof/>
                <w:position w:val="-6"/>
              </w:rPr>
              <w:object w:dxaOrig="630" w:dyaOrig="270" w14:anchorId="041C1AF4">
                <v:shape id="_x0000_i2255" type="#_x0000_t75" style="width:31.5pt;height:13.5pt" o:ole="">
                  <v:imagedata r:id="rId2546" o:title=""/>
                </v:shape>
                <o:OLEObject Type="Embed" ProgID="Equation.DSMT4" ShapeID="_x0000_i2255" DrawAspect="Content" ObjectID="_1690485902" r:id="rId2547"/>
              </w:object>
            </w:r>
            <w:r w:rsidRPr="00247168">
              <w:rPr>
                <w:rFonts w:ascii="Chu Van An" w:hAnsi="Chu Van An" w:cs="Chu Van An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noProof/>
                <w:position w:val="-6"/>
              </w:rPr>
              <w:object w:dxaOrig="630" w:dyaOrig="270" w14:anchorId="4542BC09">
                <v:shape id="_x0000_i2256" type="#_x0000_t75" style="width:31.5pt;height:13.5pt" o:ole="">
                  <v:imagedata r:id="rId2548" o:title=""/>
                </v:shape>
                <o:OLEObject Type="Embed" ProgID="Equation.DSMT4" ShapeID="_x0000_i2256" DrawAspect="Content" ObjectID="_1690485903" r:id="rId2549"/>
              </w:object>
            </w:r>
            <w:r w:rsidRPr="00247168">
              <w:rPr>
                <w:rFonts w:ascii="Chu Van An" w:eastAsia="Calibri" w:hAnsi="Chu Van An" w:cs="Chu Van An"/>
                <w:noProof/>
              </w:rPr>
              <w:t>.</w:t>
            </w:r>
          </w:p>
          <w:p w14:paraId="461A500E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7A7DFC54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7EB50292" w14:textId="77777777" w:rsidTr="002135F8">
        <w:tc>
          <w:tcPr>
            <w:tcW w:w="5665" w:type="dxa"/>
            <w:shd w:val="clear" w:color="auto" w:fill="auto"/>
          </w:tcPr>
          <w:p w14:paraId="728C6BB9" w14:textId="77777777" w:rsidR="001656AD" w:rsidRPr="00247168" w:rsidRDefault="001656AD" w:rsidP="002135F8">
            <w:pPr>
              <w:pStyle w:val="NoSpacing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lastRenderedPageBreak/>
              <w:t>Câu 22: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hàm số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975" w:dyaOrig="405" w14:anchorId="2C34845B">
                <v:shape id="_x0000_i2257" type="#_x0000_t75" style="width:48.75pt;height:20.25pt" o:ole="">
                  <v:imagedata r:id="rId2550" o:title=""/>
                </v:shape>
                <o:OLEObject Type="Embed" ProgID="Equation.DSMT4" ShapeID="_x0000_i2257" DrawAspect="Content" ObjectID="_1690485904" r:id="rId2551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có đạo hàm liên tục trên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510" w:dyaOrig="405" w14:anchorId="75C65DCA">
                <v:shape id="_x0000_i2258" type="#_x0000_t75" style="width:24.75pt;height:20.25pt" o:ole="">
                  <v:imagedata r:id="rId2552" o:title=""/>
                </v:shape>
                <o:OLEObject Type="Embed" ProgID="Equation.DSMT4" ShapeID="_x0000_i2258" DrawAspect="Content" ObjectID="_1690485905" r:id="rId2553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thỏa mãn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915" w:dyaOrig="405" w14:anchorId="5608FA34">
                <v:shape id="_x0000_i2259" type="#_x0000_t75" style="width:45.75pt;height:20.25pt" o:ole="">
                  <v:imagedata r:id="rId2554" o:title=""/>
                </v:shape>
                <o:OLEObject Type="Embed" ProgID="Equation.DSMT4" ShapeID="_x0000_i2259" DrawAspect="Content" ObjectID="_1690485906" r:id="rId255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và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2535" w:dyaOrig="405" w14:anchorId="3173856B">
                <v:shape id="_x0000_i2260" type="#_x0000_t75" style="width:126pt;height:20.25pt" o:ole="">
                  <v:imagedata r:id="rId2556" o:title=""/>
                </v:shape>
                <o:OLEObject Type="Embed" ProgID="Equation.DSMT4" ShapeID="_x0000_i2260" DrawAspect="Content" ObjectID="_1690485907" r:id="rId2557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Tính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585" w:dyaOrig="405" w14:anchorId="37D21C42">
                <v:shape id="_x0000_i2261" type="#_x0000_t75" style="width:29.25pt;height:20.25pt" o:ole="">
                  <v:imagedata r:id="rId2558" o:title=""/>
                </v:shape>
                <o:OLEObject Type="Embed" ProgID="Equation.DSMT4" ShapeID="_x0000_i2261" DrawAspect="Content" ObjectID="_1690485908" r:id="rId2559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100DA021" w14:textId="77777777" w:rsidR="001656AD" w:rsidRPr="00247168" w:rsidRDefault="001656AD" w:rsidP="002135F8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position w:val="-6"/>
                <w:lang w:val="vi-VN"/>
              </w:rPr>
              <w:object w:dxaOrig="330" w:dyaOrig="285" w14:anchorId="1292E745">
                <v:shape id="_x0000_i2262" type="#_x0000_t75" style="width:16.5pt;height:14.25pt" o:ole="">
                  <v:imagedata r:id="rId2560" o:title=""/>
                </v:shape>
                <o:OLEObject Type="Embed" ProgID="Equation.DSMT4" ShapeID="_x0000_i2262" DrawAspect="Content" ObjectID="_1690485909" r:id="rId2561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position w:val="-4"/>
                <w:lang w:val="vi-VN"/>
              </w:rPr>
              <w:object w:dxaOrig="270" w:dyaOrig="270" w14:anchorId="28BF0CFF">
                <v:shape id="_x0000_i2263" type="#_x0000_t75" style="width:13.5pt;height:13.5pt" o:ole="">
                  <v:imagedata r:id="rId2562" o:title=""/>
                </v:shape>
                <o:OLEObject Type="Embed" ProgID="Equation.DSMT4" ShapeID="_x0000_i2263" DrawAspect="Content" ObjectID="_1690485910" r:id="rId2563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</w:p>
          <w:p w14:paraId="75C4D8A5" w14:textId="77777777" w:rsidR="001656AD" w:rsidRPr="00247168" w:rsidRDefault="001656AD" w:rsidP="002135F8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C.  </w:t>
            </w:r>
            <w:r w:rsidRPr="00247168">
              <w:rPr>
                <w:rFonts w:ascii="Chu Van An" w:eastAsia="Calibri" w:hAnsi="Chu Van An" w:cs="Chu Van An"/>
                <w:position w:val="-6"/>
                <w:lang w:val="vi-VN"/>
              </w:rPr>
              <w:object w:dxaOrig="180" w:dyaOrig="285" w14:anchorId="44625EB0">
                <v:shape id="_x0000_i2264" type="#_x0000_t75" style="width:9pt;height:14.25pt" o:ole="">
                  <v:imagedata r:id="rId2564" o:title=""/>
                </v:shape>
                <o:OLEObject Type="Embed" ProgID="Equation.DSMT4" ShapeID="_x0000_i2264" DrawAspect="Content" ObjectID="_1690485911" r:id="rId256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position w:val="-6"/>
                <w:lang w:val="vi-VN"/>
              </w:rPr>
              <w:object w:dxaOrig="195" w:dyaOrig="285" w14:anchorId="0CD76DCB">
                <v:shape id="_x0000_i2265" type="#_x0000_t75" style="width:9.75pt;height:14.25pt" o:ole="">
                  <v:imagedata r:id="rId2566" o:title=""/>
                </v:shape>
                <o:OLEObject Type="Embed" ProgID="Equation.DSMT4" ShapeID="_x0000_i2265" DrawAspect="Content" ObjectID="_1690485912" r:id="rId2567"/>
              </w:object>
            </w:r>
            <w:r w:rsidRPr="0024716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1BB816CC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004F5679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33376AC8" w14:textId="77777777" w:rsidTr="002135F8">
        <w:tc>
          <w:tcPr>
            <w:tcW w:w="5665" w:type="dxa"/>
            <w:shd w:val="clear" w:color="auto" w:fill="auto"/>
          </w:tcPr>
          <w:p w14:paraId="0130981A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lang w:val="fr-FR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fr-FR"/>
              </w:rPr>
              <w:t>Câu 23: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585" w:dyaOrig="405" w14:anchorId="3F9BAEC8">
                <v:shape id="_x0000_i2266" type="#_x0000_t75" style="width:29.25pt;height:20.25pt" o:ole="">
                  <v:imagedata r:id="rId2568" o:title=""/>
                </v:shape>
                <o:OLEObject Type="Embed" ProgID="Equation.DSMT4" ShapeID="_x0000_i2266" DrawAspect="Content" ObjectID="_1690485913" r:id="rId2569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thỏa mãn điều kiện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2955" w:dyaOrig="435" w14:anchorId="528D04AC">
                <v:shape id="_x0000_i2267" type="#_x0000_t75" style="width:147pt;height:21.75pt" o:ole="">
                  <v:imagedata r:id="rId2570" o:title=""/>
                </v:shape>
                <o:OLEObject Type="Embed" ProgID="Equation.DSMT4" ShapeID="_x0000_i2267" DrawAspect="Content" ObjectID="_1690485914" r:id="rId2571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Hàm số </w:t>
            </w:r>
            <w:r w:rsidRPr="00247168">
              <w:rPr>
                <w:rFonts w:ascii="Chu Van An" w:eastAsia="Times New Roman" w:hAnsi="Chu Van An" w:cs="Chu Van An"/>
                <w:position w:val="-14"/>
              </w:rPr>
              <w:object w:dxaOrig="2295" w:dyaOrig="435" w14:anchorId="06F92868">
                <v:shape id="_x0000_i2268" type="#_x0000_t75" style="width:114.75pt;height:21.75pt" o:ole="">
                  <v:imagedata r:id="rId2572" o:title=""/>
                </v:shape>
                <o:OLEObject Type="Embed" ProgID="Equation.DSMT4" ShapeID="_x0000_i2268" DrawAspect="Content" ObjectID="_1690485915" r:id="rId2573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có đạo hàm tại </w:t>
            </w:r>
            <w:r w:rsidRPr="00247168">
              <w:rPr>
                <w:rFonts w:ascii="Chu Van An" w:eastAsia="Times New Roman" w:hAnsi="Chu Van An" w:cs="Chu Van An"/>
                <w:position w:val="-6"/>
              </w:rPr>
              <w:object w:dxaOrig="525" w:dyaOrig="285" w14:anchorId="1F8FE32B">
                <v:shape id="_x0000_i2269" type="#_x0000_t75" style="width:26.25pt;height:14.25pt" o:ole="">
                  <v:imagedata r:id="rId2574" o:title=""/>
                </v:shape>
                <o:OLEObject Type="Embed" ProgID="Equation.DSMT4" ShapeID="_x0000_i2269" DrawAspect="Content" ObjectID="_1690485916" r:id="rId257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bằng bao nhiêu?</w:t>
            </w:r>
          </w:p>
          <w:p w14:paraId="4047BF17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</w:p>
          <w:p w14:paraId="1B7A9E31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285" w:dyaOrig="270" w14:anchorId="6E0AA3BD">
                <v:shape id="_x0000_i2270" type="#_x0000_t75" style="width:14.25pt;height:13.5pt" o:ole="">
                  <v:imagedata r:id="rId2576" o:title=""/>
                </v:shape>
                <o:OLEObject Type="Embed" ProgID="Equation.DSMT4" ShapeID="_x0000_i2270" DrawAspect="Content" ObjectID="_1690485917" r:id="rId2577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80" w:dyaOrig="270" w14:anchorId="29386F90">
                <v:shape id="_x0000_i2271" type="#_x0000_t75" style="width:9pt;height:13.5pt" o:ole="">
                  <v:imagedata r:id="rId2578" o:title=""/>
                </v:shape>
                <o:OLEObject Type="Embed" ProgID="Equation.DSMT4" ShapeID="_x0000_i2271" DrawAspect="Content" ObjectID="_1690485918" r:id="rId2579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4A136BA8" w14:textId="77777777" w:rsidR="001656AD" w:rsidRPr="00247168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47168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247168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360" w:dyaOrig="330" w14:anchorId="751CC259">
                <v:shape id="_x0000_i2272" type="#_x0000_t75" style="width:18.75pt;height:16.5pt" o:ole="">
                  <v:imagedata r:id="rId2580" o:title=""/>
                </v:shape>
                <o:OLEObject Type="Embed" ProgID="Equation.DSMT4" ShapeID="_x0000_i2272" DrawAspect="Content" ObjectID="_1690485919" r:id="rId2581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  <w:r w:rsidRPr="0024716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180" w:dyaOrig="270" w14:anchorId="6B58C4C5">
                <v:shape id="_x0000_i2273" type="#_x0000_t75" style="width:9pt;height:13.5pt" o:ole="">
                  <v:imagedata r:id="rId2582" o:title=""/>
                </v:shape>
                <o:OLEObject Type="Embed" ProgID="Equation.DSMT4" ShapeID="_x0000_i2273" DrawAspect="Content" ObjectID="_1690485920" r:id="rId2583"/>
              </w:object>
            </w:r>
            <w:r w:rsidRPr="00247168">
              <w:rPr>
                <w:rFonts w:ascii="Chu Van An" w:hAnsi="Chu Van An" w:cs="Chu Van An"/>
                <w:color w:val="000000"/>
              </w:rPr>
              <w:t>.</w:t>
            </w:r>
          </w:p>
          <w:p w14:paraId="6615EC2A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7211E2D1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247168" w14:paraId="4E2D3335" w14:textId="77777777" w:rsidTr="002135F8">
        <w:tc>
          <w:tcPr>
            <w:tcW w:w="5665" w:type="dxa"/>
            <w:shd w:val="clear" w:color="auto" w:fill="auto"/>
          </w:tcPr>
          <w:p w14:paraId="7008420F" w14:textId="77777777" w:rsidR="001656AD" w:rsidRPr="00247168" w:rsidRDefault="001656AD" w:rsidP="002135F8">
            <w:pPr>
              <w:pStyle w:val="NoSpacing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247168">
              <w:rPr>
                <w:rFonts w:ascii="Chu Van An" w:hAnsi="Chu Van An" w:cs="Chu Van An"/>
                <w:b/>
                <w:color w:val="0000FF"/>
                <w:lang w:val="vi-VN"/>
              </w:rPr>
              <w:t>Câu 24:</w:t>
            </w:r>
            <w:r w:rsidRPr="00247168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945" w:dyaOrig="405" w14:anchorId="47819DE5">
                <v:shape id="_x0000_i2274" type="#_x0000_t75" style="width:47.25pt;height:20.25pt" o:ole="">
                  <v:imagedata r:id="rId2584" o:title=""/>
                </v:shape>
                <o:OLEObject Type="Embed" ProgID="Equation.DSMT4" ShapeID="_x0000_i2274" DrawAspect="Content" ObjectID="_1690485921" r:id="rId258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và liên tục trên các khoảng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765" w:dyaOrig="405" w14:anchorId="52933C6C">
                <v:shape id="_x0000_i2275" type="#_x0000_t75" style="width:38.25pt;height:20.25pt" o:ole="">
                  <v:imagedata r:id="rId2586" o:title=""/>
                </v:shape>
                <o:OLEObject Type="Embed" ProgID="Equation.DSMT4" ShapeID="_x0000_i2275" DrawAspect="Content" ObjectID="_1690485922" r:id="rId2587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,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765" w:dyaOrig="405" w14:anchorId="7581DA17">
                <v:shape id="_x0000_i2276" type="#_x0000_t75" style="width:38.25pt;height:20.25pt" o:ole="">
                  <v:imagedata r:id="rId2588" o:title=""/>
                </v:shape>
                <o:OLEObject Type="Embed" ProgID="Equation.DSMT4" ShapeID="_x0000_i2276" DrawAspect="Content" ObjectID="_1690485923" r:id="rId2589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đồng thời thỏa mãn </w:t>
            </w:r>
            <w:r w:rsidRPr="00247168">
              <w:rPr>
                <w:rFonts w:ascii="Chu Van An" w:eastAsia="Calibri" w:hAnsi="Chu Van An" w:cs="Chu Van An"/>
                <w:position w:val="-16"/>
                <w:lang w:val="vi-VN"/>
              </w:rPr>
              <w:object w:dxaOrig="2550" w:dyaOrig="435" w14:anchorId="1198A2EA">
                <v:shape id="_x0000_i2277" type="#_x0000_t75" style="width:127.5pt;height:21.75pt" o:ole="">
                  <v:imagedata r:id="rId2590" o:title=""/>
                </v:shape>
                <o:OLEObject Type="Embed" ProgID="Equation.DSMT4" ShapeID="_x0000_i2277" DrawAspect="Content" ObjectID="_1690485924" r:id="rId2591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. Tính giá trị </w:t>
            </w:r>
            <w:r w:rsidRPr="00247168">
              <w:rPr>
                <w:rFonts w:ascii="Chu Van An" w:eastAsia="Calibri" w:hAnsi="Chu Van An" w:cs="Chu Van An"/>
                <w:position w:val="-14"/>
                <w:lang w:val="vi-VN"/>
              </w:rPr>
              <w:object w:dxaOrig="645" w:dyaOrig="405" w14:anchorId="27AE968B">
                <v:shape id="_x0000_i2278" type="#_x0000_t75" style="width:33pt;height:20.25pt" o:ole="">
                  <v:imagedata r:id="rId2592" o:title=""/>
                </v:shape>
                <o:OLEObject Type="Embed" ProgID="Equation.DSMT4" ShapeID="_x0000_i2278" DrawAspect="Content" ObjectID="_1690485925" r:id="rId2593"/>
              </w:object>
            </w:r>
            <w:r w:rsidRPr="00247168">
              <w:rPr>
                <w:rFonts w:ascii="Chu Van An" w:hAnsi="Chu Van An" w:cs="Chu Van An"/>
                <w:lang w:val="fr-FR"/>
              </w:rPr>
              <w:t xml:space="preserve"> biết hàm số </w:t>
            </w:r>
            <w:r w:rsidRPr="00247168">
              <w:rPr>
                <w:rFonts w:ascii="Chu Van An" w:eastAsia="Calibri" w:hAnsi="Chu Van An" w:cs="Chu Van An"/>
                <w:position w:val="-32"/>
                <w:lang w:val="vi-VN"/>
              </w:rPr>
              <w:object w:dxaOrig="1335" w:dyaOrig="705" w14:anchorId="6FD21A6D">
                <v:shape id="_x0000_i2279" type="#_x0000_t75" style="width:66.75pt;height:35.25pt" o:ole="">
                  <v:imagedata r:id="rId2594" o:title=""/>
                </v:shape>
                <o:OLEObject Type="Embed" ProgID="Equation.DSMT4" ShapeID="_x0000_i2279" DrawAspect="Content" ObjectID="_1690485926" r:id="rId2595"/>
              </w:object>
            </w:r>
            <w:r w:rsidRPr="00247168">
              <w:rPr>
                <w:rFonts w:ascii="Chu Van An" w:hAnsi="Chu Van An" w:cs="Chu Van An"/>
                <w:lang w:val="fr-FR"/>
              </w:rPr>
              <w:t>.</w:t>
            </w:r>
          </w:p>
          <w:p w14:paraId="07DB3DA0" w14:textId="77777777" w:rsidR="001656AD" w:rsidRPr="00247168" w:rsidRDefault="001656AD" w:rsidP="002135F8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247168">
              <w:rPr>
                <w:rFonts w:ascii="Chu Van An" w:hAnsi="Chu Van An" w:cs="Chu Van An"/>
                <w:b/>
                <w:color w:val="800080"/>
                <w:lang w:val="vi-VN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Calibri" w:hAnsi="Chu Van An" w:cs="Chu Van An"/>
                <w:position w:val="-24"/>
                <w:lang w:val="vi-VN"/>
              </w:rPr>
              <w:object w:dxaOrig="555" w:dyaOrig="615" w14:anchorId="6A4CAFD2">
                <v:shape id="_x0000_i2280" type="#_x0000_t75" style="width:27.75pt;height:30.75pt" o:ole="">
                  <v:imagedata r:id="rId2596" o:title=""/>
                </v:shape>
                <o:OLEObject Type="Embed" ProgID="Equation.DSMT4" ShapeID="_x0000_i2280" DrawAspect="Content" ObjectID="_1690485927" r:id="rId2597"/>
              </w:objec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247168">
              <w:rPr>
                <w:rFonts w:ascii="Chu Van An" w:eastAsia="Calibri" w:hAnsi="Chu Van An" w:cs="Chu Van An"/>
                <w:position w:val="-24"/>
                <w:lang w:val="vi-VN"/>
              </w:rPr>
              <w:object w:dxaOrig="570" w:dyaOrig="615" w14:anchorId="1B01FE9B">
                <v:shape id="_x0000_i2281" type="#_x0000_t75" style="width:28.5pt;height:30.75pt" o:ole="">
                  <v:imagedata r:id="rId2598" o:title=""/>
                </v:shape>
                <o:OLEObject Type="Embed" ProgID="Equation.DSMT4" ShapeID="_x0000_i2281" DrawAspect="Content" ObjectID="_1690485928" r:id="rId2599"/>
              </w:objec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</w:p>
          <w:p w14:paraId="00D7E67D" w14:textId="77777777" w:rsidR="001656AD" w:rsidRPr="00247168" w:rsidRDefault="001656AD" w:rsidP="002135F8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 xml:space="preserve">C.  </w:t>
            </w:r>
            <w:r w:rsidRPr="00247168">
              <w:rPr>
                <w:rFonts w:ascii="Chu Van An" w:eastAsia="Calibri" w:hAnsi="Chu Van An" w:cs="Chu Van An"/>
                <w:position w:val="-24"/>
                <w:lang w:val="vi-VN"/>
              </w:rPr>
              <w:object w:dxaOrig="420" w:dyaOrig="615" w14:anchorId="369148B1">
                <v:shape id="_x0000_i2282" type="#_x0000_t75" style="width:21pt;height:30.75pt" o:ole="">
                  <v:imagedata r:id="rId2600" o:title=""/>
                </v:shape>
                <o:OLEObject Type="Embed" ProgID="Equation.DSMT4" ShapeID="_x0000_i2282" DrawAspect="Content" ObjectID="_1690485929" r:id="rId2601"/>
              </w:object>
            </w:r>
            <w:r w:rsidRPr="0024716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247168">
              <w:rPr>
                <w:rFonts w:ascii="Chu Van An" w:eastAsia="Calibri" w:hAnsi="Chu Van An" w:cs="Chu Van An"/>
                <w:position w:val="-24"/>
                <w:lang w:val="vi-VN"/>
              </w:rPr>
              <w:object w:dxaOrig="390" w:dyaOrig="615" w14:anchorId="7E9E739B">
                <v:shape id="_x0000_i2283" type="#_x0000_t75" style="width:19.5pt;height:30.75pt" o:ole="">
                  <v:imagedata r:id="rId2602" o:title=""/>
                </v:shape>
                <o:OLEObject Type="Embed" ProgID="Equation.DSMT4" ShapeID="_x0000_i2283" DrawAspect="Content" ObjectID="_1690485930" r:id="rId2603"/>
              </w:object>
            </w:r>
          </w:p>
          <w:p w14:paraId="75B20832" w14:textId="77777777" w:rsidR="001656AD" w:rsidRPr="00247168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962" w:type="dxa"/>
            <w:shd w:val="clear" w:color="auto" w:fill="auto"/>
          </w:tcPr>
          <w:p w14:paraId="49F16E9C" w14:textId="77777777" w:rsidR="001656AD" w:rsidRPr="00247168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24716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37125E9B" w14:textId="77777777" w:rsidR="001656AD" w:rsidRPr="00247168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6C43ECB" w14:textId="77777777" w:rsidR="001656AD" w:rsidRPr="00247168" w:rsidRDefault="001656AD" w:rsidP="001656AD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C1E2D63" wp14:editId="6CBFFE50">
                <wp:extent cx="6547104" cy="1190446"/>
                <wp:effectExtent l="0" t="38100" r="25400" b="10160"/>
                <wp:docPr id="143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90446"/>
                          <a:chOff x="0" y="0"/>
                          <a:chExt cx="6547104" cy="1316893"/>
                        </a:xfrm>
                      </wpg:grpSpPr>
                      <wps:wsp>
                        <wps:cNvPr id="144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065"/>
                            <a:ext cx="6547104" cy="106582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B74611" w14:textId="77777777" w:rsidR="001656AD" w:rsidRDefault="001656AD" w:rsidP="001656AD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3407C149" w14:textId="77777777" w:rsidR="001656AD" w:rsidRPr="00004741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288ECF75" w14:textId="77777777" w:rsidR="001656AD" w:rsidRPr="00004741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04741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quy tắc tính đạo hàm và kiến thức về PT, BPT</w:t>
                              </w:r>
                            </w:p>
                            <w:p w14:paraId="09B98F5A" w14:textId="77777777" w:rsidR="001656AD" w:rsidRPr="00D02D55" w:rsidRDefault="001656AD" w:rsidP="001656AD">
                              <w:pP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45" name="Group 145"/>
                        <wpg:cNvGrpSpPr/>
                        <wpg:grpSpPr>
                          <a:xfrm>
                            <a:off x="150812" y="0"/>
                            <a:ext cx="6247281" cy="571533"/>
                            <a:chOff x="150812" y="0"/>
                            <a:chExt cx="6247653" cy="571533"/>
                          </a:xfrm>
                        </wpg:grpSpPr>
                        <wpg:grpSp>
                          <wpg:cNvPr id="146" name="Group 146"/>
                          <wpg:cNvGrpSpPr/>
                          <wpg:grpSpPr>
                            <a:xfrm>
                              <a:off x="150812" y="0"/>
                              <a:ext cx="6247653" cy="485775"/>
                              <a:chOff x="150812" y="0"/>
                              <a:chExt cx="6247653" cy="485775"/>
                            </a:xfrm>
                          </wpg:grpSpPr>
                          <wpg:grpSp>
                            <wpg:cNvPr id="147" name="Group 147"/>
                            <wpg:cNvGrpSpPr/>
                            <wpg:grpSpPr>
                              <a:xfrm>
                                <a:off x="184099" y="0"/>
                                <a:ext cx="6214366" cy="485775"/>
                                <a:chOff x="184099" y="0"/>
                                <a:chExt cx="6214366" cy="485775"/>
                              </a:xfrm>
                            </wpg:grpSpPr>
                            <wps:wsp>
                              <wps:cNvPr id="148" name="Rectangle: Single Corner Snipped 148"/>
                              <wps:cNvSpPr/>
                              <wps:spPr>
                                <a:xfrm>
                                  <a:off x="184099" y="38081"/>
                                  <a:ext cx="621436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49" name="Group 149"/>
                              <wpg:cNvGrpSpPr/>
                              <wpg:grpSpPr>
                                <a:xfrm>
                                  <a:off x="1502180" y="0"/>
                                  <a:ext cx="4545289" cy="485775"/>
                                  <a:chOff x="1502180" y="0"/>
                                  <a:chExt cx="4545289" cy="485775"/>
                                </a:xfrm>
                              </wpg:grpSpPr>
                              <wpg:grpSp>
                                <wpg:cNvPr id="150" name="Group 150"/>
                                <wpg:cNvGrpSpPr/>
                                <wpg:grpSpPr>
                                  <a:xfrm>
                                    <a:off x="1611714" y="104387"/>
                                    <a:ext cx="4435755" cy="369570"/>
                                    <a:chOff x="1611714" y="104387"/>
                                    <a:chExt cx="4435755" cy="369570"/>
                                  </a:xfrm>
                                </wpg:grpSpPr>
                                <wps:wsp>
                                  <wps:cNvPr id="151" name="Arrow: Chevron 151"/>
                                  <wps:cNvSpPr/>
                                  <wps:spPr>
                                    <a:xfrm>
                                      <a:off x="1760846" y="105074"/>
                                      <a:ext cx="4286623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A73AFB7" w14:textId="77777777" w:rsidR="001656AD" w:rsidRPr="00D201A6" w:rsidRDefault="001656AD" w:rsidP="001656AD">
                                        <w:pPr>
                                          <w:jc w:val="center"/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201A6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Giải PT, BPT , chứng minh  đẳng thức</w:t>
                                        </w:r>
                                      </w:p>
                                      <w:p w14:paraId="3328D619" w14:textId="77777777" w:rsidR="001656AD" w:rsidRPr="00601BC3" w:rsidRDefault="001656AD" w:rsidP="001656A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52" name="Group 15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53" name="Freeform: Shape 15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5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B2EEF5" w14:textId="77777777" w:rsidR="001656AD" w:rsidRDefault="001656AD" w:rsidP="001656A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64" name="Group 16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65" name="Freeform: Shape 16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66" name="Flowchart: Terminator 16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67" name="Flowchart: Direct Access Storage 16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68" name="Group 168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69" name="Flowchart: Preparation 16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A598BC7" w14:textId="77777777" w:rsidR="001656AD" w:rsidRDefault="001656AD" w:rsidP="001656A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C1E2D63" id="_x0000_s1291" style="width:515.5pt;height:93.75pt;mso-position-horizontal-relative:char;mso-position-vertical-relative:line" coordsize="65471,131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">
                <v:shape id="Rectangle: Diagonal Corners Rounded 1" o:spid="_x0000_s1292" style="position:absolute;top:2510;width:65471;height:1065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6633;6547104,1055735;6532329,1065828;112179,1065828;0,989195;0,10093;14775,0" o:connectangles="0,0,0,0,0,0,0,0,0" textboxrect="0,0,6435090,1533525"/>
                  <v:textbox>
                    <w:txbxContent>
                      <w:p w14:paraId="0AB74611" w14:textId="77777777" w:rsidR="001656AD" w:rsidRDefault="001656AD" w:rsidP="001656AD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3407C149" w14:textId="77777777" w:rsidR="001656AD" w:rsidRPr="00004741" w:rsidRDefault="001656AD" w:rsidP="00355346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ind w:left="426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288ECF75" w14:textId="77777777" w:rsidR="001656AD" w:rsidRPr="00004741" w:rsidRDefault="001656AD" w:rsidP="00355346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004741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quy tắc tính đạo hàm và kiến thức về PT, BPT</w:t>
                        </w:r>
                      </w:p>
                      <w:p w14:paraId="09B98F5A" w14:textId="77777777" w:rsidR="001656AD" w:rsidRPr="00D02D55" w:rsidRDefault="001656AD" w:rsidP="001656AD">
                        <w:pP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</w:t>
                        </w:r>
                      </w:p>
                    </w:txbxContent>
                  </v:textbox>
                </v:shape>
                <v:group id="Group 145" o:spid="_x0000_s1293" style="position:absolute;left:1508;width:62472;height:5715" coordorigin="1508" coordsize="6247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<v:group id="Group 146" o:spid="_x0000_s1294" style="position:absolute;left:1508;width:62476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  <v:group id="Group 147" o:spid="_x0000_s1295" style="position:absolute;left:1840;width:62144;height:4857" coordorigin="1840" coordsize="621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    <v:shape id="Rectangle: Single Corner Snipped 148" o:spid="_x0000_s1296" style="position:absolute;left:1840;top:380;width:62144;height:4476;visibility:visible;mso-wrap-style:square;v-text-anchor:middle" coordsize="62143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" path="m,l5990589,r223777,223777l6214366,447554,,447554,,xe" fillcolor="#efddf6 [663]" stroked="f" strokeweight="1.25pt">
                        <v:fill r:id="rId83" o:title="" color2="#fffff7" type="pattern"/>
                        <v:path arrowok="t" o:connecttype="custom" o:connectlocs="0,0;5990589,0;6214366,223777;6214366,447554;0,447554;0,0" o:connectangles="0,0,0,0,0,0"/>
                      </v:shape>
                      <v:group id="Group 149" o:spid="_x0000_s1297" style="position:absolute;left:15021;width:45453;height:4857" coordorigin="15021" coordsize="454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    <v:group id="Group 150" o:spid="_x0000_s1298" style="position:absolute;left:16117;top:1043;width:44357;height:3696" coordorigin="16117,1043" coordsize="4435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7VB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Ivz8gEOv8FAAD//wMAUEsBAi0AFAAGAAgAAAAhANvh9svuAAAAhQEAABMAAAAAAAAA&#10;AAAAAAAAAAAAAFtDb250ZW50X1R5cGVzXS54bWxQSwECLQAUAAYACAAAACEAWvQsW78AAAAVAQAA&#10;CwAAAAAAAAAAAAAAAAAfAQAAX3JlbHMvLnJlbHNQSwECLQAUAAYACAAAACEAWHe1QcYAAADcAAAA&#10;DwAAAAAAAAAAAAAAAAAHAgAAZHJzL2Rvd25yZXYueG1sUEsFBgAAAAADAAMAtwAAAPoCAAAAAA==&#10;">
                          <v:shape id="Arrow: Chevron 151" o:spid="_x0000_s1299" type="#_x0000_t55" style="position:absolute;left:17608;top:1050;width:4286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" adj="2127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A73AFB7" w14:textId="77777777" w:rsidR="001656AD" w:rsidRPr="00D201A6" w:rsidRDefault="001656AD" w:rsidP="001656AD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D201A6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Giải PT, BPT , chứng minh  đẳng thức</w:t>
                                  </w:r>
                                </w:p>
                                <w:p w14:paraId="3328D619" w14:textId="77777777" w:rsidR="001656AD" w:rsidRPr="00601BC3" w:rsidRDefault="001656AD" w:rsidP="001656A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52" o:spid="_x0000_s130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          <v:shape id="Freeform: Shape 153" o:spid="_x0000_s130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0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" filled="f" stroked="f">
                              <v:textbox>
                                <w:txbxContent>
                                  <w:p w14:paraId="61B2EEF5" w14:textId="77777777" w:rsidR="001656AD" w:rsidRDefault="001656AD" w:rsidP="001656A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64" o:spid="_x0000_s130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      <v:shape id="Freeform: Shape 165" o:spid="_x0000_s130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66" o:spid="_x0000_s130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67" o:spid="_x0000_s130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68" o:spid="_x0000_s1307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  <v:shape id="Flowchart: Preparation 169" o:spid="_x0000_s130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309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3A598BC7" w14:textId="77777777" w:rsidR="001656AD" w:rsidRDefault="001656AD" w:rsidP="001656A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1A9CD75" w14:textId="77777777" w:rsidR="001656AD" w:rsidRPr="00247168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A3BE7EF" w14:textId="77777777" w:rsidR="001656AD" w:rsidRPr="00247168" w:rsidRDefault="001656AD" w:rsidP="001656AD">
      <w:pPr>
        <w:tabs>
          <w:tab w:val="left" w:pos="360"/>
        </w:tabs>
        <w:spacing w:line="240" w:lineRule="auto"/>
        <w:ind w:left="-720" w:firstLine="720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247168">
        <w:rPr>
          <w:rFonts w:ascii="Chu Van An" w:hAnsi="Chu Van An" w:cs="Chu Van An"/>
          <w:sz w:val="24"/>
          <w:szCs w:val="24"/>
        </w:rPr>
        <w:t>a</w:t>
      </w:r>
      <w:r w:rsidRPr="00247168">
        <w:rPr>
          <w:rFonts w:ascii="Chu Van An" w:hAnsi="Chu Van An" w:cs="Chu Van An"/>
          <w:b/>
          <w:sz w:val="24"/>
          <w:szCs w:val="24"/>
        </w:rPr>
        <w:t>)</w:t>
      </w:r>
      <w:r w:rsidRPr="00247168">
        <w:rPr>
          <w:rFonts w:ascii="Chu Van An" w:hAnsi="Chu Van An" w:cs="Chu Van An"/>
          <w:sz w:val="24"/>
          <w:szCs w:val="24"/>
          <w:lang w:val="nl-NL"/>
        </w:rPr>
        <w:t>Cho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4020" w:dyaOrig="405" w14:anchorId="1FC60230">
          <v:shape id="_x0000_i2284" type="#_x0000_t75" style="width:201pt;height:20.25pt" o:ole="">
            <v:imagedata r:id="rId2604" o:title=""/>
          </v:shape>
          <o:OLEObject Type="Embed" ProgID="Equation.DSMT4" ShapeID="_x0000_i2284" DrawAspect="Content" ObjectID="_1690485931" r:id="rId2605"/>
        </w:object>
      </w:r>
      <w:r w:rsidRPr="00247168">
        <w:rPr>
          <w:rFonts w:ascii="Chu Van An" w:hAnsi="Chu Van An" w:cs="Chu Van An"/>
          <w:sz w:val="24"/>
          <w:szCs w:val="24"/>
          <w:lang w:val="nl-NL"/>
        </w:rPr>
        <w:t xml:space="preserve">. Giải bất phương trình 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1440" w:dyaOrig="405" w14:anchorId="0A4EAF1A">
          <v:shape id="_x0000_i2285" type="#_x0000_t75" style="width:1in;height:20.25pt" o:ole="">
            <v:imagedata r:id="rId2606" o:title=""/>
          </v:shape>
          <o:OLEObject Type="Embed" ProgID="Equation.DSMT4" ShapeID="_x0000_i2285" DrawAspect="Content" ObjectID="_1690485932" r:id="rId2607"/>
        </w:object>
      </w:r>
      <w:r w:rsidRPr="00247168">
        <w:rPr>
          <w:rFonts w:ascii="Chu Van An" w:hAnsi="Chu Van An" w:cs="Chu Van An"/>
          <w:sz w:val="24"/>
          <w:szCs w:val="24"/>
          <w:lang w:val="nl-NL"/>
        </w:rPr>
        <w:t>.</w:t>
      </w:r>
    </w:p>
    <w:p w14:paraId="573D7AEA" w14:textId="77777777" w:rsidR="001656AD" w:rsidRPr="00247168" w:rsidRDefault="001656AD" w:rsidP="001656AD">
      <w:pPr>
        <w:spacing w:after="0" w:line="240" w:lineRule="auto"/>
        <w:ind w:firstLine="72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sz w:val="24"/>
          <w:szCs w:val="24"/>
          <w:lang w:val="nl-NL"/>
        </w:rPr>
        <w:t xml:space="preserve"> b) Cho </w:t>
      </w: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2340" w:dyaOrig="615" w14:anchorId="07A02CC0">
          <v:shape id="_x0000_i2286" type="#_x0000_t75" style="width:117pt;height:30.75pt" o:ole="">
            <v:imagedata r:id="rId2608" o:title=""/>
          </v:shape>
          <o:OLEObject Type="Embed" ProgID="Equation.DSMT4" ShapeID="_x0000_i2286" DrawAspect="Content" ObjectID="_1690485933" r:id="rId2609"/>
        </w:object>
      </w:r>
      <w:r w:rsidRPr="00247168">
        <w:rPr>
          <w:rFonts w:ascii="Chu Van An" w:hAnsi="Chu Van An" w:cs="Chu Van An"/>
          <w:sz w:val="24"/>
          <w:szCs w:val="24"/>
          <w:lang w:val="nl-NL"/>
        </w:rPr>
        <w:t xml:space="preserve">. Giải phương trình 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90" w:dyaOrig="405" w14:anchorId="26E16CFC">
          <v:shape id="_x0000_i2287" type="#_x0000_t75" style="width:49.5pt;height:20.25pt" o:ole="">
            <v:imagedata r:id="rId2610" o:title=""/>
          </v:shape>
          <o:OLEObject Type="Embed" ProgID="Equation.DSMT4" ShapeID="_x0000_i2287" DrawAspect="Content" ObjectID="_1690485934" r:id="rId2611"/>
        </w:object>
      </w:r>
    </w:p>
    <w:p w14:paraId="6CA13A99" w14:textId="77777777" w:rsidR="001656AD" w:rsidRPr="00247168" w:rsidRDefault="001656AD" w:rsidP="001656AD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0051E663" w14:textId="77777777" w:rsidR="001656AD" w:rsidRPr="00247168" w:rsidRDefault="001656AD" w:rsidP="001656AD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bookmarkStart w:id="164" w:name="_Hlk61486449"/>
      <w:r w:rsidRPr="00247168">
        <w:rPr>
          <w:rFonts w:ascii="Chu Van An" w:hAnsi="Chu Van An" w:cs="Chu Van An"/>
          <w:sz w:val="24"/>
          <w:szCs w:val="24"/>
          <w:lang w:val="nl-NL"/>
        </w:rPr>
        <w:t xml:space="preserve">a). </w:t>
      </w:r>
      <w:r w:rsidRPr="00247168">
        <w:rPr>
          <w:rFonts w:ascii="Chu Van An" w:eastAsia="Arial" w:hAnsi="Chu Van An" w:cs="Chu Van An"/>
          <w:position w:val="-32"/>
          <w:sz w:val="24"/>
          <w:szCs w:val="24"/>
          <w:lang w:val="vi-VN"/>
        </w:rPr>
        <w:object w:dxaOrig="6825" w:dyaOrig="810" w14:anchorId="311ED1F8">
          <v:shape id="_x0000_i2288" type="#_x0000_t75" style="width:341.25pt;height:40.5pt" o:ole="">
            <v:imagedata r:id="rId2612" o:title=""/>
          </v:shape>
          <o:OLEObject Type="Embed" ProgID="Equation.DSMT4" ShapeID="_x0000_i2288" DrawAspect="Content" ObjectID="_1690485935" r:id="rId2613"/>
        </w:object>
      </w:r>
    </w:p>
    <w:p w14:paraId="61001F88" w14:textId="77777777" w:rsidR="001656AD" w:rsidRPr="00247168" w:rsidRDefault="001656AD" w:rsidP="001656AD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7320" w:dyaOrig="405" w14:anchorId="0669E972">
          <v:shape id="_x0000_i2289" type="#_x0000_t75" style="width:366pt;height:20.25pt" o:ole="">
            <v:imagedata r:id="rId2614" o:title=""/>
          </v:shape>
          <o:OLEObject Type="Embed" ProgID="Equation.DSMT4" ShapeID="_x0000_i2289" DrawAspect="Content" ObjectID="_1690485936" r:id="rId2615"/>
        </w:object>
      </w:r>
    </w:p>
    <w:p w14:paraId="5CC68DC1" w14:textId="77777777" w:rsidR="001656AD" w:rsidRPr="00247168" w:rsidRDefault="001656AD" w:rsidP="001656AD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b). Ta có </w:t>
      </w:r>
      <w:r w:rsidRPr="00247168">
        <w:rPr>
          <w:rFonts w:ascii="Chu Van An" w:eastAsia="Arial" w:hAnsi="Chu Van An" w:cs="Chu Van An"/>
          <w:position w:val="-28"/>
          <w:sz w:val="24"/>
          <w:szCs w:val="24"/>
          <w:lang w:val="vi-VN"/>
        </w:rPr>
        <w:object w:dxaOrig="4140" w:dyaOrig="750" w14:anchorId="282D5F6E">
          <v:shape id="_x0000_i2290" type="#_x0000_t75" style="width:207pt;height:37.5pt" o:ole="">
            <v:imagedata r:id="rId2616" o:title=""/>
          </v:shape>
          <o:OLEObject Type="Embed" ProgID="Equation.DSMT4" ShapeID="_x0000_i2290" DrawAspect="Content" ObjectID="_1690485937" r:id="rId2617"/>
        </w:object>
      </w:r>
    </w:p>
    <w:p w14:paraId="48391C2D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3255" w:dyaOrig="615" w14:anchorId="6FB2CE75">
          <v:shape id="_x0000_i2291" type="#_x0000_t75" style="width:162.75pt;height:30.75pt" o:ole="">
            <v:imagedata r:id="rId2618" o:title=""/>
          </v:shape>
          <o:OLEObject Type="Embed" ProgID="Equation.DSMT4" ShapeID="_x0000_i2291" DrawAspect="Content" ObjectID="_1690485938" r:id="rId2619"/>
        </w:object>
      </w:r>
      <w:r w:rsidRPr="00247168">
        <w:rPr>
          <w:rFonts w:ascii="Chu Van An" w:hAnsi="Chu Van An" w:cs="Chu Van An"/>
          <w:sz w:val="24"/>
          <w:szCs w:val="24"/>
          <w:lang w:val="nl-NL"/>
        </w:rPr>
        <w:t xml:space="preserve">. Đặt </w:t>
      </w: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1380" w:dyaOrig="615" w14:anchorId="39A753FE">
          <v:shape id="_x0000_i2292" type="#_x0000_t75" style="width:69pt;height:30.75pt" o:ole="">
            <v:imagedata r:id="rId2620" o:title=""/>
          </v:shape>
          <o:OLEObject Type="Embed" ProgID="Equation.DSMT4" ShapeID="_x0000_i2292" DrawAspect="Content" ObjectID="_1690485939" r:id="rId2621"/>
        </w:object>
      </w:r>
    </w:p>
    <w:p w14:paraId="51FAB5E0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4050" w:dyaOrig="615" w14:anchorId="634E09EB">
          <v:shape id="_x0000_i2293" type="#_x0000_t75" style="width:202.5pt;height:30.75pt" o:ole="">
            <v:imagedata r:id="rId2622" o:title=""/>
          </v:shape>
          <o:OLEObject Type="Embed" ProgID="Equation.DSMT4" ShapeID="_x0000_i2293" DrawAspect="Content" ObjectID="_1690485940" r:id="rId2623"/>
        </w:object>
      </w:r>
    </w:p>
    <w:p w14:paraId="1A202FD0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sz w:val="24"/>
          <w:szCs w:val="24"/>
          <w:lang w:val="nl-NL"/>
        </w:rPr>
        <w:t xml:space="preserve">Với </w:t>
      </w: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3495" w:dyaOrig="615" w14:anchorId="43DF639F">
          <v:shape id="_x0000_i2294" type="#_x0000_t75" style="width:174.75pt;height:30.75pt" o:ole="">
            <v:imagedata r:id="rId2624" o:title=""/>
          </v:shape>
          <o:OLEObject Type="Embed" ProgID="Equation.DSMT4" ShapeID="_x0000_i2294" DrawAspect="Content" ObjectID="_1690485941" r:id="rId2625"/>
        </w:object>
      </w:r>
    </w:p>
    <w:p w14:paraId="5FD70571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sz w:val="24"/>
          <w:szCs w:val="24"/>
          <w:lang w:val="nl-NL"/>
        </w:rPr>
        <w:t xml:space="preserve">Với </w:t>
      </w:r>
      <w:r w:rsidRPr="00247168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3780" w:dyaOrig="615" w14:anchorId="6BFDB023">
          <v:shape id="_x0000_i2295" type="#_x0000_t75" style="width:189pt;height:30.75pt" o:ole="">
            <v:imagedata r:id="rId2626" o:title=""/>
          </v:shape>
          <o:OLEObject Type="Embed" ProgID="Equation.DSMT4" ShapeID="_x0000_i2295" DrawAspect="Content" ObjectID="_1690485942" r:id="rId2627"/>
        </w:object>
      </w:r>
    </w:p>
    <w:p w14:paraId="56F8B9CF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47168">
        <w:rPr>
          <w:rFonts w:ascii="Chu Van An" w:hAnsi="Chu Van An" w:cs="Chu Van An"/>
          <w:sz w:val="24"/>
          <w:szCs w:val="24"/>
          <w:lang w:val="nl-NL"/>
        </w:rPr>
        <w:t xml:space="preserve">Vậy 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90" w:dyaOrig="405" w14:anchorId="7E5B25B3">
          <v:shape id="_x0000_i2296" type="#_x0000_t75" style="width:49.5pt;height:20.25pt" o:ole="">
            <v:imagedata r:id="rId2628" o:title=""/>
          </v:shape>
          <o:OLEObject Type="Embed" ProgID="Equation.DSMT4" ShapeID="_x0000_i2296" DrawAspect="Content" ObjectID="_1690485943" r:id="rId2629"/>
        </w:object>
      </w:r>
      <w:r w:rsidRPr="00247168">
        <w:rPr>
          <w:rFonts w:ascii="Chu Van An" w:hAnsi="Chu Van An" w:cs="Chu Van An"/>
          <w:sz w:val="24"/>
          <w:szCs w:val="24"/>
          <w:lang w:val="nl-NL"/>
        </w:rPr>
        <w:t xml:space="preserve"> có 4 nghiệm </w:t>
      </w:r>
      <w:r w:rsidRPr="00247168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675" w:dyaOrig="285" w14:anchorId="09C22EF4">
          <v:shape id="_x0000_i2297" type="#_x0000_t75" style="width:33.75pt;height:14.25pt" o:ole="">
            <v:imagedata r:id="rId2630" o:title=""/>
          </v:shape>
          <o:OLEObject Type="Embed" ProgID="Equation.DSMT4" ShapeID="_x0000_i2297" DrawAspect="Content" ObjectID="_1690485944" r:id="rId2631"/>
        </w:object>
      </w:r>
      <w:r w:rsidRPr="00247168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247168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675" w:dyaOrig="285" w14:anchorId="799001E8">
          <v:shape id="_x0000_i2298" type="#_x0000_t75" style="width:33.75pt;height:14.25pt" o:ole="">
            <v:imagedata r:id="rId2632" o:title=""/>
          </v:shape>
          <o:OLEObject Type="Embed" ProgID="Equation.DSMT4" ShapeID="_x0000_i2298" DrawAspect="Content" ObjectID="_1690485945" r:id="rId2633"/>
        </w:object>
      </w:r>
    </w:p>
    <w:bookmarkEnd w:id="164"/>
    <w:p w14:paraId="1EFD1A69" w14:textId="77777777" w:rsidR="001656AD" w:rsidRPr="00247168" w:rsidRDefault="001656AD" w:rsidP="001656AD">
      <w:pPr>
        <w:spacing w:after="0" w:line="240" w:lineRule="auto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247168">
        <w:rPr>
          <w:rFonts w:ascii="Chu Van An" w:hAnsi="Chu Van An" w:cs="Chu Van An"/>
          <w:sz w:val="24"/>
          <w:szCs w:val="24"/>
        </w:rPr>
        <w:t>a)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24A6151F">
          <v:shape id="_x0000_i2299" type="#_x0000_t75" style="width:51.75pt;height:15.75pt" o:ole="">
            <v:imagedata r:id="rId2634" o:title=""/>
          </v:shape>
          <o:OLEObject Type="Embed" ProgID="Equation.DSMT4" ShapeID="_x0000_i2299" DrawAspect="Content" ObjectID="_1690485946" r:id="rId2635"/>
        </w:object>
      </w:r>
      <w:r w:rsidRPr="00247168">
        <w:rPr>
          <w:rFonts w:ascii="Chu Van An" w:hAnsi="Chu Van An" w:cs="Chu Van An"/>
          <w:sz w:val="24"/>
          <w:szCs w:val="24"/>
        </w:rPr>
        <w:t>. Chứng minh: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25" w:dyaOrig="405" w14:anchorId="12851936">
          <v:shape id="_x0000_i2300" type="#_x0000_t75" style="width:101.25pt;height:20.25pt" o:ole="">
            <v:imagedata r:id="rId2636" o:title=""/>
          </v:shape>
          <o:OLEObject Type="Embed" ProgID="Equation.DSMT4" ShapeID="_x0000_i2300" DrawAspect="Content" ObjectID="_1690485947" r:id="rId2637"/>
        </w:object>
      </w:r>
    </w:p>
    <w:p w14:paraId="6EEAEA4F" w14:textId="77777777" w:rsidR="001656AD" w:rsidRPr="00247168" w:rsidRDefault="001656AD" w:rsidP="001656AD">
      <w:pPr>
        <w:spacing w:after="0"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b) Cho 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1724E305">
          <v:shape id="_x0000_i2301" type="#_x0000_t75" style="width:51.75pt;height:15.75pt" o:ole="">
            <v:imagedata r:id="rId2638" o:title=""/>
          </v:shape>
          <o:OLEObject Type="Embed" ProgID="Equation.DSMT4" ShapeID="_x0000_i2301" DrawAspect="Content" ObjectID="_1690485948" r:id="rId2639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chứng minh: </w:t>
      </w:r>
      <w:r w:rsidRPr="00247168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3675" w:dyaOrig="450" w14:anchorId="7D25E558">
          <v:shape id="_x0000_i2302" type="#_x0000_t75" style="width:183.75pt;height:22.5pt" o:ole="">
            <v:imagedata r:id="rId2640" o:title=""/>
          </v:shape>
          <o:OLEObject Type="Embed" ProgID="Equation.DSMT4" ShapeID="_x0000_i2302" DrawAspect="Content" ObjectID="_1690485949" r:id="rId2641"/>
        </w:object>
      </w:r>
    </w:p>
    <w:p w14:paraId="452BD36F" w14:textId="77777777" w:rsidR="001656AD" w:rsidRPr="00247168" w:rsidRDefault="001656AD" w:rsidP="001656AD">
      <w:pPr>
        <w:spacing w:after="0"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c) Cho hàm số 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665" w:dyaOrig="465" w14:anchorId="31DC5974">
          <v:shape id="_x0000_i2303" type="#_x0000_t75" style="width:83.25pt;height:23.25pt" o:ole="">
            <v:imagedata r:id="rId2642" o:title=""/>
          </v:shape>
          <o:OLEObject Type="Embed" ProgID="Equation.DSMT4" ShapeID="_x0000_i2303" DrawAspect="Content" ObjectID="_1690485950" r:id="rId2643"/>
        </w:object>
      </w:r>
      <w:r w:rsidRPr="00247168">
        <w:rPr>
          <w:rFonts w:ascii="Chu Van An" w:hAnsi="Chu Van An" w:cs="Chu Van An"/>
          <w:sz w:val="24"/>
          <w:szCs w:val="24"/>
        </w:rPr>
        <w:t xml:space="preserve">. Chứng minh: 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40" w:dyaOrig="465" w14:anchorId="6D6093F9">
          <v:shape id="_x0000_i2304" type="#_x0000_t75" style="width:102pt;height:23.25pt" o:ole="">
            <v:imagedata r:id="rId2644" o:title=""/>
          </v:shape>
          <o:OLEObject Type="Embed" ProgID="Equation.DSMT4" ShapeID="_x0000_i2304" DrawAspect="Content" ObjectID="_1690485951" r:id="rId2645"/>
        </w:object>
      </w:r>
    </w:p>
    <w:p w14:paraId="3D5B112E" w14:textId="77777777" w:rsidR="001656AD" w:rsidRPr="00247168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9AEF2F7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47168">
        <w:rPr>
          <w:rFonts w:ascii="Chu Van An" w:hAnsi="Chu Van An" w:cs="Chu Van An"/>
          <w:sz w:val="24"/>
          <w:szCs w:val="24"/>
        </w:rPr>
        <w:t>a).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2D19B9AF">
          <v:shape id="_x0000_i2305" type="#_x0000_t75" style="width:51.75pt;height:15.75pt" o:ole="">
            <v:imagedata r:id="rId2646" o:title=""/>
          </v:shape>
          <o:OLEObject Type="Embed" ProgID="Equation.DSMT4" ShapeID="_x0000_i2305" DrawAspect="Content" ObjectID="_1690485952" r:id="rId2647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chứng minh: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25" w:dyaOrig="405" w14:anchorId="4EF53CB9">
          <v:shape id="_x0000_i2306" type="#_x0000_t75" style="width:101.25pt;height:20.25pt" o:ole="">
            <v:imagedata r:id="rId2648" o:title=""/>
          </v:shape>
          <o:OLEObject Type="Embed" ProgID="Equation.DSMT4" ShapeID="_x0000_i2306" DrawAspect="Content" ObjectID="_1690485953" r:id="rId2649"/>
        </w:object>
      </w:r>
    </w:p>
    <w:p w14:paraId="77ABE517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>Ta có:</w:t>
      </w:r>
      <w:r w:rsidRPr="00247168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3015" w:dyaOrig="465" w14:anchorId="3127705B">
          <v:shape id="_x0000_i2307" type="#_x0000_t75" style="width:150.75pt;height:23.25pt" o:ole="">
            <v:imagedata r:id="rId2650" o:title=""/>
          </v:shape>
          <o:OLEObject Type="Embed" ProgID="Equation.DSMT4" ShapeID="_x0000_i2307" DrawAspect="Content" ObjectID="_1690485954" r:id="rId2651"/>
        </w:object>
      </w:r>
    </w:p>
    <w:p w14:paraId="18808AC2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3885" w:dyaOrig="450" w14:anchorId="510E2328">
          <v:shape id="_x0000_i2308" type="#_x0000_t75" style="width:195pt;height:22.5pt" o:ole="">
            <v:imagedata r:id="rId2652" o:title=""/>
          </v:shape>
          <o:OLEObject Type="Embed" ProgID="Equation.DSMT4" ShapeID="_x0000_i2308" DrawAspect="Content" ObjectID="_1690485955" r:id="rId2653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(đpcm).</w:t>
      </w:r>
    </w:p>
    <w:p w14:paraId="1658016E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b). 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35" w:dyaOrig="315" w14:anchorId="2667960A">
          <v:shape id="_x0000_i2309" type="#_x0000_t75" style="width:51.75pt;height:15.75pt" o:ole="">
            <v:imagedata r:id="rId2654" o:title=""/>
          </v:shape>
          <o:OLEObject Type="Embed" ProgID="Equation.DSMT4" ShapeID="_x0000_i2309" DrawAspect="Content" ObjectID="_1690485956" r:id="rId2655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chứng minh: </w:t>
      </w:r>
      <w:r w:rsidRPr="00247168">
        <w:rPr>
          <w:rFonts w:ascii="Chu Van An" w:eastAsia="Arial" w:hAnsi="Chu Van An" w:cs="Chu Van An"/>
          <w:position w:val="-16"/>
          <w:sz w:val="24"/>
          <w:szCs w:val="24"/>
          <w:lang w:val="vi-VN"/>
        </w:rPr>
        <w:object w:dxaOrig="4170" w:dyaOrig="450" w14:anchorId="6EF3D5AC">
          <v:shape id="_x0000_i2310" type="#_x0000_t75" style="width:209.25pt;height:22.5pt" o:ole="">
            <v:imagedata r:id="rId2656" o:title=""/>
          </v:shape>
          <o:OLEObject Type="Embed" ProgID="Equation.DSMT4" ShapeID="_x0000_i2310" DrawAspect="Content" ObjectID="_1690485957" r:id="rId2657"/>
        </w:object>
      </w:r>
    </w:p>
    <w:p w14:paraId="493BA157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Ta có: 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4995" w:dyaOrig="450" w14:anchorId="1B5911BC">
          <v:shape id="_x0000_i2311" type="#_x0000_t75" style="width:249.75pt;height:22.5pt" o:ole="">
            <v:imagedata r:id="rId2658" o:title=""/>
          </v:shape>
          <o:OLEObject Type="Embed" ProgID="Equation.DSMT4" ShapeID="_x0000_i2311" DrawAspect="Content" ObjectID="_1690485958" r:id="rId2659"/>
        </w:object>
      </w:r>
    </w:p>
    <w:p w14:paraId="0FA97248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6270" w:dyaOrig="405" w14:anchorId="430A22A7">
          <v:shape id="_x0000_i2312" type="#_x0000_t75" style="width:313.5pt;height:20.25pt" o:ole="">
            <v:imagedata r:id="rId2660" o:title=""/>
          </v:shape>
          <o:OLEObject Type="Embed" ProgID="Equation.DSMT4" ShapeID="_x0000_i2312" DrawAspect="Content" ObjectID="_1690485959" r:id="rId2661"/>
        </w:object>
      </w:r>
    </w:p>
    <w:p w14:paraId="7291E84E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115" w:dyaOrig="315" w14:anchorId="76E033D6">
          <v:shape id="_x0000_i2313" type="#_x0000_t75" style="width:255pt;height:15.75pt" o:ole="">
            <v:imagedata r:id="rId2662" o:title=""/>
          </v:shape>
          <o:OLEObject Type="Embed" ProgID="Equation.DSMT4" ShapeID="_x0000_i2313" DrawAspect="Content" ObjectID="_1690485960" r:id="rId2663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(đpcm).</w:t>
      </w:r>
    </w:p>
    <w:p w14:paraId="6289E25C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c). Cho hàm số </w:t>
      </w:r>
      <w:r w:rsidRPr="00247168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665" w:dyaOrig="465" w14:anchorId="12318A69">
          <v:shape id="_x0000_i2314" type="#_x0000_t75" style="width:83.25pt;height:23.25pt" o:ole="">
            <v:imagedata r:id="rId2664" o:title=""/>
          </v:shape>
          <o:OLEObject Type="Embed" ProgID="Equation.DSMT4" ShapeID="_x0000_i2314" DrawAspect="Content" ObjectID="_1690485961" r:id="rId2665"/>
        </w:object>
      </w:r>
      <w:r w:rsidRPr="00247168">
        <w:rPr>
          <w:rFonts w:ascii="Chu Van An" w:hAnsi="Chu Van An" w:cs="Chu Van An"/>
          <w:sz w:val="24"/>
          <w:szCs w:val="24"/>
        </w:rPr>
        <w:t xml:space="preserve">. Chứng minh: </w:t>
      </w:r>
      <w:r w:rsidRPr="00247168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040" w:dyaOrig="465" w14:anchorId="1197A6C1">
          <v:shape id="_x0000_i2315" type="#_x0000_t75" style="width:102pt;height:23.25pt" o:ole="">
            <v:imagedata r:id="rId2666" o:title=""/>
          </v:shape>
          <o:OLEObject Type="Embed" ProgID="Equation.DSMT4" ShapeID="_x0000_i2315" DrawAspect="Content" ObjectID="_1690485962" r:id="rId2667"/>
        </w:object>
      </w:r>
    </w:p>
    <w:p w14:paraId="5EBDBE29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hAnsi="Chu Van An" w:cs="Chu Van An"/>
          <w:sz w:val="24"/>
          <w:szCs w:val="24"/>
        </w:rPr>
        <w:t xml:space="preserve">Ta có: </w:t>
      </w:r>
      <w:r w:rsidRPr="00247168">
        <w:rPr>
          <w:rFonts w:ascii="Chu Van An" w:eastAsia="Arial" w:hAnsi="Chu Van An" w:cs="Chu Van An"/>
          <w:position w:val="-38"/>
          <w:sz w:val="24"/>
          <w:szCs w:val="24"/>
          <w:lang w:val="vi-VN"/>
        </w:rPr>
        <w:object w:dxaOrig="8025" w:dyaOrig="825" w14:anchorId="01E4EDF8">
          <v:shape id="_x0000_i2316" type="#_x0000_t75" style="width:400.5pt;height:41.25pt" o:ole="">
            <v:imagedata r:id="rId2668" o:title=""/>
          </v:shape>
          <o:OLEObject Type="Embed" ProgID="Equation.DSMT4" ShapeID="_x0000_i2316" DrawAspect="Content" ObjectID="_1690485963" r:id="rId2669"/>
        </w:object>
      </w:r>
    </w:p>
    <w:p w14:paraId="30350376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38"/>
          <w:sz w:val="24"/>
          <w:szCs w:val="24"/>
          <w:lang w:val="vi-VN"/>
        </w:rPr>
        <w:object w:dxaOrig="4365" w:dyaOrig="900" w14:anchorId="4689EAE1">
          <v:shape id="_x0000_i2317" type="#_x0000_t75" style="width:218.25pt;height:45pt" o:ole="">
            <v:imagedata r:id="rId2670" o:title=""/>
          </v:shape>
          <o:OLEObject Type="Embed" ProgID="Equation.DSMT4" ShapeID="_x0000_i2317" DrawAspect="Content" ObjectID="_1690485964" r:id="rId2671"/>
        </w:object>
      </w:r>
    </w:p>
    <w:p w14:paraId="7CD2942A" w14:textId="77777777" w:rsidR="001656AD" w:rsidRPr="00247168" w:rsidRDefault="001656AD" w:rsidP="001656AD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47168">
        <w:rPr>
          <w:rFonts w:ascii="Chu Van An" w:eastAsia="Arial" w:hAnsi="Chu Van An" w:cs="Chu Van An"/>
          <w:position w:val="-30"/>
          <w:sz w:val="24"/>
          <w:szCs w:val="24"/>
          <w:lang w:val="vi-VN"/>
        </w:rPr>
        <w:object w:dxaOrig="7335" w:dyaOrig="825" w14:anchorId="3404A4E4">
          <v:shape id="_x0000_i2318" type="#_x0000_t75" style="width:366.75pt;height:41.25pt" o:ole="">
            <v:imagedata r:id="rId2672" o:title=""/>
          </v:shape>
          <o:OLEObject Type="Embed" ProgID="Equation.DSMT4" ShapeID="_x0000_i2318" DrawAspect="Content" ObjectID="_1690485965" r:id="rId2673"/>
        </w:object>
      </w:r>
      <w:r w:rsidRPr="00247168">
        <w:rPr>
          <w:rFonts w:ascii="Chu Van An" w:hAnsi="Chu Van An" w:cs="Chu Van An"/>
          <w:sz w:val="24"/>
          <w:szCs w:val="24"/>
        </w:rPr>
        <w:t xml:space="preserve"> (đpcm).</w:t>
      </w:r>
    </w:p>
    <w:p w14:paraId="358B0858" w14:textId="77777777" w:rsidR="001656AD" w:rsidRPr="00247168" w:rsidRDefault="001656AD" w:rsidP="001656AD">
      <w:pPr>
        <w:pStyle w:val="Normal0"/>
        <w:spacing w:before="120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31CBDFD4" w14:textId="77777777" w:rsidR="001656AD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4716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4716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041"/>
      </w:tblGrid>
      <w:tr w:rsidR="001656AD" w:rsidRPr="00BC627E" w14:paraId="34D885FD" w14:textId="77777777" w:rsidTr="002135F8">
        <w:tc>
          <w:tcPr>
            <w:tcW w:w="5727" w:type="dxa"/>
            <w:shd w:val="clear" w:color="auto" w:fill="auto"/>
          </w:tcPr>
          <w:p w14:paraId="755682E8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CC"/>
                <w:lang w:val="fr-FR"/>
              </w:rPr>
            </w:pPr>
            <w:r w:rsidRPr="00BC627E">
              <w:rPr>
                <w:rFonts w:ascii="Chu Van An" w:eastAsia="Calibri" w:hAnsi="Chu Van An" w:cs="Chu Van An"/>
                <w:b/>
                <w:color w:val="0000FF"/>
                <w:lang w:val="fr-FR"/>
              </w:rPr>
              <w:t>Câu 1: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1800" w:dyaOrig="360" w14:anchorId="31367F91">
                <v:shape id="_x0000_i2319" type="#_x0000_t75" style="width:90pt;height:18.75pt" o:ole="">
                  <v:imagedata r:id="rId2674" o:title=""/>
                </v:shape>
                <o:OLEObject Type="Embed" ProgID="Equation.DSMT4" ShapeID="_x0000_i2319" DrawAspect="Content" ObjectID="_1690485966" r:id="rId2675"/>
              </w:object>
            </w:r>
            <w:r w:rsidRPr="00BC627E">
              <w:rPr>
                <w:rFonts w:ascii="Chu Van An" w:hAnsi="Chu Van An" w:cs="Chu Van An"/>
              </w:rPr>
              <w:t xml:space="preserve">. Tìm tập nghiệm bất phương trình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30" w:dyaOrig="330" w14:anchorId="12C8B51F">
                <v:shape id="_x0000_i2320" type="#_x0000_t75" style="width:31.5pt;height:16.5pt" o:ole="">
                  <v:imagedata r:id="rId2676" o:title=""/>
                </v:shape>
                <o:OLEObject Type="Embed" ProgID="Equation.DSMT4" ShapeID="_x0000_i2320" DrawAspect="Content" ObjectID="_1690485967" r:id="rId2677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12E8F5A5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eastAsia="Calibri" w:hAnsi="Chu Van An" w:cs="Chu Van An"/>
                <w:b/>
                <w:color w:val="0000CC"/>
                <w:lang w:val="fr-FR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14"/>
              </w:rPr>
              <w:object w:dxaOrig="630" w:dyaOrig="405" w14:anchorId="38D918C4">
                <v:shape id="_x0000_i2321" type="#_x0000_t75" style="width:31.5pt;height:20.25pt" o:ole="">
                  <v:imagedata r:id="rId2678" o:title=""/>
                </v:shape>
                <o:OLEObject Type="Embed" ProgID="Equation.DSMT4" ShapeID="_x0000_i2321" DrawAspect="Content" ObjectID="_1690485968" r:id="rId2679"/>
              </w:object>
            </w:r>
            <w:r w:rsidRPr="00BC627E">
              <w:rPr>
                <w:rFonts w:ascii="Chu Van An" w:hAnsi="Chu Van An" w:cs="Chu Van An"/>
                <w:color w:val="0000FF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4"/>
              </w:rPr>
              <w:object w:dxaOrig="270" w:dyaOrig="255" w14:anchorId="7B97DB03">
                <v:shape id="_x0000_i2322" type="#_x0000_t75" style="width:13.5pt;height:12.75pt" o:ole="">
                  <v:imagedata r:id="rId2680" o:title=""/>
                </v:shape>
                <o:OLEObject Type="Embed" ProgID="Equation.DSMT4" ShapeID="_x0000_i2322" DrawAspect="Content" ObjectID="_1690485969" r:id="rId2681"/>
              </w:object>
            </w:r>
            <w:r w:rsidRPr="00BC627E">
              <w:rPr>
                <w:rFonts w:ascii="Chu Van An" w:hAnsi="Chu Van An" w:cs="Chu Van An"/>
                <w:color w:val="0000FF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BC627E">
              <w:rPr>
                <w:rFonts w:ascii="Chu Van An" w:eastAsia="Calibri" w:hAnsi="Chu Van An" w:cs="Chu Van An"/>
                <w:b/>
                <w:color w:val="0000CC"/>
                <w:lang w:val="fr-FR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14"/>
              </w:rPr>
              <w:object w:dxaOrig="690" w:dyaOrig="390" w14:anchorId="0BB9EAB1">
                <v:shape id="_x0000_i2323" type="#_x0000_t75" style="width:34.5pt;height:19.5pt" o:ole="">
                  <v:imagedata r:id="rId2682" o:title=""/>
                </v:shape>
                <o:OLEObject Type="Embed" ProgID="Equation.DSMT4" ShapeID="_x0000_i2323" DrawAspect="Content" ObjectID="_1690485970" r:id="rId2683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14"/>
              </w:rPr>
              <w:object w:dxaOrig="1830" w:dyaOrig="390" w14:anchorId="766D51A7">
                <v:shape id="_x0000_i2324" type="#_x0000_t75" style="width:91.5pt;height:19.5pt" o:ole="">
                  <v:imagedata r:id="rId2684" o:title=""/>
                </v:shape>
                <o:OLEObject Type="Embed" ProgID="Equation.DSMT4" ShapeID="_x0000_i2324" DrawAspect="Content" ObjectID="_1690485971" r:id="rId2685"/>
              </w:object>
            </w:r>
            <w:r w:rsidRPr="00BC627E">
              <w:rPr>
                <w:rFonts w:ascii="Chu Van An" w:hAnsi="Chu Van An" w:cs="Chu Van An"/>
                <w:b/>
                <w:color w:val="0000FF"/>
              </w:rPr>
              <w:t>.</w:t>
            </w:r>
          </w:p>
          <w:p w14:paraId="0E247C0F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8B7F902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64EB9B14" w14:textId="77777777" w:rsidTr="002135F8">
        <w:tc>
          <w:tcPr>
            <w:tcW w:w="5727" w:type="dxa"/>
            <w:shd w:val="clear" w:color="auto" w:fill="auto"/>
          </w:tcPr>
          <w:p w14:paraId="71990097" w14:textId="77777777" w:rsidR="001656AD" w:rsidRPr="00BC627E" w:rsidRDefault="001656AD" w:rsidP="002135F8">
            <w:pPr>
              <w:mirrorIndents/>
              <w:rPr>
                <w:rFonts w:ascii="Chu Van An" w:eastAsia="Times New Roman" w:hAnsi="Chu Van An" w:cs="Chu Van An"/>
                <w:b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>Câu 2: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2445" w:dyaOrig="615" w14:anchorId="5AE26D33">
                <v:shape id="_x0000_i2325" type="#_x0000_t75" style="width:122.25pt;height:30.75pt" o:ole="">
                  <v:imagedata r:id="rId2686" o:title=""/>
                </v:shape>
                <o:OLEObject Type="Embed" ProgID="Equation.DSMT4" ShapeID="_x0000_i2325" DrawAspect="Content" ObjectID="_1690485972" r:id="rId2687"/>
              </w:object>
            </w:r>
            <w:r w:rsidRPr="00BC627E">
              <w:rPr>
                <w:rFonts w:ascii="Chu Van An" w:hAnsi="Chu Van An" w:cs="Chu Van An"/>
              </w:rPr>
              <w:t xml:space="preserve">. Phương trình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15" w:dyaOrig="315" w14:anchorId="3B842F58">
                <v:shape id="_x0000_i2326" type="#_x0000_t75" style="width:30.75pt;height:15.75pt" o:ole="">
                  <v:imagedata r:id="rId2688" o:title=""/>
                </v:shape>
                <o:OLEObject Type="Embed" ProgID="Equation.DSMT4" ShapeID="_x0000_i2326" DrawAspect="Content" ObjectID="_1690485973" r:id="rId2689"/>
              </w:object>
            </w:r>
            <w:r w:rsidRPr="00BC627E">
              <w:rPr>
                <w:rFonts w:ascii="Chu Van An" w:hAnsi="Chu Van An" w:cs="Chu Van An"/>
              </w:rPr>
              <w:t xml:space="preserve"> có hai nghiệm </w:t>
            </w:r>
            <w:r w:rsidRPr="00BC627E">
              <w:rPr>
                <w:rFonts w:ascii="Chu Van An" w:eastAsia="Times New Roman" w:hAnsi="Chu Van An" w:cs="Chu Van An"/>
                <w:position w:val="-12"/>
              </w:rPr>
              <w:object w:dxaOrig="240" w:dyaOrig="360" w14:anchorId="5919196F">
                <v:shape id="_x0000_i2327" type="#_x0000_t75" style="width:12pt;height:18.75pt" o:ole="">
                  <v:imagedata r:id="rId2690" o:title=""/>
                </v:shape>
                <o:OLEObject Type="Embed" ProgID="Equation.DSMT4" ShapeID="_x0000_i2327" DrawAspect="Content" ObjectID="_1690485974" r:id="rId2691"/>
              </w:object>
            </w:r>
            <w:r w:rsidRPr="00BC627E">
              <w:rPr>
                <w:rFonts w:ascii="Chu Van An" w:hAnsi="Chu Van An" w:cs="Chu Van An"/>
              </w:rPr>
              <w:t xml:space="preserve">, </w:t>
            </w:r>
            <w:r w:rsidRPr="00BC627E">
              <w:rPr>
                <w:rFonts w:ascii="Chu Van An" w:eastAsia="Times New Roman" w:hAnsi="Chu Van An" w:cs="Chu Van An"/>
                <w:position w:val="-12"/>
              </w:rPr>
              <w:object w:dxaOrig="255" w:dyaOrig="360" w14:anchorId="32F1A8B1">
                <v:shape id="_x0000_i2328" type="#_x0000_t75" style="width:12.75pt;height:18.75pt" o:ole="">
                  <v:imagedata r:id="rId2692" o:title=""/>
                </v:shape>
                <o:OLEObject Type="Embed" ProgID="Equation.DSMT4" ShapeID="_x0000_i2328" DrawAspect="Content" ObjectID="_1690485975" r:id="rId2693"/>
              </w:object>
            </w:r>
            <w:r w:rsidRPr="00BC627E">
              <w:rPr>
                <w:rFonts w:ascii="Chu Van An" w:hAnsi="Chu Van An" w:cs="Chu Van An"/>
              </w:rPr>
              <w:t xml:space="preserve">. Khi đó, tổng </w:t>
            </w:r>
            <w:r w:rsidRPr="00BC627E">
              <w:rPr>
                <w:rFonts w:ascii="Chu Van An" w:eastAsia="Times New Roman" w:hAnsi="Chu Van An" w:cs="Chu Van An"/>
                <w:position w:val="-12"/>
              </w:rPr>
              <w:object w:dxaOrig="660" w:dyaOrig="360" w14:anchorId="7BE16151">
                <v:shape id="_x0000_i2329" type="#_x0000_t75" style="width:33pt;height:18.75pt" o:ole="">
                  <v:imagedata r:id="rId2694" o:title=""/>
                </v:shape>
                <o:OLEObject Type="Embed" ProgID="Equation.DSMT4" ShapeID="_x0000_i2329" DrawAspect="Content" ObjectID="_1690485976" r:id="rId2695"/>
              </w:object>
            </w:r>
            <w:r w:rsidRPr="00BC627E">
              <w:rPr>
                <w:rFonts w:ascii="Chu Van An" w:hAnsi="Chu Van An" w:cs="Chu Van An"/>
              </w:rPr>
              <w:t xml:space="preserve"> bằng</w:t>
            </w:r>
          </w:p>
          <w:p w14:paraId="15B89E37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eastAsia="Times New Roman" w:hAnsi="Chu Van An" w:cs="Chu Van An"/>
                <w:b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80" w:dyaOrig="285" w14:anchorId="105F6A86">
                <v:shape id="_x0000_i2330" type="#_x0000_t75" style="width:9pt;height:14.25pt" o:ole="">
                  <v:imagedata r:id="rId2696" o:title=""/>
                </v:shape>
                <o:OLEObject Type="Embed" ProgID="Equation.DSMT4" ShapeID="_x0000_i2330" DrawAspect="Content" ObjectID="_1690485977" r:id="rId2697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80" w:dyaOrig="285" w14:anchorId="3786412A">
                <v:shape id="_x0000_i2331" type="#_x0000_t75" style="width:9pt;height:14.25pt" o:ole="">
                  <v:imagedata r:id="rId2698" o:title=""/>
                </v:shape>
                <o:OLEObject Type="Embed" ProgID="Equation.DSMT4" ShapeID="_x0000_i2331" DrawAspect="Content" ObjectID="_1690485978" r:id="rId2699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315" w:dyaOrig="285" w14:anchorId="347EC1B9">
                <v:shape id="_x0000_i2332" type="#_x0000_t75" style="width:15.75pt;height:14.25pt" o:ole="">
                  <v:imagedata r:id="rId2700" o:title=""/>
                </v:shape>
                <o:OLEObject Type="Embed" ProgID="Equation.DSMT4" ShapeID="_x0000_i2332" DrawAspect="Content" ObjectID="_1690485979" r:id="rId2701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315" w:dyaOrig="285" w14:anchorId="7DDAAB66">
                <v:shape id="_x0000_i2333" type="#_x0000_t75" style="width:15.75pt;height:14.25pt" o:ole="">
                  <v:imagedata r:id="rId2702" o:title=""/>
                </v:shape>
                <o:OLEObject Type="Embed" ProgID="Equation.DSMT4" ShapeID="_x0000_i2333" DrawAspect="Content" ObjectID="_1690485980" r:id="rId2703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669A531C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9733CAD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3C8A4C9A" w14:textId="77777777" w:rsidTr="002135F8">
        <w:tc>
          <w:tcPr>
            <w:tcW w:w="5727" w:type="dxa"/>
            <w:shd w:val="clear" w:color="auto" w:fill="auto"/>
          </w:tcPr>
          <w:p w14:paraId="3DA92D20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BC627E">
              <w:rPr>
                <w:rFonts w:ascii="Chu Van An" w:eastAsia="Calibri" w:hAnsi="Chu Van An" w:cs="Chu Van An"/>
                <w:color w:val="000000"/>
                <w:lang w:val="vi-VN" w:eastAsia="x-none"/>
              </w:rPr>
              <w:t xml:space="preserve">Cho hàm số </w:t>
            </w:r>
            <w:r w:rsidRPr="00BC627E">
              <w:rPr>
                <w:rFonts w:ascii="Chu Van An" w:eastAsia="Arial" w:hAnsi="Chu Van An" w:cs="Chu Van An"/>
                <w:position w:val="-14"/>
              </w:rPr>
              <w:object w:dxaOrig="2265" w:dyaOrig="390" w14:anchorId="48EE560D">
                <v:shape id="_x0000_i2334" type="#_x0000_t75" style="width:113.25pt;height:19.5pt" o:ole="">
                  <v:imagedata r:id="rId2704" o:title=""/>
                </v:shape>
                <o:OLEObject Type="Embed" ProgID="Equation.DSMT4" ShapeID="_x0000_i2334" DrawAspect="Content" ObjectID="_1690485981" r:id="rId2705"/>
              </w:object>
            </w:r>
            <w:r w:rsidRPr="00BC627E">
              <w:rPr>
                <w:rFonts w:ascii="Chu Van An" w:eastAsia="Calibri" w:hAnsi="Chu Van An" w:cs="Chu Van An"/>
                <w:color w:val="000000"/>
                <w:lang w:val="vi-VN" w:eastAsia="x-none"/>
              </w:rPr>
              <w:t>. Tìm tập nghi</w:t>
            </w:r>
            <w:r w:rsidRPr="00BC627E">
              <w:rPr>
                <w:rFonts w:ascii="Chu Van An" w:eastAsia="Calibri" w:hAnsi="Chu Van An" w:cs="Chu Van An"/>
                <w:color w:val="000000"/>
                <w:lang w:eastAsia="x-none"/>
              </w:rPr>
              <w:t>ệ</w:t>
            </w:r>
            <w:r w:rsidRPr="00BC627E">
              <w:rPr>
                <w:rFonts w:ascii="Chu Van An" w:eastAsia="Calibri" w:hAnsi="Chu Van An" w:cs="Chu Van An"/>
                <w:color w:val="000000"/>
                <w:lang w:val="vi-VN" w:eastAsia="x-none"/>
              </w:rPr>
              <w:t xml:space="preserve">m </w:t>
            </w:r>
            <w:r w:rsidRPr="00BC627E">
              <w:rPr>
                <w:rFonts w:ascii="Chu Van An" w:eastAsia="Calibri" w:hAnsi="Chu Van An" w:cs="Chu Van An"/>
                <w:i/>
                <w:iCs/>
                <w:color w:val="000000"/>
                <w:lang w:val="vi-VN" w:eastAsia="x-none"/>
              </w:rPr>
              <w:t>S</w:t>
            </w:r>
            <w:r w:rsidRPr="00BC627E">
              <w:rPr>
                <w:rFonts w:ascii="Chu Van An" w:eastAsia="Calibri" w:hAnsi="Chu Van An" w:cs="Chu Van An"/>
                <w:color w:val="000000"/>
                <w:lang w:val="vi-VN" w:eastAsia="x-none"/>
              </w:rPr>
              <w:t xml:space="preserve"> của phương trình </w:t>
            </w:r>
            <w:r w:rsidRPr="00BC627E">
              <w:rPr>
                <w:rFonts w:ascii="Chu Van An" w:eastAsia="Arial" w:hAnsi="Chu Van An" w:cs="Chu Van An"/>
                <w:position w:val="-14"/>
              </w:rPr>
              <w:object w:dxaOrig="975" w:dyaOrig="390" w14:anchorId="7A67FD12">
                <v:shape id="_x0000_i2335" type="#_x0000_t75" style="width:48.75pt;height:19.5pt" o:ole="">
                  <v:imagedata r:id="rId2706" o:title=""/>
                </v:shape>
                <o:OLEObject Type="Embed" ProgID="Equation.DSMT4" ShapeID="_x0000_i2335" DrawAspect="Content" ObjectID="_1690485982" r:id="rId2707"/>
              </w:object>
            </w:r>
            <w:r w:rsidRPr="00BC627E">
              <w:rPr>
                <w:rFonts w:ascii="Chu Van An" w:eastAsia="Calibri" w:hAnsi="Chu Van An" w:cs="Chu Van An"/>
                <w:lang w:val="vi-VN" w:eastAsia="x-none"/>
              </w:rPr>
              <w:t>.</w:t>
            </w:r>
          </w:p>
          <w:p w14:paraId="1E34FCD1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990" w:dyaOrig="690" w14:anchorId="02649F44">
                <v:shape id="_x0000_i2336" type="#_x0000_t75" style="width:49.5pt;height:34.5pt" o:ole="">
                  <v:imagedata r:id="rId2708" o:title=""/>
                </v:shape>
                <o:OLEObject Type="Embed" ProgID="Equation.DSMT4" ShapeID="_x0000_i2336" DrawAspect="Content" ObjectID="_1690485983" r:id="rId2709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1110" w:dyaOrig="690" w14:anchorId="693EB3C4">
                <v:shape id="_x0000_i2337" type="#_x0000_t75" style="width:55.5pt;height:34.5pt" o:ole="">
                  <v:imagedata r:id="rId2710" o:title=""/>
                </v:shape>
                <o:OLEObject Type="Embed" ProgID="Equation.DSMT4" ShapeID="_x0000_i2337" DrawAspect="Content" ObjectID="_1690485984" r:id="rId2711"/>
              </w:object>
            </w:r>
            <w:r w:rsidRPr="00BC627E">
              <w:rPr>
                <w:rFonts w:ascii="Chu Van An" w:hAnsi="Chu Van An" w:cs="Chu Van An"/>
                <w:bCs/>
              </w:rPr>
              <w:t>.</w:t>
            </w:r>
          </w:p>
          <w:p w14:paraId="71D3AFBF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bCs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1260" w:dyaOrig="690" w14:anchorId="25834BA9">
                <v:shape id="_x0000_i2338" type="#_x0000_t75" style="width:63pt;height:34.5pt" o:ole="">
                  <v:imagedata r:id="rId2712" o:title=""/>
                </v:shape>
                <o:OLEObject Type="Embed" ProgID="Equation.DSMT4" ShapeID="_x0000_i2338" DrawAspect="Content" ObjectID="_1690485985" r:id="rId2713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1140" w:dyaOrig="690" w14:anchorId="38FA5AA0">
                <v:shape id="_x0000_i2339" type="#_x0000_t75" style="width:57pt;height:34.5pt" o:ole="">
                  <v:imagedata r:id="rId2714" o:title=""/>
                </v:shape>
                <o:OLEObject Type="Embed" ProgID="Equation.DSMT4" ShapeID="_x0000_i2339" DrawAspect="Content" ObjectID="_1690485986" r:id="rId2715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</w:p>
          <w:p w14:paraId="610A19B6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B894789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12A36A7B" w14:textId="77777777" w:rsidTr="002135F8">
        <w:tc>
          <w:tcPr>
            <w:tcW w:w="5727" w:type="dxa"/>
            <w:shd w:val="clear" w:color="auto" w:fill="auto"/>
          </w:tcPr>
          <w:p w14:paraId="20A99720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BC627E">
              <w:rPr>
                <w:rFonts w:ascii="Chu Van An" w:hAnsi="Chu Van An" w:cs="Chu Van An"/>
                <w:color w:val="000000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2505" w:dyaOrig="615" w14:anchorId="777389DB">
                <v:shape id="_x0000_i2340" type="#_x0000_t75" style="width:126pt;height:30.75pt" o:ole="">
                  <v:imagedata r:id="rId2716" o:title=""/>
                </v:shape>
                <o:OLEObject Type="Embed" ProgID="Equation.DSMT4" ShapeID="_x0000_i2340" DrawAspect="Content" ObjectID="_1690485987" r:id="rId2717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540" w:dyaOrig="360" w14:anchorId="267C9FAE">
                <v:shape id="_x0000_i2341" type="#_x0000_t75" style="width:27pt;height:18.75pt" o:ole="">
                  <v:imagedata r:id="rId2718" o:title=""/>
                </v:shape>
                <o:OLEObject Type="Embed" ProgID="Equation.DSMT4" ShapeID="_x0000_i2341" DrawAspect="Content" ObjectID="_1690485988" r:id="rId2719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 xml:space="preserve"> là hai nghiệm của phương trình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975" w:dyaOrig="405" w14:anchorId="16069946">
                <v:shape id="_x0000_i2342" type="#_x0000_t75" style="width:48.75pt;height:20.25pt" o:ole="">
                  <v:imagedata r:id="rId2720" o:title=""/>
                </v:shape>
                <o:OLEObject Type="Embed" ProgID="Equation.DSMT4" ShapeID="_x0000_i2342" DrawAspect="Content" ObjectID="_1690485989" r:id="rId2721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 xml:space="preserve">. Tính </w:t>
            </w:r>
            <w:r w:rsidRPr="00BC627E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915" w:dyaOrig="360" w14:anchorId="1632DBB6">
                <v:shape id="_x0000_i2343" type="#_x0000_t75" style="width:45.75pt;height:18.75pt" o:ole="">
                  <v:imagedata r:id="rId2722" o:title=""/>
                </v:shape>
                <o:OLEObject Type="Embed" ProgID="Equation.DSMT4" ShapeID="_x0000_i2343" DrawAspect="Content" ObjectID="_1690485990" r:id="rId2723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?</w:t>
            </w:r>
          </w:p>
          <w:p w14:paraId="25175EAC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position w:val="-6"/>
              </w:rPr>
              <w:object w:dxaOrig="315" w:dyaOrig="285" w14:anchorId="3823A152">
                <v:shape id="_x0000_i2344" type="#_x0000_t75" style="width:15.75pt;height:14.25pt" o:ole="">
                  <v:imagedata r:id="rId2724" o:title=""/>
                </v:shape>
                <o:OLEObject Type="Embed" ProgID="Equation.DSMT4" ShapeID="_x0000_i2344" DrawAspect="Content" ObjectID="_1690485991" r:id="rId2725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b/>
                <w:position w:val="-6"/>
              </w:rPr>
              <w:object w:dxaOrig="180" w:dyaOrig="270" w14:anchorId="49F09636">
                <v:shape id="_x0000_i2345" type="#_x0000_t75" style="width:9pt;height:13.5pt" o:ole="">
                  <v:imagedata r:id="rId2726" o:title=""/>
                </v:shape>
                <o:OLEObject Type="Embed" ProgID="Equation.DSMT4" ShapeID="_x0000_i2345" DrawAspect="Content" ObjectID="_1690485992" r:id="rId2727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b/>
                <w:position w:val="-6"/>
              </w:rPr>
              <w:object w:dxaOrig="315" w:dyaOrig="270" w14:anchorId="2DBF8423">
                <v:shape id="_x0000_i2346" type="#_x0000_t75" style="width:15.75pt;height:13.5pt" o:ole="">
                  <v:imagedata r:id="rId2728" o:title=""/>
                </v:shape>
                <o:OLEObject Type="Embed" ProgID="Equation.DSMT4" ShapeID="_x0000_i2346" DrawAspect="Content" ObjectID="_1690485993" r:id="rId2729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b/>
                <w:position w:val="-6"/>
              </w:rPr>
              <w:object w:dxaOrig="180" w:dyaOrig="285" w14:anchorId="273D097C">
                <v:shape id="_x0000_i2347" type="#_x0000_t75" style="width:9pt;height:14.25pt" o:ole="">
                  <v:imagedata r:id="rId2730" o:title=""/>
                </v:shape>
                <o:OLEObject Type="Embed" ProgID="Equation.DSMT4" ShapeID="_x0000_i2347" DrawAspect="Content" ObjectID="_1690485994" r:id="rId2731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0C97C13B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34DCB89F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3CF2E02F" w14:textId="77777777" w:rsidTr="002135F8">
        <w:tc>
          <w:tcPr>
            <w:tcW w:w="5727" w:type="dxa"/>
            <w:shd w:val="clear" w:color="auto" w:fill="auto"/>
          </w:tcPr>
          <w:p w14:paraId="2238A56F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>Câu 5: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1515" w:dyaOrig="660" w14:anchorId="6BA19A8F">
                <v:shape id="_x0000_i2348" type="#_x0000_t75" style="width:76.5pt;height:33pt" o:ole="">
                  <v:imagedata r:id="rId2732" o:title=""/>
                </v:shape>
                <o:OLEObject Type="Embed" ProgID="Equation.DSMT4" ShapeID="_x0000_i2348" DrawAspect="Content" ObjectID="_1690485995" r:id="rId2733"/>
              </w:object>
            </w:r>
            <w:r w:rsidRPr="00BC627E">
              <w:rPr>
                <w:rFonts w:ascii="Chu Van An" w:hAnsi="Chu Van An" w:cs="Chu Van An"/>
              </w:rPr>
              <w:t xml:space="preserve">. </w:t>
            </w:r>
            <w:r w:rsidRPr="00BC627E">
              <w:rPr>
                <w:rFonts w:ascii="Chu Van An" w:hAnsi="Chu Van An" w:cs="Chu Van An"/>
                <w:lang w:val="fr-FR"/>
              </w:rPr>
              <w:t xml:space="preserve">Khi đó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45" w:dyaOrig="330" w14:anchorId="31B348DA">
                <v:shape id="_x0000_i2349" type="#_x0000_t75" style="width:33pt;height:16.5pt" o:ole="">
                  <v:imagedata r:id="rId2734" o:title=""/>
                </v:shape>
                <o:OLEObject Type="Embed" ProgID="Equation.DSMT4" ShapeID="_x0000_i2349" DrawAspect="Content" ObjectID="_1690485996" r:id="rId2735"/>
              </w:object>
            </w:r>
            <w:r w:rsidRPr="00BC627E">
              <w:rPr>
                <w:rFonts w:ascii="Chu Van An" w:hAnsi="Chu Van An" w:cs="Chu Van An"/>
                <w:lang w:val="fr-FR"/>
              </w:rPr>
              <w:t>khi và chỉ khi</w:t>
            </w:r>
          </w:p>
          <w:p w14:paraId="722F685D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BC627E">
              <w:rPr>
                <w:rFonts w:ascii="Chu Van An" w:eastAsia="Times New Roman" w:hAnsi="Chu Van An" w:cs="Chu Van An"/>
                <w:position w:val="-30"/>
              </w:rPr>
              <w:object w:dxaOrig="660" w:dyaOrig="735" w14:anchorId="45FE920F">
                <v:shape id="_x0000_i2350" type="#_x0000_t75" style="width:33pt;height:36.75pt" o:ole="">
                  <v:imagedata r:id="rId2736" o:title=""/>
                </v:shape>
                <o:OLEObject Type="Embed" ProgID="Equation.DSMT4" ShapeID="_x0000_i2350" DrawAspect="Content" ObjectID="_1690485997" r:id="rId2737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30"/>
              </w:rPr>
              <w:object w:dxaOrig="660" w:dyaOrig="735" w14:anchorId="5236327F">
                <v:shape id="_x0000_i2351" type="#_x0000_t75" style="width:33pt;height:36.75pt" o:ole="">
                  <v:imagedata r:id="rId2738" o:title=""/>
                </v:shape>
                <o:OLEObject Type="Embed" ProgID="Equation.DSMT4" ShapeID="_x0000_i2351" DrawAspect="Content" ObjectID="_1690485998" r:id="rId2739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840" w:dyaOrig="285" w14:anchorId="043C254E">
                <v:shape id="_x0000_i2352" type="#_x0000_t75" style="width:42pt;height:14.25pt" o:ole="">
                  <v:imagedata r:id="rId2740" o:title=""/>
                </v:shape>
                <o:OLEObject Type="Embed" ProgID="Equation.DSMT4" ShapeID="_x0000_i2352" DrawAspect="Content" ObjectID="_1690485999" r:id="rId2741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25" w:dyaOrig="285" w14:anchorId="126FDBC8">
                <v:shape id="_x0000_i2353" type="#_x0000_t75" style="width:26.25pt;height:14.25pt" o:ole="">
                  <v:imagedata r:id="rId2742" o:title=""/>
                </v:shape>
                <o:OLEObject Type="Embed" ProgID="Equation.DSMT4" ShapeID="_x0000_i2353" DrawAspect="Content" ObjectID="_1690486000" r:id="rId2743"/>
              </w:object>
            </w:r>
          </w:p>
          <w:p w14:paraId="1FC3BE35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3364CC00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2191CDAE" w14:textId="77777777" w:rsidTr="002135F8">
        <w:tc>
          <w:tcPr>
            <w:tcW w:w="5727" w:type="dxa"/>
            <w:shd w:val="clear" w:color="auto" w:fill="auto"/>
          </w:tcPr>
          <w:p w14:paraId="4C8F5027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6: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920" w:dyaOrig="405" w14:anchorId="684F5534">
                <v:shape id="_x0000_i2354" type="#_x0000_t75" style="width:96pt;height:20.25pt" o:ole="">
                  <v:imagedata r:id="rId2744" o:title=""/>
                </v:shape>
                <o:OLEObject Type="Embed" ProgID="Equation.DSMT4" ShapeID="_x0000_i2354" DrawAspect="Content" ObjectID="_1690486001" r:id="rId2745"/>
              </w:object>
            </w:r>
            <w:r w:rsidRPr="00BC627E">
              <w:rPr>
                <w:rFonts w:ascii="Chu Van An" w:hAnsi="Chu Van An" w:cs="Chu Van An"/>
                <w:lang w:val="nl-NL"/>
              </w:rPr>
              <w:t xml:space="preserve">. Tìm </w:t>
            </w:r>
            <w:r w:rsidRPr="00BC627E">
              <w:rPr>
                <w:rFonts w:ascii="Chu Van An" w:eastAsia="Times New Roman" w:hAnsi="Chu Van An" w:cs="Chu Van An"/>
                <w:position w:val="-6"/>
                <w:lang w:val="nl-NL"/>
              </w:rPr>
              <w:object w:dxaOrig="210" w:dyaOrig="225" w14:anchorId="4684AC05">
                <v:shape id="_x0000_i2355" type="#_x0000_t75" style="width:11.25pt;height:11.25pt" o:ole="">
                  <v:imagedata r:id="rId2746" o:title=""/>
                </v:shape>
                <o:OLEObject Type="Embed" ProgID="Equation.DSMT4" ShapeID="_x0000_i2355" DrawAspect="Content" ObjectID="_1690486002" r:id="rId2747"/>
              </w:object>
            </w:r>
            <w:r w:rsidRPr="00BC627E">
              <w:rPr>
                <w:rFonts w:ascii="Chu Van An" w:hAnsi="Chu Van An" w:cs="Chu Van An"/>
                <w:lang w:val="nl-NL"/>
              </w:rPr>
              <w:t xml:space="preserve"> để </w:t>
            </w:r>
            <w:r w:rsidRPr="00BC627E">
              <w:rPr>
                <w:rFonts w:ascii="Chu Van An" w:eastAsia="Times New Roman" w:hAnsi="Chu Van An" w:cs="Chu Van An"/>
                <w:position w:val="-14"/>
                <w:lang w:val="nl-NL"/>
              </w:rPr>
              <w:object w:dxaOrig="975" w:dyaOrig="405" w14:anchorId="6AC80685">
                <v:shape id="_x0000_i2356" type="#_x0000_t75" style="width:48.75pt;height:20.25pt" o:ole="">
                  <v:imagedata r:id="rId2748" o:title=""/>
                </v:shape>
                <o:OLEObject Type="Embed" ProgID="Equation.DSMT4" ShapeID="_x0000_i2356" DrawAspect="Content" ObjectID="_1690486003" r:id="rId2749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3102C348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990" w:dyaOrig="270" w14:anchorId="16AEF9D4">
                <v:shape id="_x0000_i2357" type="#_x0000_t75" style="width:49.5pt;height:13.5pt" o:ole="">
                  <v:imagedata r:id="rId2750" o:title=""/>
                </v:shape>
                <o:OLEObject Type="Embed" ProgID="Equation.DSMT4" ShapeID="_x0000_i2357" DrawAspect="Content" ObjectID="_1690486004" r:id="rId2751"/>
              </w:object>
            </w:r>
            <w:r w:rsidRPr="00BC627E">
              <w:rPr>
                <w:rFonts w:ascii="Chu Van An" w:hAnsi="Chu Van An" w:cs="Chu Van An"/>
                <w:lang w:val="nl-NL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40" w:dyaOrig="270" w14:anchorId="51B307DE">
                <v:shape id="_x0000_i2358" type="#_x0000_t75" style="width:27pt;height:13.5pt" o:ole="">
                  <v:imagedata r:id="rId2752" o:title=""/>
                </v:shape>
                <o:OLEObject Type="Embed" ProgID="Equation.DSMT4" ShapeID="_x0000_i2358" DrawAspect="Content" ObjectID="_1690486005" r:id="rId2753"/>
              </w:object>
            </w:r>
            <w:r w:rsidRPr="00BC627E">
              <w:rPr>
                <w:rFonts w:ascii="Chu Van An" w:hAnsi="Chu Van An" w:cs="Chu Van An"/>
                <w:lang w:val="nl-NL"/>
              </w:rPr>
              <w:t>.</w:t>
            </w:r>
          </w:p>
          <w:p w14:paraId="520A7633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40" w:dyaOrig="270" w14:anchorId="5C419EEC">
                <v:shape id="_x0000_i2359" type="#_x0000_t75" style="width:27pt;height:13.5pt" o:ole="">
                  <v:imagedata r:id="rId2754" o:title=""/>
                </v:shape>
                <o:OLEObject Type="Embed" ProgID="Equation.DSMT4" ShapeID="_x0000_i2359" DrawAspect="Content" ObjectID="_1690486006" r:id="rId2755"/>
              </w:object>
            </w:r>
            <w:r w:rsidRPr="00BC627E">
              <w:rPr>
                <w:rFonts w:ascii="Chu Van An" w:hAnsi="Chu Van An" w:cs="Chu Van An"/>
                <w:lang w:val="nl-NL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660" w:dyaOrig="285" w14:anchorId="5C7AA451">
                <v:shape id="_x0000_i2360" type="#_x0000_t75" style="width:33pt;height:14.25pt" o:ole="">
                  <v:imagedata r:id="rId2756" o:title=""/>
                </v:shape>
                <o:OLEObject Type="Embed" ProgID="Equation.DSMT4" ShapeID="_x0000_i2360" DrawAspect="Content" ObjectID="_1690486007" r:id="rId2757"/>
              </w:object>
            </w:r>
            <w:r w:rsidRPr="00BC627E">
              <w:rPr>
                <w:rFonts w:ascii="Chu Van An" w:hAnsi="Chu Van An" w:cs="Chu Van An"/>
                <w:lang w:val="nl-NL"/>
              </w:rPr>
              <w:t>.</w:t>
            </w:r>
          </w:p>
          <w:p w14:paraId="76656295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A83E916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4CE6BD1E" w14:textId="77777777" w:rsidTr="002135F8">
        <w:tc>
          <w:tcPr>
            <w:tcW w:w="5727" w:type="dxa"/>
            <w:shd w:val="clear" w:color="auto" w:fill="auto"/>
          </w:tcPr>
          <w:p w14:paraId="718C5A22" w14:textId="77777777" w:rsidR="001656AD" w:rsidRPr="00BC627E" w:rsidRDefault="001656AD" w:rsidP="002135F8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lang w:eastAsia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eastAsia="vi-VN"/>
              </w:rPr>
              <w:t>Câu 7: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hAnsi="Chu Van An" w:cs="Chu Van An"/>
                <w:noProof/>
                <w:position w:val="-10"/>
              </w:rPr>
              <w:drawing>
                <wp:inline distT="0" distB="0" distL="0" distR="0" wp14:anchorId="1C8C2A9E" wp14:editId="484BA413">
                  <wp:extent cx="1276985" cy="233045"/>
                  <wp:effectExtent l="0" t="0" r="0" b="0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98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</w:rPr>
              <w:t xml:space="preserve">. Tìm </w:t>
            </w:r>
            <w:r w:rsidRPr="00BC627E">
              <w:rPr>
                <w:rFonts w:ascii="Chu Van An" w:hAnsi="Chu Van An" w:cs="Chu Van An"/>
                <w:noProof/>
                <w:position w:val="-6"/>
              </w:rPr>
              <w:drawing>
                <wp:inline distT="0" distB="0" distL="0" distR="0" wp14:anchorId="18E23AFB" wp14:editId="39FD6D00">
                  <wp:extent cx="120650" cy="146685"/>
                  <wp:effectExtent l="0" t="0" r="0" b="5715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" cy="146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</w:rPr>
              <w:t xml:space="preserve"> để </w:t>
            </w:r>
            <w:r w:rsidRPr="00BC627E">
              <w:rPr>
                <w:rFonts w:ascii="Chu Van An" w:hAnsi="Chu Van An" w:cs="Chu Van An"/>
                <w:noProof/>
                <w:position w:val="-10"/>
              </w:rPr>
              <w:drawing>
                <wp:inline distT="0" distB="0" distL="0" distR="0" wp14:anchorId="4A4B6D38" wp14:editId="4AA9DD7A">
                  <wp:extent cx="396875" cy="207010"/>
                  <wp:effectExtent l="0" t="0" r="3175" b="2540"/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75" cy="20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</w:rPr>
              <w:t>. Kết quả là</w:t>
            </w:r>
          </w:p>
          <w:p w14:paraId="306AC6F5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800080"/>
                <w:lang w:eastAsia="vi-VN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C627E">
              <w:rPr>
                <w:rFonts w:ascii="Chu Van An" w:hAnsi="Chu Van An" w:cs="Chu Van An"/>
                <w:noProof/>
                <w:position w:val="-24"/>
              </w:rPr>
              <w:drawing>
                <wp:inline distT="0" distB="0" distL="0" distR="0" wp14:anchorId="71A26CE1" wp14:editId="7F37F297">
                  <wp:extent cx="673100" cy="396875"/>
                  <wp:effectExtent l="0" t="0" r="0" b="3175"/>
                  <wp:docPr id="175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39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BC627E">
              <w:rPr>
                <w:rFonts w:ascii="Chu Van An" w:hAnsi="Chu Van An" w:cs="Chu Van An"/>
                <w:noProof/>
                <w:position w:val="-30"/>
              </w:rPr>
              <w:drawing>
                <wp:inline distT="0" distB="0" distL="0" distR="0" wp14:anchorId="206278A1" wp14:editId="7CBA7002">
                  <wp:extent cx="422910" cy="457200"/>
                  <wp:effectExtent l="0" t="0" r="0" b="0"/>
                  <wp:docPr id="255" name="Pictur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  <w:lang w:val="fr-FR"/>
              </w:rPr>
              <w:t>.</w:t>
            </w:r>
          </w:p>
          <w:p w14:paraId="0B5F818B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BC627E">
              <w:rPr>
                <w:rFonts w:ascii="Chu Van An" w:hAnsi="Chu Van An" w:cs="Chu Van An"/>
                <w:noProof/>
                <w:position w:val="-46"/>
              </w:rPr>
              <w:drawing>
                <wp:inline distT="0" distB="0" distL="0" distR="0" wp14:anchorId="1767ED6C" wp14:editId="090C02E8">
                  <wp:extent cx="551815" cy="655320"/>
                  <wp:effectExtent l="0" t="0" r="635" b="0"/>
                  <wp:docPr id="254" name="Pictur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15" cy="65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hAnsi="Chu Van An" w:cs="Chu Van An"/>
                <w:noProof/>
                <w:position w:val="-46"/>
              </w:rPr>
              <w:drawing>
                <wp:inline distT="0" distB="0" distL="0" distR="0" wp14:anchorId="2CD83A60" wp14:editId="7E444246">
                  <wp:extent cx="551815" cy="655320"/>
                  <wp:effectExtent l="0" t="0" r="635" b="0"/>
                  <wp:docPr id="253" name="Picture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15" cy="65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69F9717C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1838089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56481AFD" w14:textId="77777777" w:rsidTr="002135F8">
        <w:tc>
          <w:tcPr>
            <w:tcW w:w="5727" w:type="dxa"/>
            <w:shd w:val="clear" w:color="auto" w:fill="auto"/>
          </w:tcPr>
          <w:p w14:paraId="4AF20E53" w14:textId="77777777" w:rsidR="001656AD" w:rsidRPr="00BC627E" w:rsidRDefault="001656AD" w:rsidP="002135F8">
            <w:pPr>
              <w:mirrorIndents/>
              <w:rPr>
                <w:rFonts w:ascii="Chu Van An" w:eastAsia="Times New Roman" w:hAnsi="Chu Van An" w:cs="Chu Van An"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>Câu 8:</w:t>
            </w:r>
            <w:r w:rsidRPr="00BC627E">
              <w:rPr>
                <w:rFonts w:ascii="Chu Van An" w:eastAsia="Times New Rom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2775" w:dyaOrig="615" w14:anchorId="67FE966F">
                <v:shape id="_x0000_i2361" type="#_x0000_t75" style="width:138.75pt;height:30.75pt" o:ole="">
                  <v:imagedata r:id="rId2765" o:title=""/>
                </v:shape>
                <o:OLEObject Type="Embed" ProgID="Equation.DSMT4" ShapeID="_x0000_i2361" DrawAspect="Content" ObjectID="_1690486008" r:id="rId2766"/>
              </w:object>
            </w:r>
            <w:r w:rsidRPr="00BC627E">
              <w:rPr>
                <w:rFonts w:ascii="Chu Van An" w:eastAsia="Times New Roman" w:hAnsi="Chu Van An" w:cs="Chu Van An"/>
              </w:rPr>
              <w:t xml:space="preserve">. Tập hợp những giá trị của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95" w:dyaOrig="225" w14:anchorId="2CDE0674">
                <v:shape id="_x0000_i2362" type="#_x0000_t75" style="width:9.75pt;height:11.25pt" o:ole="">
                  <v:imagedata r:id="rId2767" o:title=""/>
                </v:shape>
                <o:OLEObject Type="Embed" ProgID="Equation.DSMT4" ShapeID="_x0000_i2362" DrawAspect="Content" ObjectID="_1690486009" r:id="rId2768"/>
              </w:object>
            </w:r>
            <w:r w:rsidRPr="00BC627E">
              <w:rPr>
                <w:rFonts w:ascii="Chu Van An" w:eastAsia="Times New Roman" w:hAnsi="Chu Van An" w:cs="Chu Van An"/>
              </w:rPr>
              <w:t xml:space="preserve"> để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75" w:dyaOrig="405" w14:anchorId="5CAA59B8">
                <v:shape id="_x0000_i2363" type="#_x0000_t75" style="width:48.75pt;height:20.25pt" o:ole="">
                  <v:imagedata r:id="rId2769" o:title=""/>
                </v:shape>
                <o:OLEObject Type="Embed" ProgID="Equation.DSMT4" ShapeID="_x0000_i2363" DrawAspect="Content" ObjectID="_1690486010" r:id="rId2770"/>
              </w:object>
            </w:r>
            <w:r w:rsidRPr="00BC627E">
              <w:rPr>
                <w:rFonts w:ascii="Chu Van An" w:eastAsia="Times New Roman" w:hAnsi="Chu Van An" w:cs="Chu Van An"/>
              </w:rPr>
              <w:t xml:space="preserve"> là</w:t>
            </w:r>
          </w:p>
          <w:p w14:paraId="431C6B9B" w14:textId="77777777" w:rsidR="001656AD" w:rsidRPr="00BC627E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ab/>
              <w:t>A.</w:t>
            </w:r>
            <w:r w:rsidRPr="00BC627E">
              <w:rPr>
                <w:rFonts w:ascii="Chu Van An" w:eastAsia="Times New Roman" w:hAnsi="Chu Van An" w:cs="Chu Van An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18"/>
              </w:rPr>
              <w:object w:dxaOrig="825" w:dyaOrig="480" w14:anchorId="0E40CFEC">
                <v:shape id="_x0000_i2364" type="#_x0000_t75" style="width:41.25pt;height:24pt" o:ole="">
                  <v:imagedata r:id="rId2771" o:title=""/>
                </v:shape>
                <o:OLEObject Type="Embed" ProgID="Equation.DSMT4" ShapeID="_x0000_i2364" DrawAspect="Content" ObjectID="_1690486011" r:id="rId2772"/>
              </w:object>
            </w:r>
            <w:r w:rsidRPr="00BC627E">
              <w:rPr>
                <w:rFonts w:ascii="Chu Van An" w:eastAsia="Times New Roman" w:hAnsi="Chu Van An" w:cs="Chu Van An"/>
              </w:rPr>
              <w:t>.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18"/>
              </w:rPr>
              <w:object w:dxaOrig="780" w:dyaOrig="480" w14:anchorId="67754FAC">
                <v:shape id="_x0000_i2365" type="#_x0000_t75" style="width:39pt;height:24pt" o:ole="">
                  <v:imagedata r:id="rId2773" o:title=""/>
                </v:shape>
                <o:OLEObject Type="Embed" ProgID="Equation.DSMT4" ShapeID="_x0000_i2365" DrawAspect="Content" ObjectID="_1690486012" r:id="rId2774"/>
              </w:object>
            </w:r>
            <w:r w:rsidRPr="00BC627E">
              <w:rPr>
                <w:rFonts w:ascii="Chu Van An" w:eastAsia="Times New Roman" w:hAnsi="Chu Van An" w:cs="Chu Van An"/>
              </w:rPr>
              <w:t>.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18"/>
              </w:rPr>
              <w:object w:dxaOrig="825" w:dyaOrig="480" w14:anchorId="1A7E6981">
                <v:shape id="_x0000_i2366" type="#_x0000_t75" style="width:41.25pt;height:24pt" o:ole="">
                  <v:imagedata r:id="rId2775" o:title=""/>
                </v:shape>
                <o:OLEObject Type="Embed" ProgID="Equation.DSMT4" ShapeID="_x0000_i2366" DrawAspect="Content" ObjectID="_1690486013" r:id="rId2776"/>
              </w:object>
            </w:r>
            <w:r w:rsidRPr="00BC627E">
              <w:rPr>
                <w:rFonts w:ascii="Chu Van An" w:eastAsia="Times New Roman" w:hAnsi="Chu Van An" w:cs="Chu Van An"/>
              </w:rPr>
              <w:t>.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18"/>
              </w:rPr>
              <w:object w:dxaOrig="675" w:dyaOrig="480" w14:anchorId="7EA2428A">
                <v:shape id="_x0000_i2367" type="#_x0000_t75" style="width:33.75pt;height:24pt" o:ole="">
                  <v:imagedata r:id="rId2777" o:title=""/>
                </v:shape>
                <o:OLEObject Type="Embed" ProgID="Equation.DSMT4" ShapeID="_x0000_i2367" DrawAspect="Content" ObjectID="_1690486014" r:id="rId2778"/>
              </w:object>
            </w:r>
            <w:r w:rsidRPr="00BC627E">
              <w:rPr>
                <w:rFonts w:ascii="Chu Van An" w:eastAsia="Times New Roman" w:hAnsi="Chu Van An" w:cs="Chu Van An"/>
              </w:rPr>
              <w:t>.</w:t>
            </w:r>
          </w:p>
          <w:p w14:paraId="3458F0E7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31E8E5B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1656AD" w:rsidRPr="00BC627E" w14:paraId="756E95D4" w14:textId="77777777" w:rsidTr="002135F8">
        <w:tc>
          <w:tcPr>
            <w:tcW w:w="5727" w:type="dxa"/>
            <w:shd w:val="clear" w:color="auto" w:fill="auto"/>
          </w:tcPr>
          <w:p w14:paraId="27404543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 w:eastAsia="x-none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 w:eastAsia="x-none"/>
              </w:rPr>
              <w:t>Câu 9:</w:t>
            </w:r>
            <w:r w:rsidRPr="00BC627E">
              <w:rPr>
                <w:rFonts w:ascii="Chu Van An" w:hAnsi="Chu Van An" w:cs="Chu Van An"/>
                <w:color w:val="000000"/>
                <w:lang w:val="x-none" w:eastAsia="x-none"/>
              </w:rPr>
              <w:t>Cho</w:t>
            </w:r>
            <w:r w:rsidRPr="00BC627E">
              <w:rPr>
                <w:rFonts w:ascii="Chu Van An" w:hAnsi="Chu Van An" w:cs="Chu Van An"/>
                <w:color w:val="000000"/>
                <w:lang w:val="fr-FR" w:eastAsia="x-none"/>
              </w:rPr>
              <w:t xml:space="preserve"> hàm số</w:t>
            </w:r>
            <w:r w:rsidRPr="00BC627E">
              <w:rPr>
                <w:rFonts w:ascii="Chu Van An" w:hAnsi="Chu Van An" w:cs="Chu Van An"/>
                <w:lang w:val="fr-FR" w:eastAsia="x-none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2085" w:dyaOrig="660" w14:anchorId="31DFAFAE">
                <v:shape id="_x0000_i2368" type="#_x0000_t75" style="width:105pt;height:33pt" o:ole="">
                  <v:imagedata r:id="rId2779" o:title=""/>
                </v:shape>
                <o:OLEObject Type="Embed" ProgID="Equation.DSMT4" ShapeID="_x0000_i2368" DrawAspect="Content" ObjectID="_1690486015" r:id="rId2780"/>
              </w:object>
            </w:r>
            <w:r w:rsidRPr="00BC627E">
              <w:rPr>
                <w:rFonts w:ascii="Chu Van An" w:hAnsi="Chu Van An" w:cs="Chu Van An"/>
                <w:color w:val="000000"/>
                <w:lang w:val="fr-FR" w:eastAsia="x-none"/>
              </w:rPr>
              <w:t xml:space="preserve">Có bao nhiêu giá trị nguyên của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210" w:dyaOrig="210" w14:anchorId="6D637050">
                <v:shape id="_x0000_i2369" type="#_x0000_t75" style="width:11.25pt;height:11.25pt" o:ole="">
                  <v:imagedata r:id="rId2781" o:title=""/>
                </v:shape>
                <o:OLEObject Type="Embed" ProgID="Equation.DSMT4" ShapeID="_x0000_i2369" DrawAspect="Content" ObjectID="_1690486016" r:id="rId2782"/>
              </w:object>
            </w:r>
            <w:r w:rsidRPr="00BC627E">
              <w:rPr>
                <w:rFonts w:ascii="Chu Van An" w:hAnsi="Chu Van An" w:cs="Chu Van An"/>
                <w:color w:val="000000"/>
                <w:lang w:val="fr-FR" w:eastAsia="x-none"/>
              </w:rPr>
              <w:t xml:space="preserve">thỏa mãn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30" w:dyaOrig="330" w14:anchorId="1AD89F8E">
                <v:shape id="_x0000_i2370" type="#_x0000_t75" style="width:31.5pt;height:16.5pt" o:ole="">
                  <v:imagedata r:id="rId2783" o:title=""/>
                </v:shape>
                <o:OLEObject Type="Embed" ProgID="Equation.DSMT4" ShapeID="_x0000_i2370" DrawAspect="Content" ObjectID="_1690486017" r:id="rId2784"/>
              </w:object>
            </w:r>
          </w:p>
          <w:p w14:paraId="67ADDDA6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0000FF"/>
                <w:lang w:val="fr-FR" w:eastAsia="x-none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180" w:dyaOrig="285" w14:anchorId="036DD30C">
                <v:shape id="_x0000_i2371" type="#_x0000_t75" style="width:9pt;height:14.25pt" o:ole="">
                  <v:imagedata r:id="rId2785" o:title=""/>
                </v:shape>
                <o:OLEObject Type="Embed" ProgID="Equation.DSMT4" ShapeID="_x0000_i2371" DrawAspect="Content" ObjectID="_1690486018" r:id="rId2786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210" w:dyaOrig="285" w14:anchorId="27461946">
                <v:shape id="_x0000_i2372" type="#_x0000_t75" style="width:11.25pt;height:14.25pt" o:ole="">
                  <v:imagedata r:id="rId2787" o:title=""/>
                </v:shape>
                <o:OLEObject Type="Embed" ProgID="Equation.DSMT4" ShapeID="_x0000_i2372" DrawAspect="Content" ObjectID="_1690486019" r:id="rId2788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  7</w: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D.  8</w: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141D1FFE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3C612253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59A93A0A" w14:textId="77777777" w:rsidTr="002135F8">
        <w:tc>
          <w:tcPr>
            <w:tcW w:w="5727" w:type="dxa"/>
            <w:shd w:val="clear" w:color="auto" w:fill="auto"/>
          </w:tcPr>
          <w:p w14:paraId="2E76D164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1290" w:dyaOrig="420" w14:anchorId="474468D2">
                <v:shape id="_x0000_i2373" type="#_x0000_t75" style="width:64.5pt;height:21pt" o:ole="">
                  <v:imagedata r:id="rId2789" o:title=""/>
                </v:shape>
                <o:OLEObject Type="Embed" ProgID="Equation.DSMT4" ShapeID="_x0000_i2373" DrawAspect="Content" ObjectID="_1690486020" r:id="rId2790"/>
              </w:object>
            </w:r>
            <w:r w:rsidRPr="00BC627E">
              <w:rPr>
                <w:rFonts w:ascii="Chu Van An" w:hAnsi="Chu Van An" w:cs="Chu Van An"/>
              </w:rPr>
              <w:t xml:space="preserve">. Tập nghiệm của bất phương trình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30" w:dyaOrig="330" w14:anchorId="26762AB0">
                <v:shape id="_x0000_i2374" type="#_x0000_t75" style="width:31.5pt;height:16.5pt" o:ole="">
                  <v:imagedata r:id="rId2791" o:title=""/>
                </v:shape>
                <o:OLEObject Type="Embed" ProgID="Equation.DSMT4" ShapeID="_x0000_i2374" DrawAspect="Content" ObjectID="_1690486021" r:id="rId2792"/>
              </w:object>
            </w:r>
            <w:r w:rsidRPr="00BC627E">
              <w:rPr>
                <w:rFonts w:ascii="Chu Van An" w:hAnsi="Chu Van An" w:cs="Chu Van An"/>
              </w:rPr>
              <w:t xml:space="preserve"> là</w:t>
            </w:r>
          </w:p>
          <w:p w14:paraId="1F4BA80C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255" w:dyaOrig="270" w14:anchorId="1E507915">
                <v:shape id="_x0000_i2375" type="#_x0000_t75" style="width:12.75pt;height:13.5pt" o:ole="">
                  <v:imagedata r:id="rId2793" o:title=""/>
                </v:shape>
                <o:OLEObject Type="Embed" ProgID="Equation.DSMT4" ShapeID="_x0000_i2375" DrawAspect="Content" ObjectID="_1690486022" r:id="rId2794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65" w:dyaOrig="405" w14:anchorId="1041D7A0">
                <v:shape id="_x0000_i2376" type="#_x0000_t75" style="width:38.25pt;height:20.25pt" o:ole="">
                  <v:imagedata r:id="rId2795" o:title=""/>
                </v:shape>
                <o:OLEObject Type="Embed" ProgID="Equation.DSMT4" ShapeID="_x0000_i2376" DrawAspect="Content" ObjectID="_1690486023" r:id="rId2796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65" w:dyaOrig="405" w14:anchorId="48F9C30E">
                <v:shape id="_x0000_i2377" type="#_x0000_t75" style="width:38.25pt;height:20.25pt" o:ole="">
                  <v:imagedata r:id="rId2797" o:title=""/>
                </v:shape>
                <o:OLEObject Type="Embed" ProgID="Equation.DSMT4" ShapeID="_x0000_i2377" DrawAspect="Content" ObjectID="_1690486024" r:id="rId2798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65" w:dyaOrig="405" w14:anchorId="30BCD730">
                <v:shape id="_x0000_i2378" type="#_x0000_t75" style="width:38.25pt;height:20.25pt" o:ole="">
                  <v:imagedata r:id="rId2799" o:title=""/>
                </v:shape>
                <o:OLEObject Type="Embed" ProgID="Equation.DSMT4" ShapeID="_x0000_i2378" DrawAspect="Content" ObjectID="_1690486025" r:id="rId2800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347A891C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BEACC37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13480494" w14:textId="77777777" w:rsidTr="002135F8">
        <w:tc>
          <w:tcPr>
            <w:tcW w:w="5727" w:type="dxa"/>
            <w:shd w:val="clear" w:color="auto" w:fill="auto"/>
          </w:tcPr>
          <w:p w14:paraId="4C24663A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>Câu 11:</w:t>
            </w:r>
            <w:r w:rsidRPr="00BC627E">
              <w:rPr>
                <w:rFonts w:ascii="Chu Van An" w:hAnsi="Chu Van An" w:cs="Chu Van An"/>
                <w:lang w:val="vi-VN"/>
              </w:rPr>
              <w:t xml:space="preserve">Cho hàm số: </w:t>
            </w:r>
            <w:r w:rsidRPr="00BC627E">
              <w:rPr>
                <w:rFonts w:ascii="Chu Van An" w:eastAsia="Times New Roman" w:hAnsi="Chu Van An" w:cs="Chu Van An"/>
                <w:position w:val="-10"/>
                <w:lang w:val="vi-VN"/>
              </w:rPr>
              <w:object w:dxaOrig="2085" w:dyaOrig="360" w14:anchorId="579823E1">
                <v:shape id="_x0000_i2379" type="#_x0000_t75" style="width:105pt;height:18.75pt" o:ole="">
                  <v:imagedata r:id="rId2801" o:title=""/>
                </v:shape>
                <o:OLEObject Type="Embed" ProgID="Equation.DSMT4" ShapeID="_x0000_i2379" DrawAspect="Content" ObjectID="_1690486026" r:id="rId2802"/>
              </w:object>
            </w:r>
            <w:r w:rsidRPr="00BC627E">
              <w:rPr>
                <w:rFonts w:ascii="Chu Van An" w:hAnsi="Chu Van An" w:cs="Chu Van An"/>
                <w:lang w:val="vi-VN"/>
              </w:rPr>
              <w:t xml:space="preserve">. Tập nghiệm của phương trình </w:t>
            </w:r>
            <w:r w:rsidRPr="00BC627E">
              <w:rPr>
                <w:rFonts w:ascii="Chu Van An" w:eastAsia="Times New Roman" w:hAnsi="Chu Van An" w:cs="Chu Van An"/>
                <w:position w:val="-10"/>
                <w:lang w:val="vi-VN"/>
              </w:rPr>
              <w:object w:dxaOrig="615" w:dyaOrig="315" w14:anchorId="02A5479B">
                <v:shape id="_x0000_i2380" type="#_x0000_t75" style="width:30.75pt;height:15.75pt" o:ole="">
                  <v:imagedata r:id="rId2803" o:title=""/>
                </v:shape>
                <o:OLEObject Type="Embed" ProgID="Equation.DSMT4" ShapeID="_x0000_i2380" DrawAspect="Content" ObjectID="_1690486027" r:id="rId2804"/>
              </w:object>
            </w:r>
            <w:r w:rsidRPr="00BC627E">
              <w:rPr>
                <w:rFonts w:ascii="Chu Van An" w:hAnsi="Chu Van An" w:cs="Chu Van An"/>
                <w:lang w:val="vi-VN"/>
              </w:rPr>
              <w:t xml:space="preserve"> là:</w:t>
            </w:r>
          </w:p>
          <w:p w14:paraId="2B729BAF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lang w:val="vi-VN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1275" w:dyaOrig="675" w14:anchorId="19B8C91F">
                <v:shape id="_x0000_i2381" type="#_x0000_t75" style="width:63.75pt;height:33.75pt" o:ole="">
                  <v:imagedata r:id="rId2805" o:title=""/>
                </v:shape>
                <o:OLEObject Type="Embed" ProgID="Equation.DSMT4" ShapeID="_x0000_i2381" DrawAspect="Content" ObjectID="_1690486028" r:id="rId2806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885" w:dyaOrig="675" w14:anchorId="61086C80">
                <v:shape id="_x0000_i2382" type="#_x0000_t75" style="width:44.25pt;height:33.75pt" o:ole="">
                  <v:imagedata r:id="rId2807" o:title=""/>
                </v:shape>
                <o:OLEObject Type="Embed" ProgID="Equation.DSMT4" ShapeID="_x0000_i2382" DrawAspect="Content" ObjectID="_1690486029" r:id="rId2808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</w:p>
          <w:p w14:paraId="66CB4F87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900" w:dyaOrig="675" w14:anchorId="1B374ADC">
                <v:shape id="_x0000_i2383" type="#_x0000_t75" style="width:45pt;height:33.75pt" o:ole="">
                  <v:imagedata r:id="rId2809" o:title=""/>
                </v:shape>
                <o:OLEObject Type="Embed" ProgID="Equation.DSMT4" ShapeID="_x0000_i2383" DrawAspect="Content" ObjectID="_1690486030" r:id="rId2810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1065" w:dyaOrig="675" w14:anchorId="333FA407">
                <v:shape id="_x0000_i2384" type="#_x0000_t75" style="width:53.25pt;height:33.75pt" o:ole="">
                  <v:imagedata r:id="rId2811" o:title=""/>
                </v:shape>
                <o:OLEObject Type="Embed" ProgID="Equation.DSMT4" ShapeID="_x0000_i2384" DrawAspect="Content" ObjectID="_1690486031" r:id="rId2812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</w:p>
          <w:p w14:paraId="20B6EEC6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4F2D7A8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67D37485" w14:textId="77777777" w:rsidTr="002135F8">
        <w:tc>
          <w:tcPr>
            <w:tcW w:w="5727" w:type="dxa"/>
            <w:shd w:val="clear" w:color="auto" w:fill="auto"/>
          </w:tcPr>
          <w:p w14:paraId="4CE44C40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eastAsia="x-none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eastAsia="x-none"/>
              </w:rPr>
              <w:t>Câu 12:</w:t>
            </w:r>
            <w:r w:rsidRPr="00BC627E">
              <w:rPr>
                <w:rFonts w:ascii="Chu Van An" w:hAnsi="Chu Van An" w:cs="Chu Van An"/>
                <w:color w:val="000000"/>
                <w:lang w:val="x-none" w:eastAsia="x-none"/>
              </w:rPr>
              <w:t>Cho</w:t>
            </w:r>
            <w:r w:rsidRPr="00BC627E">
              <w:rPr>
                <w:rFonts w:ascii="Chu Van An" w:hAnsi="Chu Van An" w:cs="Chu Van An"/>
                <w:color w:val="000000"/>
                <w:lang w:eastAsia="x-none"/>
              </w:rPr>
              <w:t xml:space="preserve"> hàm số</w:t>
            </w:r>
            <w:r w:rsidRPr="00BC627E">
              <w:rPr>
                <w:rFonts w:ascii="Chu Van An" w:hAnsi="Chu Van An" w:cs="Chu Van An"/>
                <w:lang w:eastAsia="x-none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1665" w:dyaOrig="630" w14:anchorId="2B846CAC">
                <v:shape id="_x0000_i2385" type="#_x0000_t75" style="width:83.25pt;height:31.5pt" o:ole="">
                  <v:imagedata r:id="rId2813" o:title=""/>
                </v:shape>
                <o:OLEObject Type="Embed" ProgID="Equation.DSMT4" ShapeID="_x0000_i2385" DrawAspect="Content" ObjectID="_1690486032" r:id="rId2814"/>
              </w:object>
            </w:r>
            <w:r w:rsidRPr="00BC627E">
              <w:rPr>
                <w:rFonts w:ascii="Chu Van An" w:hAnsi="Chu Van An" w:cs="Chu Van An"/>
                <w:color w:val="000000"/>
                <w:lang w:eastAsia="x-none"/>
              </w:rPr>
              <w:t xml:space="preserve">, Đạo hàm của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585" w:dyaOrig="405" w14:anchorId="1249CAF1">
                <v:shape id="_x0000_i2386" type="#_x0000_t75" style="width:29.25pt;height:20.25pt" o:ole="">
                  <v:imagedata r:id="rId2815" o:title=""/>
                </v:shape>
                <o:OLEObject Type="Embed" ProgID="Equation.DSMT4" ShapeID="_x0000_i2386" DrawAspect="Content" ObjectID="_1690486033" r:id="rId2816"/>
              </w:object>
            </w:r>
            <w:r w:rsidRPr="00BC627E">
              <w:rPr>
                <w:rFonts w:ascii="Chu Van An" w:hAnsi="Chu Van An" w:cs="Chu Van An"/>
                <w:color w:val="000000"/>
                <w:lang w:eastAsia="x-none"/>
              </w:rPr>
              <w:t>dương khi và chỉ khi</w:t>
            </w:r>
          </w:p>
          <w:p w14:paraId="6D4E0CB6" w14:textId="77777777" w:rsidR="001656AD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0000FF"/>
                <w:lang w:eastAsia="x-none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705" w:dyaOrig="285" w14:anchorId="33FB4BD4">
                <v:shape id="_x0000_i2387" type="#_x0000_t75" style="width:35.25pt;height:14.25pt" o:ole="">
                  <v:imagedata r:id="rId2817" o:title=""/>
                </v:shape>
                <o:OLEObject Type="Embed" ProgID="Equation.DSMT4" ShapeID="_x0000_i2387" DrawAspect="Content" ObjectID="_1690486034" r:id="rId2818"/>
              </w:object>
            </w:r>
            <w:r w:rsidRPr="00BC627E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600" w:dyaOrig="630" w14:anchorId="4A98DA68">
                <v:shape id="_x0000_i2388" type="#_x0000_t75" style="width:30pt;height:31.5pt" o:ole="">
                  <v:imagedata r:id="rId2819" o:title=""/>
                </v:shape>
                <o:OLEObject Type="Embed" ProgID="Equation.DSMT4" ShapeID="_x0000_i2388" DrawAspect="Content" ObjectID="_1690486035" r:id="rId2820"/>
              </w:object>
            </w:r>
            <w:r w:rsidRPr="00BC627E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</w:p>
          <w:p w14:paraId="664A9DAC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720" w:dyaOrig="630" w14:anchorId="64FFB22D">
                <v:shape id="_x0000_i2389" type="#_x0000_t75" style="width:36pt;height:31.5pt" o:ole="">
                  <v:imagedata r:id="rId2821" o:title=""/>
                </v:shape>
                <o:OLEObject Type="Embed" ProgID="Equation.DSMT4" ShapeID="_x0000_i2389" DrawAspect="Content" ObjectID="_1690486036" r:id="rId2822"/>
              </w:object>
            </w:r>
            <w:r w:rsidRPr="00BC627E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600" w:dyaOrig="630" w14:anchorId="406365DA">
                <v:shape id="_x0000_i2390" type="#_x0000_t75" style="width:30pt;height:31.5pt" o:ole="">
                  <v:imagedata r:id="rId2823" o:title=""/>
                </v:shape>
                <o:OLEObject Type="Embed" ProgID="Equation.DSMT4" ShapeID="_x0000_i2390" DrawAspect="Content" ObjectID="_1690486037" r:id="rId2824"/>
              </w:object>
            </w:r>
            <w:r w:rsidRPr="00BC627E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578FBD8E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067C3E8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568A1F55" w14:textId="77777777" w:rsidTr="002135F8">
        <w:tc>
          <w:tcPr>
            <w:tcW w:w="5727" w:type="dxa"/>
            <w:shd w:val="clear" w:color="auto" w:fill="auto"/>
          </w:tcPr>
          <w:p w14:paraId="3629F8F8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nl-NL"/>
              </w:rPr>
              <w:t>Câu 13:</w:t>
            </w:r>
            <w:r w:rsidRPr="00BC627E">
              <w:rPr>
                <w:rFonts w:ascii="Chu Van An" w:hAnsi="Chu Van An" w:cs="Chu Van An"/>
                <w:lang w:val="nl-NL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1635" w:dyaOrig="615" w14:anchorId="40473F8D">
                <v:shape id="_x0000_i2391" type="#_x0000_t75" style="width:81.75pt;height:30.75pt" o:ole="">
                  <v:imagedata r:id="rId2825" o:title=""/>
                </v:shape>
                <o:OLEObject Type="Embed" ProgID="Equation.DSMT4" ShapeID="_x0000_i2391" DrawAspect="Content" ObjectID="_1690486038" r:id="rId2826"/>
              </w:object>
            </w:r>
            <w:r w:rsidRPr="00BC627E">
              <w:rPr>
                <w:rFonts w:ascii="Chu Van An" w:hAnsi="Chu Van An" w:cs="Chu Van An"/>
                <w:lang w:val="nl-NL"/>
              </w:rPr>
              <w:t xml:space="preserve">. Tìm tất cả giá trị của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95" w:dyaOrig="225" w14:anchorId="085DD885">
                <v:shape id="_x0000_i2392" type="#_x0000_t75" style="width:9.75pt;height:11.25pt" o:ole="">
                  <v:imagedata r:id="rId2827" o:title=""/>
                </v:shape>
                <o:OLEObject Type="Embed" ProgID="Equation.DSMT4" ShapeID="_x0000_i2392" DrawAspect="Content" ObjectID="_1690486039" r:id="rId2828"/>
              </w:object>
            </w:r>
            <w:r w:rsidRPr="00BC627E">
              <w:rPr>
                <w:rFonts w:ascii="Chu Van An" w:hAnsi="Chu Van An" w:cs="Chu Van An"/>
                <w:lang w:val="nl-NL"/>
              </w:rPr>
              <w:t xml:space="preserve"> để đạo hàm của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585" w:dyaOrig="405" w14:anchorId="1348270F">
                <v:shape id="_x0000_i2393" type="#_x0000_t75" style="width:29.25pt;height:20.25pt" o:ole="">
                  <v:imagedata r:id="rId2829" o:title=""/>
                </v:shape>
                <o:OLEObject Type="Embed" ProgID="Equation.DSMT4" ShapeID="_x0000_i2393" DrawAspect="Content" ObjectID="_1690486040" r:id="rId2830"/>
              </w:object>
            </w:r>
            <w:r w:rsidRPr="00BC627E">
              <w:rPr>
                <w:rFonts w:ascii="Chu Van An" w:hAnsi="Chu Van An" w:cs="Chu Van An"/>
                <w:lang w:val="nl-NL"/>
              </w:rPr>
              <w:t xml:space="preserve"> dương?</w:t>
            </w:r>
          </w:p>
          <w:p w14:paraId="03411618" w14:textId="77777777" w:rsidR="001656AD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hAnsi="Chu Van An" w:cs="Chu Van An"/>
                <w:lang w:val="nl-NL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690" w:dyaOrig="285" w14:anchorId="520F1B87">
                <v:shape id="_x0000_i2394" type="#_x0000_t75" style="width:34.5pt;height:14.25pt" o:ole="">
                  <v:imagedata r:id="rId2831" o:title=""/>
                </v:shape>
                <o:OLEObject Type="Embed" ProgID="Equation.DSMT4" ShapeID="_x0000_i2394" DrawAspect="Content" ObjectID="_1690486041" r:id="rId2832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40" w:dyaOrig="285" w14:anchorId="289FE2E9">
                <v:shape id="_x0000_i2395" type="#_x0000_t75" style="width:27pt;height:14.25pt" o:ole="">
                  <v:imagedata r:id="rId2833" o:title=""/>
                </v:shape>
                <o:OLEObject Type="Embed" ProgID="Equation.DSMT4" ShapeID="_x0000_i2395" DrawAspect="Content" ObjectID="_1690486042" r:id="rId2834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72F93B95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85" w:dyaOrig="285" w14:anchorId="18D0C875">
                <v:shape id="_x0000_i2396" type="#_x0000_t75" style="width:29.25pt;height:14.25pt" o:ole="">
                  <v:imagedata r:id="rId2835" o:title=""/>
                </v:shape>
                <o:OLEObject Type="Embed" ProgID="Equation.DSMT4" ShapeID="_x0000_i2396" DrawAspect="Content" ObjectID="_1690486043" r:id="rId2836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525" w:dyaOrig="285" w14:anchorId="1CA6F2BE">
                <v:shape id="_x0000_i2397" type="#_x0000_t75" style="width:26.25pt;height:14.25pt" o:ole="">
                  <v:imagedata r:id="rId2837" o:title=""/>
                </v:shape>
                <o:OLEObject Type="Embed" ProgID="Equation.DSMT4" ShapeID="_x0000_i2397" DrawAspect="Content" ObjectID="_1690486044" r:id="rId2838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5E6FAB0E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D022674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00EADDDB" w14:textId="77777777" w:rsidTr="002135F8">
        <w:tc>
          <w:tcPr>
            <w:tcW w:w="5727" w:type="dxa"/>
            <w:shd w:val="clear" w:color="auto" w:fill="auto"/>
          </w:tcPr>
          <w:p w14:paraId="0BE0EF00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1290" w:dyaOrig="660" w14:anchorId="4BBB2C61">
                <v:shape id="_x0000_i2398" type="#_x0000_t75" style="width:64.5pt;height:33pt" o:ole="">
                  <v:imagedata r:id="rId2839" o:title=""/>
                </v:shape>
                <o:OLEObject Type="Embed" ProgID="Equation.DSMT4" ShapeID="_x0000_i2398" DrawAspect="Content" ObjectID="_1690486045" r:id="rId2840"/>
              </w:object>
            </w:r>
            <w:r w:rsidRPr="00BC627E">
              <w:rPr>
                <w:rFonts w:ascii="Chu Van An" w:hAnsi="Chu Van An" w:cs="Chu Van An"/>
              </w:rPr>
              <w:t xml:space="preserve">. Tìm tập nghiệm của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90" w:dyaOrig="390" w14:anchorId="66A25868">
                <v:shape id="_x0000_i2399" type="#_x0000_t75" style="width:49.5pt;height:19.5pt" o:ole="">
                  <v:imagedata r:id="rId2841" o:title=""/>
                </v:shape>
                <o:OLEObject Type="Embed" ProgID="Equation.DSMT4" ShapeID="_x0000_i2399" DrawAspect="Content" ObjectID="_1690486046" r:id="rId2842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4F3D94C9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28"/>
              </w:rPr>
              <w:object w:dxaOrig="1260" w:dyaOrig="690" w14:anchorId="7D267F72">
                <v:shape id="_x0000_i2400" type="#_x0000_t75" style="width:63pt;height:34.5pt" o:ole="">
                  <v:imagedata r:id="rId2843" o:title=""/>
                </v:shape>
                <o:OLEObject Type="Embed" ProgID="Equation.DSMT4" ShapeID="_x0000_i2400" DrawAspect="Content" ObjectID="_1690486047" r:id="rId2844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28"/>
              </w:rPr>
              <w:object w:dxaOrig="1080" w:dyaOrig="690" w14:anchorId="48F4274F">
                <v:shape id="_x0000_i2401" type="#_x0000_t75" style="width:54.75pt;height:34.5pt" o:ole="">
                  <v:imagedata r:id="rId2845" o:title=""/>
                </v:shape>
                <o:OLEObject Type="Embed" ProgID="Equation.DSMT4" ShapeID="_x0000_i2401" DrawAspect="Content" ObjectID="_1690486048" r:id="rId2846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0881CF4B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color w:val="0000FF"/>
                <w:position w:val="-28"/>
              </w:rPr>
              <w:object w:dxaOrig="1260" w:dyaOrig="690" w14:anchorId="5994D4F1">
                <v:shape id="_x0000_i2402" type="#_x0000_t75" style="width:63pt;height:34.5pt" o:ole="">
                  <v:imagedata r:id="rId2847" o:title=""/>
                </v:shape>
                <o:OLEObject Type="Embed" ProgID="Equation.DSMT4" ShapeID="_x0000_i2402" DrawAspect="Content" ObjectID="_1690486049" r:id="rId2848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1080" w:dyaOrig="690" w14:anchorId="3DBA1A30">
                <v:shape id="_x0000_i2403" type="#_x0000_t75" style="width:54.75pt;height:34.5pt" o:ole="">
                  <v:imagedata r:id="rId2849" o:title=""/>
                </v:shape>
                <o:OLEObject Type="Embed" ProgID="Equation.DSMT4" ShapeID="_x0000_i2403" DrawAspect="Content" ObjectID="_1690486050" r:id="rId2850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76FA35C7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7EE02B5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4D5B9B22" w14:textId="77777777" w:rsidTr="002135F8">
        <w:tc>
          <w:tcPr>
            <w:tcW w:w="5727" w:type="dxa"/>
            <w:shd w:val="clear" w:color="auto" w:fill="auto"/>
          </w:tcPr>
          <w:p w14:paraId="4D4DD706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lastRenderedPageBreak/>
              <w:t>Câu 15:</w:t>
            </w:r>
            <w:r w:rsidRPr="00BC627E">
              <w:rPr>
                <w:rFonts w:ascii="Chu Van An" w:hAnsi="Chu Van An" w:cs="Chu Van An"/>
                <w:lang w:val="vi-VN"/>
              </w:rPr>
              <w:t xml:space="preserve">Cho </w:t>
            </w:r>
            <w:r w:rsidRPr="00BC627E">
              <w:rPr>
                <w:rFonts w:ascii="Chu Van An" w:eastAsia="Times New Roman" w:hAnsi="Chu Van An" w:cs="Chu Van An"/>
                <w:position w:val="-24"/>
                <w:lang w:val="vi-VN"/>
              </w:rPr>
              <w:object w:dxaOrig="2940" w:dyaOrig="615" w14:anchorId="278B67D9">
                <v:shape id="_x0000_i2404" type="#_x0000_t75" style="width:147pt;height:30.75pt" o:ole="">
                  <v:imagedata r:id="rId2851" o:title=""/>
                </v:shape>
                <o:OLEObject Type="Embed" ProgID="Equation.DSMT4" ShapeID="_x0000_i2404" DrawAspect="Content" ObjectID="_1690486051" r:id="rId2852"/>
              </w:object>
            </w:r>
            <w:r w:rsidRPr="00BC627E">
              <w:rPr>
                <w:rFonts w:ascii="Chu Van An" w:hAnsi="Chu Van An" w:cs="Chu Van An"/>
                <w:lang w:val="vi-VN"/>
              </w:rPr>
              <w:t xml:space="preserve">. Tập nghiệm </w:t>
            </w:r>
            <w:r w:rsidRPr="00BC627E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225" w:dyaOrig="285" w14:anchorId="2A1BC374">
                <v:shape id="_x0000_i2405" type="#_x0000_t75" style="width:11.25pt;height:14.25pt" o:ole="">
                  <v:imagedata r:id="rId2853" o:title=""/>
                </v:shape>
                <o:OLEObject Type="Embed" ProgID="Equation.DSMT4" ShapeID="_x0000_i2405" DrawAspect="Content" ObjectID="_1690486052" r:id="rId2854"/>
              </w:object>
            </w:r>
            <w:r w:rsidRPr="00BC627E">
              <w:rPr>
                <w:rFonts w:ascii="Chu Van An" w:hAnsi="Chu Van An" w:cs="Chu Van An"/>
                <w:lang w:val="vi-VN"/>
              </w:rPr>
              <w:t xml:space="preserve"> của bất phương trình </w:t>
            </w:r>
            <w:r w:rsidRPr="00BC627E">
              <w:rPr>
                <w:rFonts w:ascii="Chu Van An" w:eastAsia="Times New Roman" w:hAnsi="Chu Van An" w:cs="Chu Van An"/>
                <w:position w:val="-10"/>
                <w:lang w:val="vi-VN"/>
              </w:rPr>
              <w:object w:dxaOrig="615" w:dyaOrig="315" w14:anchorId="062607E5">
                <v:shape id="_x0000_i2406" type="#_x0000_t75" style="width:30.75pt;height:15.75pt" o:ole="">
                  <v:imagedata r:id="rId2855" o:title=""/>
                </v:shape>
                <o:OLEObject Type="Embed" ProgID="Equation.DSMT4" ShapeID="_x0000_i2406" DrawAspect="Content" ObjectID="_1690486053" r:id="rId2856"/>
              </w:object>
            </w:r>
            <w:r w:rsidRPr="00BC627E">
              <w:rPr>
                <w:rFonts w:ascii="Chu Van An" w:hAnsi="Chu Van An" w:cs="Chu Van An"/>
                <w:lang w:val="vi-VN"/>
              </w:rPr>
              <w:t xml:space="preserve"> là:</w:t>
            </w:r>
          </w:p>
          <w:p w14:paraId="3E3EF16D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lang w:val="vi-VN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1275" w:dyaOrig="405" w14:anchorId="7C098BFE">
                <v:shape id="_x0000_i2407" type="#_x0000_t75" style="width:63.75pt;height:20.25pt" o:ole="">
                  <v:imagedata r:id="rId2857" o:title=""/>
                </v:shape>
                <o:OLEObject Type="Embed" ProgID="Equation.DSMT4" ShapeID="_x0000_i2407" DrawAspect="Content" ObjectID="_1690486054" r:id="rId2858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720" w:dyaOrig="405" w14:anchorId="154C8B22">
                <v:shape id="_x0000_i2408" type="#_x0000_t75" style="width:36pt;height:20.25pt" o:ole="">
                  <v:imagedata r:id="rId2859" o:title=""/>
                </v:shape>
                <o:OLEObject Type="Embed" ProgID="Equation.DSMT4" ShapeID="_x0000_i2408" DrawAspect="Content" ObjectID="_1690486055" r:id="rId2860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</w:p>
          <w:p w14:paraId="0FC0A549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720" w:dyaOrig="405" w14:anchorId="34825492">
                <v:shape id="_x0000_i2409" type="#_x0000_t75" style="width:36pt;height:20.25pt" o:ole="">
                  <v:imagedata r:id="rId2861" o:title=""/>
                </v:shape>
                <o:OLEObject Type="Embed" ProgID="Equation.DSMT4" ShapeID="_x0000_i2409" DrawAspect="Content" ObjectID="_1690486056" r:id="rId2862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780" w:dyaOrig="405" w14:anchorId="06F327E1">
                <v:shape id="_x0000_i2410" type="#_x0000_t75" style="width:39pt;height:20.25pt" o:ole="">
                  <v:imagedata r:id="rId2863" o:title=""/>
                </v:shape>
                <o:OLEObject Type="Embed" ProgID="Equation.DSMT4" ShapeID="_x0000_i2410" DrawAspect="Content" ObjectID="_1690486057" r:id="rId2864"/>
              </w:object>
            </w:r>
            <w:r w:rsidRPr="00BC627E">
              <w:rPr>
                <w:rFonts w:ascii="Chu Van An" w:hAnsi="Chu Van An" w:cs="Chu Van An"/>
                <w:lang w:val="vi-VN"/>
              </w:rPr>
              <w:t>.</w:t>
            </w:r>
          </w:p>
          <w:p w14:paraId="6C91AE52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2BD96099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671475E0" w14:textId="77777777" w:rsidTr="002135F8">
        <w:tc>
          <w:tcPr>
            <w:tcW w:w="5727" w:type="dxa"/>
            <w:shd w:val="clear" w:color="auto" w:fill="auto"/>
          </w:tcPr>
          <w:p w14:paraId="4E5B411D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16:</w:t>
            </w:r>
            <w:r w:rsidRPr="00BC627E">
              <w:rPr>
                <w:rFonts w:ascii="Chu Van An" w:hAnsi="Chu Van An" w:cs="Chu Van An"/>
              </w:rPr>
              <w:t xml:space="preserve">Cho </w:t>
            </w:r>
            <w:r w:rsidRPr="00BC627E">
              <w:rPr>
                <w:rFonts w:ascii="Chu Van An" w:eastAsia="Arial" w:hAnsi="Chu Van An" w:cs="Chu Van An"/>
                <w:position w:val="-24"/>
              </w:rPr>
              <w:object w:dxaOrig="3000" w:dyaOrig="615" w14:anchorId="394D971D">
                <v:shape id="_x0000_i2411" type="#_x0000_t75" style="width:150pt;height:30.75pt" o:ole="">
                  <v:imagedata r:id="rId2865" o:title=""/>
                </v:shape>
                <o:OLEObject Type="Embed" ProgID="Equation.DSMT4" ShapeID="_x0000_i2411" DrawAspect="Content" ObjectID="_1690486058" r:id="rId2866"/>
              </w:object>
            </w:r>
            <w:r w:rsidRPr="00BC627E">
              <w:rPr>
                <w:rFonts w:ascii="Chu Van An" w:hAnsi="Chu Van An" w:cs="Chu Van An"/>
              </w:rPr>
              <w:t xml:space="preserve">. Để </w:t>
            </w:r>
            <w:r w:rsidRPr="00BC627E">
              <w:rPr>
                <w:rFonts w:ascii="Chu Van An" w:eastAsia="Arial" w:hAnsi="Chu Van An" w:cs="Chu Van An"/>
                <w:position w:val="-10"/>
              </w:rPr>
              <w:object w:dxaOrig="645" w:dyaOrig="315" w14:anchorId="70AB0C19">
                <v:shape id="_x0000_i2412" type="#_x0000_t75" style="width:33pt;height:15.75pt" o:ole="">
                  <v:imagedata r:id="rId2867" o:title=""/>
                </v:shape>
                <o:OLEObject Type="Embed" ProgID="Equation.DSMT4" ShapeID="_x0000_i2412" DrawAspect="Content" ObjectID="_1690486059" r:id="rId2868"/>
              </w:object>
            </w:r>
            <w:r w:rsidRPr="00BC627E">
              <w:rPr>
                <w:rFonts w:ascii="Chu Van An" w:hAnsi="Chu Van An" w:cs="Chu Van An"/>
              </w:rPr>
              <w:t xml:space="preserve"> có nghiệm với </w:t>
            </w:r>
            <w:r w:rsidRPr="00BC627E">
              <w:rPr>
                <w:rFonts w:ascii="Chu Van An" w:eastAsia="Arial" w:hAnsi="Chu Van An" w:cs="Chu Van An"/>
                <w:position w:val="-6"/>
              </w:rPr>
              <w:object w:dxaOrig="780" w:dyaOrig="285" w14:anchorId="6CFC0FBE">
                <v:shape id="_x0000_i2413" type="#_x0000_t75" style="width:39pt;height:14.25pt" o:ole="">
                  <v:imagedata r:id="rId2869" o:title=""/>
                </v:shape>
                <o:OLEObject Type="Embed" ProgID="Equation.DSMT4" ShapeID="_x0000_i2413" DrawAspect="Content" ObjectID="_1690486060" r:id="rId2870"/>
              </w:object>
            </w:r>
            <w:r w:rsidRPr="00BC627E">
              <w:rPr>
                <w:rFonts w:ascii="Chu Van An" w:hAnsi="Chu Van An" w:cs="Chu Van An"/>
              </w:rPr>
              <w:t xml:space="preserve"> thì giá trị của </w:t>
            </w:r>
            <w:r w:rsidRPr="00BC627E">
              <w:rPr>
                <w:rFonts w:ascii="Chu Van An" w:eastAsia="Arial" w:hAnsi="Chu Van An" w:cs="Chu Van An"/>
                <w:position w:val="-6"/>
              </w:rPr>
              <w:object w:dxaOrig="255" w:dyaOrig="225" w14:anchorId="1CF4E52F">
                <v:shape id="_x0000_i2414" type="#_x0000_t75" style="width:12.75pt;height:11.25pt" o:ole="">
                  <v:imagedata r:id="rId2871" o:title=""/>
                </v:shape>
                <o:OLEObject Type="Embed" ProgID="Equation.DSMT4" ShapeID="_x0000_i2414" DrawAspect="Content" ObjectID="_1690486061" r:id="rId2872"/>
              </w:object>
            </w:r>
            <w:r w:rsidRPr="00BC627E">
              <w:rPr>
                <w:rFonts w:ascii="Chu Van An" w:hAnsi="Chu Van An" w:cs="Chu Van An"/>
              </w:rPr>
              <w:t xml:space="preserve"> bằng</w:t>
            </w:r>
          </w:p>
          <w:p w14:paraId="1DDDE69B" w14:textId="77777777" w:rsidR="001656AD" w:rsidRPr="00BC627E" w:rsidRDefault="001656AD" w:rsidP="002135F8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</w:rPr>
            </w:pPr>
            <w:r w:rsidRPr="00BC627E">
              <w:rPr>
                <w:rFonts w:ascii="Chu Van An" w:hAnsi="Chu Van An" w:cs="Chu Van An"/>
              </w:rPr>
              <w:t>bao nhiêu?</w:t>
            </w:r>
          </w:p>
          <w:p w14:paraId="64E47F74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065" w:dyaOrig="285" w14:anchorId="7A090AF8">
                <v:shape id="_x0000_i2415" type="#_x0000_t75" style="width:53.25pt;height:14.25pt" o:ole="">
                  <v:imagedata r:id="rId2873" o:title=""/>
                </v:shape>
                <o:OLEObject Type="Embed" ProgID="Equation.DSMT4" ShapeID="_x0000_i2415" DrawAspect="Content" ObjectID="_1690486062" r:id="rId2874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44"/>
              </w:rPr>
              <w:object w:dxaOrig="945" w:dyaOrig="1005" w14:anchorId="47F6D690">
                <v:shape id="_x0000_i2416" type="#_x0000_t75" style="width:47.25pt;height:50.25pt" o:ole="">
                  <v:imagedata r:id="rId2875" o:title=""/>
                </v:shape>
                <o:OLEObject Type="Embed" ProgID="Equation.DSMT4" ShapeID="_x0000_i2416" DrawAspect="Content" ObjectID="_1690486063" r:id="rId2876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2CFA795B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30"/>
              </w:rPr>
              <w:object w:dxaOrig="840" w:dyaOrig="720" w14:anchorId="63921F90">
                <v:shape id="_x0000_i2417" type="#_x0000_t75" style="width:42pt;height:36pt" o:ole="">
                  <v:imagedata r:id="rId2877" o:title=""/>
                </v:shape>
                <o:OLEObject Type="Embed" ProgID="Equation.DSMT4" ShapeID="_x0000_i2417" DrawAspect="Content" ObjectID="_1690486064" r:id="rId2878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24"/>
              </w:rPr>
              <w:object w:dxaOrig="1305" w:dyaOrig="615" w14:anchorId="77D1BB90">
                <v:shape id="_x0000_i2418" type="#_x0000_t75" style="width:65.25pt;height:30.75pt" o:ole="">
                  <v:imagedata r:id="rId2879" o:title=""/>
                </v:shape>
                <o:OLEObject Type="Embed" ProgID="Equation.DSMT4" ShapeID="_x0000_i2418" DrawAspect="Content" ObjectID="_1690486065" r:id="rId2880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200E6756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639F0876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2BF54E4F" w14:textId="77777777" w:rsidTr="002135F8">
        <w:tc>
          <w:tcPr>
            <w:tcW w:w="5727" w:type="dxa"/>
            <w:shd w:val="clear" w:color="auto" w:fill="auto"/>
          </w:tcPr>
          <w:p w14:paraId="16FAF881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pt-BR"/>
              </w:rPr>
              <w:t>Câu 17: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1635" w:dyaOrig="420" w14:anchorId="441584DD">
                <v:shape id="_x0000_i2419" type="#_x0000_t75" style="width:81.75pt;height:21pt" o:ole="">
                  <v:imagedata r:id="rId2881" o:title=""/>
                </v:shape>
                <o:OLEObject Type="Embed" ProgID="Equation.DSMT4" ShapeID="_x0000_i2419" DrawAspect="Content" ObjectID="_1690486066" r:id="rId2882"/>
              </w:object>
            </w:r>
            <w:r w:rsidRPr="00BC627E">
              <w:rPr>
                <w:rFonts w:ascii="Chu Van An" w:hAnsi="Chu Van An" w:cs="Chu Van An"/>
              </w:rPr>
              <w:t>. Khẳng định nào sau đây là đúng?</w:t>
            </w:r>
          </w:p>
          <w:p w14:paraId="351C3672" w14:textId="77777777" w:rsidR="001656AD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2085" w:dyaOrig="420" w14:anchorId="0896EE60">
                <v:shape id="_x0000_i2420" type="#_x0000_t75" style="width:105pt;height:21pt" o:ole="">
                  <v:imagedata r:id="rId2883" o:title=""/>
                </v:shape>
                <o:OLEObject Type="Embed" ProgID="Equation.DSMT4" ShapeID="_x0000_i2420" DrawAspect="Content" ObjectID="_1690486067" r:id="rId2884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16617521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B.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2265" w:dyaOrig="420" w14:anchorId="2143956B">
                <v:shape id="_x0000_i2421" type="#_x0000_t75" style="width:113.25pt;height:21pt" o:ole="">
                  <v:imagedata r:id="rId2885" o:title=""/>
                </v:shape>
                <o:OLEObject Type="Embed" ProgID="Equation.DSMT4" ShapeID="_x0000_i2421" DrawAspect="Content" ObjectID="_1690486068" r:id="rId2886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33D731EE" w14:textId="77777777" w:rsidR="001656AD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2100" w:dyaOrig="420" w14:anchorId="38C7FAB8">
                <v:shape id="_x0000_i2422" type="#_x0000_t75" style="width:105pt;height:21pt" o:ole="">
                  <v:imagedata r:id="rId2887" o:title=""/>
                </v:shape>
                <o:OLEObject Type="Embed" ProgID="Equation.DSMT4" ShapeID="_x0000_i2422" DrawAspect="Content" ObjectID="_1690486069" r:id="rId2888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61A3411D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2265" w:dyaOrig="420" w14:anchorId="6AEA3E4E">
                <v:shape id="_x0000_i2423" type="#_x0000_t75" style="width:113.25pt;height:21pt" o:ole="">
                  <v:imagedata r:id="rId2889" o:title=""/>
                </v:shape>
                <o:OLEObject Type="Embed" ProgID="Equation.DSMT4" ShapeID="_x0000_i2423" DrawAspect="Content" ObjectID="_1690486070" r:id="rId2890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4F05E494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301EE2F3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0749CD4E" w14:textId="77777777" w:rsidTr="002135F8">
        <w:tc>
          <w:tcPr>
            <w:tcW w:w="5727" w:type="dxa"/>
            <w:shd w:val="clear" w:color="auto" w:fill="auto"/>
          </w:tcPr>
          <w:p w14:paraId="7CC9F1DB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18: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b/>
                <w:color w:val="FF00FF"/>
                <w:position w:val="-14"/>
              </w:rPr>
              <w:object w:dxaOrig="1935" w:dyaOrig="405" w14:anchorId="376531E5">
                <v:shape id="_x0000_i2424" type="#_x0000_t75" style="width:97.5pt;height:20.25pt" o:ole="">
                  <v:imagedata r:id="rId2891" o:title=""/>
                </v:shape>
                <o:OLEObject Type="Embed" ProgID="Equation.DSMT4" ShapeID="_x0000_i2424" DrawAspect="Content" ObjectID="_1690486071" r:id="rId2892"/>
              </w:object>
            </w:r>
            <w:r w:rsidRPr="00BC627E">
              <w:rPr>
                <w:rFonts w:ascii="Chu Van An" w:hAnsi="Chu Van An" w:cs="Chu Van An"/>
              </w:rPr>
              <w:t xml:space="preserve">.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75" w:dyaOrig="405" w14:anchorId="4037E5E6">
                <v:shape id="_x0000_i2425" type="#_x0000_t75" style="width:48.75pt;height:20.25pt" o:ole="">
                  <v:imagedata r:id="rId2893" o:title=""/>
                </v:shape>
                <o:OLEObject Type="Embed" ProgID="Equation.DSMT4" ShapeID="_x0000_i2425" DrawAspect="Content" ObjectID="_1690486072" r:id="rId2894"/>
              </w:object>
            </w:r>
            <w:r w:rsidRPr="00BC627E">
              <w:rPr>
                <w:rFonts w:ascii="Chu Van An" w:hAnsi="Chu Van An" w:cs="Chu Van An"/>
              </w:rPr>
              <w:t xml:space="preserve"> có bao nhiêu nghiệm thuộc đoạn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75" w:dyaOrig="405" w14:anchorId="3B7B7BE0">
                <v:shape id="_x0000_i2426" type="#_x0000_t75" style="width:48.75pt;height:20.25pt" o:ole="">
                  <v:imagedata r:id="rId2895" o:title=""/>
                </v:shape>
                <o:OLEObject Type="Embed" ProgID="Equation.DSMT4" ShapeID="_x0000_i2426" DrawAspect="Content" ObjectID="_1690486073" r:id="rId2896"/>
              </w:object>
            </w:r>
            <w:r w:rsidRPr="00BC627E">
              <w:rPr>
                <w:rFonts w:ascii="Chu Van An" w:hAnsi="Chu Van An" w:cs="Chu Van An"/>
              </w:rPr>
              <w:t>?</w:t>
            </w:r>
          </w:p>
          <w:p w14:paraId="6A50517F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hAnsi="Chu Van An" w:cs="Chu Van An"/>
                <w:b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210" w:dyaOrig="270" w14:anchorId="0B4C199E">
                <v:shape id="_x0000_i2427" type="#_x0000_t75" style="width:11.25pt;height:13.5pt" o:ole="">
                  <v:imagedata r:id="rId2897" o:title=""/>
                </v:shape>
                <o:OLEObject Type="Embed" ProgID="Equation.DSMT4" ShapeID="_x0000_i2427" DrawAspect="Content" ObjectID="_1690486074" r:id="rId2898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4"/>
              </w:rPr>
              <w:object w:dxaOrig="210" w:dyaOrig="270" w14:anchorId="017F82B1">
                <v:shape id="_x0000_i2428" type="#_x0000_t75" style="width:11.25pt;height:13.5pt" o:ole="">
                  <v:imagedata r:id="rId2899" o:title=""/>
                </v:shape>
                <o:OLEObject Type="Embed" ProgID="Equation.DSMT4" ShapeID="_x0000_i2428" DrawAspect="Content" ObjectID="_1690486075" r:id="rId2900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80" w:dyaOrig="285" w14:anchorId="13C56DEF">
                <v:shape id="_x0000_i2429" type="#_x0000_t75" style="width:9pt;height:14.25pt" o:ole="">
                  <v:imagedata r:id="rId2901" o:title=""/>
                </v:shape>
                <o:OLEObject Type="Embed" ProgID="Equation.DSMT4" ShapeID="_x0000_i2429" DrawAspect="Content" ObjectID="_1690486076" r:id="rId2902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80" w:dyaOrig="285" w14:anchorId="1817350E">
                <v:shape id="_x0000_i2430" type="#_x0000_t75" style="width:9pt;height:14.25pt" o:ole="">
                  <v:imagedata r:id="rId2903" o:title=""/>
                </v:shape>
                <o:OLEObject Type="Embed" ProgID="Equation.DSMT4" ShapeID="_x0000_i2430" DrawAspect="Content" ObjectID="_1690486077" r:id="rId2904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2653678E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68B87412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673A5CC4" w14:textId="77777777" w:rsidTr="002135F8">
        <w:tc>
          <w:tcPr>
            <w:tcW w:w="5727" w:type="dxa"/>
            <w:shd w:val="clear" w:color="auto" w:fill="auto"/>
          </w:tcPr>
          <w:p w14:paraId="3555D8FE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bookmarkStart w:id="165" w:name="bookmark=id.30j0zll"/>
            <w:bookmarkEnd w:id="165"/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980" w:dyaOrig="465" w14:anchorId="4D5B2726">
                <v:shape id="_x0000_i2431" type="#_x0000_t75" style="width:99pt;height:23.25pt" o:ole="">
                  <v:imagedata r:id="rId2905" o:title=""/>
                </v:shape>
                <o:OLEObject Type="Embed" ProgID="Equation.DSMT4" ShapeID="_x0000_i2431" DrawAspect="Content" ObjectID="_1690486078" r:id="rId2906"/>
              </w:object>
            </w:r>
            <w:r w:rsidRPr="00BC627E">
              <w:rPr>
                <w:rFonts w:ascii="Chu Van An" w:hAnsi="Chu Van An" w:cs="Chu Van An"/>
              </w:rPr>
              <w:t xml:space="preserve">. Tập nghiệm của bất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75" w:dyaOrig="405" w14:anchorId="3CF9C2D2">
                <v:shape id="_x0000_i2432" type="#_x0000_t75" style="width:48.75pt;height:20.25pt" o:ole="">
                  <v:imagedata r:id="rId2907" o:title=""/>
                </v:shape>
                <o:OLEObject Type="Embed" ProgID="Equation.DSMT4" ShapeID="_x0000_i2432" DrawAspect="Content" ObjectID="_1690486079" r:id="rId2908"/>
              </w:object>
            </w:r>
            <w:r w:rsidRPr="00BC627E">
              <w:rPr>
                <w:rFonts w:ascii="Chu Van An" w:hAnsi="Chu Van An" w:cs="Chu Van An"/>
              </w:rPr>
              <w:t>là</w:t>
            </w:r>
          </w:p>
          <w:p w14:paraId="39724FD5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20" w:dyaOrig="390" w14:anchorId="54B3C48F">
                <v:shape id="_x0000_i2433" type="#_x0000_t75" style="width:36pt;height:19.5pt" o:ole="">
                  <v:imagedata r:id="rId2909" o:title=""/>
                </v:shape>
                <o:OLEObject Type="Embed" ProgID="Equation.DSMT4" ShapeID="_x0000_i2433" DrawAspect="Content" ObjectID="_1690486080" r:id="rId2910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20" w:dyaOrig="390" w14:anchorId="0F888CBA">
                <v:shape id="_x0000_i2434" type="#_x0000_t75" style="width:36pt;height:19.5pt" o:ole="">
                  <v:imagedata r:id="rId2911" o:title=""/>
                </v:shape>
                <o:OLEObject Type="Embed" ProgID="Equation.DSMT4" ShapeID="_x0000_i2434" DrawAspect="Content" ObjectID="_1690486081" r:id="rId2912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20" w:dyaOrig="390" w14:anchorId="048B68D5">
                <v:shape id="_x0000_i2435" type="#_x0000_t75" style="width:36pt;height:19.5pt" o:ole="">
                  <v:imagedata r:id="rId2913" o:title=""/>
                </v:shape>
                <o:OLEObject Type="Embed" ProgID="Equation.DSMT4" ShapeID="_x0000_i2435" DrawAspect="Content" ObjectID="_1690486082" r:id="rId2914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720" w:dyaOrig="390" w14:anchorId="73415BC3">
                <v:shape id="_x0000_i2436" type="#_x0000_t75" style="width:36pt;height:19.5pt" o:ole="">
                  <v:imagedata r:id="rId2915" o:title=""/>
                </v:shape>
                <o:OLEObject Type="Embed" ProgID="Equation.DSMT4" ShapeID="_x0000_i2436" DrawAspect="Content" ObjectID="_1690486083" r:id="rId2916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</w:p>
          <w:p w14:paraId="716D63C3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C991153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34CE5F5E" w14:textId="77777777" w:rsidTr="002135F8">
        <w:tc>
          <w:tcPr>
            <w:tcW w:w="5727" w:type="dxa"/>
            <w:shd w:val="clear" w:color="auto" w:fill="auto"/>
          </w:tcPr>
          <w:p w14:paraId="4505AD36" w14:textId="77777777" w:rsidR="001656AD" w:rsidRPr="00BC627E" w:rsidRDefault="001656AD" w:rsidP="002135F8">
            <w:pPr>
              <w:mirrorIndents/>
              <w:rPr>
                <w:rFonts w:ascii="Chu Van An" w:eastAsia="Times New Roman" w:hAnsi="Chu Van An" w:cs="Chu Van An"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>Câu 21: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1920" w:dyaOrig="330" w14:anchorId="2D6A445F">
                <v:shape id="_x0000_i2437" type="#_x0000_t75" style="width:96pt;height:16.5pt" o:ole="">
                  <v:imagedata r:id="rId2917" o:title=""/>
                </v:shape>
                <o:OLEObject Type="Embed" ProgID="Equation.DSMT4" ShapeID="_x0000_i2437" DrawAspect="Content" ObjectID="_1690486084" r:id="rId2918"/>
              </w:object>
            </w:r>
            <w:r w:rsidRPr="00BC627E">
              <w:rPr>
                <w:rFonts w:ascii="Chu Van An" w:hAnsi="Chu Van An" w:cs="Chu Van An"/>
              </w:rPr>
              <w:t xml:space="preserve">. Tập nghiệm của phương trình </w:t>
            </w:r>
            <w:r w:rsidRPr="00BC627E">
              <w:rPr>
                <w:rFonts w:ascii="Chu Van An" w:eastAsia="Times New Roman" w:hAnsi="Chu Van An" w:cs="Chu Van An"/>
                <w:position w:val="-10"/>
              </w:rPr>
              <w:object w:dxaOrig="645" w:dyaOrig="330" w14:anchorId="60CDC627">
                <v:shape id="_x0000_i2438" type="#_x0000_t75" style="width:33pt;height:16.5pt" o:ole="">
                  <v:imagedata r:id="rId2919" o:title=""/>
                </v:shape>
                <o:OLEObject Type="Embed" ProgID="Equation.DSMT4" ShapeID="_x0000_i2438" DrawAspect="Content" ObjectID="_1690486085" r:id="rId2920"/>
              </w:object>
            </w:r>
            <w:r w:rsidRPr="00BC627E">
              <w:rPr>
                <w:rFonts w:ascii="Chu Van An" w:hAnsi="Chu Van An" w:cs="Chu Van An"/>
              </w:rPr>
              <w:t xml:space="preserve">trên </w:t>
            </w:r>
            <w:r w:rsidRPr="00BC627E">
              <w:rPr>
                <w:rFonts w:ascii="Chu Van An" w:eastAsia="Times New Roman" w:hAnsi="Chu Van An" w:cs="Chu Van An"/>
                <w:position w:val="-28"/>
              </w:rPr>
              <w:object w:dxaOrig="705" w:dyaOrig="675" w14:anchorId="5137B79C">
                <v:shape id="_x0000_i2439" type="#_x0000_t75" style="width:35.25pt;height:33.75pt" o:ole="">
                  <v:imagedata r:id="rId2921" o:title=""/>
                </v:shape>
                <o:OLEObject Type="Embed" ProgID="Equation.DSMT4" ShapeID="_x0000_i2439" DrawAspect="Content" ObjectID="_1690486086" r:id="rId2922"/>
              </w:object>
            </w:r>
            <w:r w:rsidRPr="00BC627E">
              <w:rPr>
                <w:rFonts w:ascii="Chu Van An" w:hAnsi="Chu Van An" w:cs="Chu Van An"/>
              </w:rPr>
              <w:t>là</w:t>
            </w:r>
          </w:p>
          <w:p w14:paraId="05D2BA93" w14:textId="77777777" w:rsidR="001656AD" w:rsidRPr="00BC627E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eastAsia="Times New Roman" w:hAnsi="Chu Van An" w:cs="Chu Van An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Arial" w:hAnsi="Chu Van An" w:cs="Chu Van An"/>
                <w:position w:val="-28"/>
              </w:rPr>
              <w:object w:dxaOrig="1380" w:dyaOrig="675" w14:anchorId="618BB5A9">
                <v:shape id="_x0000_i2440" type="#_x0000_t75" style="width:69pt;height:33.75pt" o:ole="">
                  <v:imagedata r:id="rId2923" o:title=""/>
                </v:shape>
                <o:OLEObject Type="Embed" ProgID="Equation.DSMT4" ShapeID="_x0000_i2440" DrawAspect="Content" ObjectID="_1690486087" r:id="rId2924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Arial" w:hAnsi="Chu Van An" w:cs="Chu Van An"/>
                <w:position w:val="-28"/>
              </w:rPr>
              <w:object w:dxaOrig="960" w:dyaOrig="675" w14:anchorId="47C4F401">
                <v:shape id="_x0000_i2441" type="#_x0000_t75" style="width:48pt;height:33.75pt" o:ole="">
                  <v:imagedata r:id="rId2925" o:title=""/>
                </v:shape>
                <o:OLEObject Type="Embed" ProgID="Equation.DSMT4" ShapeID="_x0000_i2441" DrawAspect="Content" ObjectID="_1690486088" r:id="rId2926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</w:p>
          <w:p w14:paraId="004C5799" w14:textId="77777777" w:rsidR="001656AD" w:rsidRPr="00BC627E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Arial" w:hAnsi="Chu Van An" w:cs="Chu Van An"/>
                <w:position w:val="-28"/>
              </w:rPr>
              <w:object w:dxaOrig="900" w:dyaOrig="675" w14:anchorId="69D19B82">
                <v:shape id="_x0000_i2442" type="#_x0000_t75" style="width:45pt;height:33.75pt" o:ole="">
                  <v:imagedata r:id="rId2927" o:title=""/>
                </v:shape>
                <o:OLEObject Type="Embed" ProgID="Equation.DSMT4" ShapeID="_x0000_i2442" DrawAspect="Content" ObjectID="_1690486089" r:id="rId2928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Arial" w:hAnsi="Chu Van An" w:cs="Chu Van An"/>
                <w:position w:val="-14"/>
              </w:rPr>
              <w:object w:dxaOrig="840" w:dyaOrig="405" w14:anchorId="2947BF91">
                <v:shape id="_x0000_i2443" type="#_x0000_t75" style="width:42pt;height:20.25pt" o:ole="">
                  <v:imagedata r:id="rId2929" o:title=""/>
                </v:shape>
                <o:OLEObject Type="Embed" ProgID="Equation.DSMT4" ShapeID="_x0000_i2443" DrawAspect="Content" ObjectID="_1690486090" r:id="rId2930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0BC932EC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40B32CE7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0371D1D3" w14:textId="77777777" w:rsidTr="002135F8">
        <w:tc>
          <w:tcPr>
            <w:tcW w:w="5727" w:type="dxa"/>
            <w:shd w:val="clear" w:color="auto" w:fill="auto"/>
          </w:tcPr>
          <w:p w14:paraId="6C2D7250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  <w:r w:rsidRPr="00BC627E">
              <w:rPr>
                <w:rFonts w:ascii="Chu Van An" w:eastAsia="Calibri" w:hAnsi="Chu Van An" w:cs="Chu Van An"/>
                <w:b/>
                <w:color w:val="0000FF"/>
              </w:rPr>
              <w:lastRenderedPageBreak/>
              <w:t>Câu 22:</w:t>
            </w:r>
            <w:r w:rsidRPr="00BC627E">
              <w:rPr>
                <w:rFonts w:ascii="Chu Van An" w:eastAsia="Calibri" w:hAnsi="Chu Van An" w:cs="Chu Van An"/>
              </w:rPr>
              <w:t>Cho hàm số</w:t>
            </w:r>
            <w:r w:rsidRPr="00BC627E">
              <w:rPr>
                <w:rFonts w:ascii="Chu Van An" w:eastAsia="Times New Roman" w:hAnsi="Chu Van An" w:cs="Chu Van An"/>
                <w:position w:val="-16"/>
                <w:lang w:val="vi-VN" w:eastAsia="vi-VN"/>
              </w:rPr>
              <w:object w:dxaOrig="1770" w:dyaOrig="495" w14:anchorId="408CE263">
                <v:shape id="_x0000_i2444" type="#_x0000_t75" style="width:88.5pt;height:24.75pt" o:ole="">
                  <v:imagedata r:id="rId2931" o:title=""/>
                </v:shape>
                <o:OLEObject Type="Embed" ProgID="Equation.DSMT4" ShapeID="_x0000_i2444" DrawAspect="Content" ObjectID="_1690486091" r:id="rId2932"/>
              </w:object>
            </w:r>
            <w:r w:rsidRPr="00BC627E">
              <w:rPr>
                <w:rFonts w:ascii="Chu Van An" w:eastAsia="Calibri" w:hAnsi="Chu Van An" w:cs="Chu Van An"/>
              </w:rPr>
              <w:t xml:space="preserve">. Gọi </w:t>
            </w:r>
            <w:r w:rsidRPr="00BC627E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225" w:dyaOrig="270" w14:anchorId="77D5B917">
                <v:shape id="_x0000_i2445" type="#_x0000_t75" style="width:11.25pt;height:13.5pt" o:ole="">
                  <v:imagedata r:id="rId2933" o:title=""/>
                </v:shape>
                <o:OLEObject Type="Embed" ProgID="Equation.DSMT4" ShapeID="_x0000_i2445" DrawAspect="Content" ObjectID="_1690486092" r:id="rId2934"/>
              </w:object>
            </w:r>
            <w:r w:rsidRPr="00BC627E">
              <w:rPr>
                <w:rFonts w:ascii="Chu Van An" w:hAnsi="Chu Van An" w:cs="Chu Van An"/>
                <w:lang w:eastAsia="vi-VN"/>
              </w:rPr>
              <w:t xml:space="preserve">là tập nghiệm của bất phương trình </w:t>
            </w:r>
            <w:r w:rsidRPr="00BC627E">
              <w:rPr>
                <w:rFonts w:ascii="Chu Van An" w:eastAsia="Times New Roman" w:hAnsi="Chu Van An" w:cs="Chu Van An"/>
                <w:position w:val="-16"/>
                <w:lang w:val="vi-VN" w:eastAsia="vi-VN"/>
              </w:rPr>
              <w:object w:dxaOrig="1410" w:dyaOrig="435" w14:anchorId="5D2AB259">
                <v:shape id="_x0000_i2446" type="#_x0000_t75" style="width:70.5pt;height:21.75pt" o:ole="">
                  <v:imagedata r:id="rId2935" o:title=""/>
                </v:shape>
                <o:OLEObject Type="Embed" ProgID="Equation.DSMT4" ShapeID="_x0000_i2446" DrawAspect="Content" ObjectID="_1690486093" r:id="rId2936"/>
              </w:object>
            </w:r>
            <w:r w:rsidRPr="00BC627E">
              <w:rPr>
                <w:rFonts w:ascii="Chu Van An" w:hAnsi="Chu Van An" w:cs="Chu Van An"/>
                <w:lang w:eastAsia="vi-VN"/>
              </w:rPr>
              <w:t xml:space="preserve">. Tập </w:t>
            </w:r>
            <w:r w:rsidRPr="00BC627E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225" w:dyaOrig="270" w14:anchorId="4A08D813">
                <v:shape id="_x0000_i2447" type="#_x0000_t75" style="width:11.25pt;height:13.5pt" o:ole="">
                  <v:imagedata r:id="rId2933" o:title=""/>
                </v:shape>
                <o:OLEObject Type="Embed" ProgID="Equation.DSMT4" ShapeID="_x0000_i2447" DrawAspect="Content" ObjectID="_1690486094" r:id="rId2937"/>
              </w:object>
            </w:r>
            <w:r w:rsidRPr="00BC627E">
              <w:rPr>
                <w:rFonts w:ascii="Chu Van An" w:hAnsi="Chu Van An" w:cs="Chu Van An"/>
                <w:lang w:eastAsia="vi-VN"/>
              </w:rPr>
              <w:t>có mấy phần tử là các số nguyên?</w:t>
            </w:r>
          </w:p>
          <w:p w14:paraId="268746BF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BC627E">
              <w:rPr>
                <w:rFonts w:ascii="Chu Van An" w:eastAsia="Calibri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C627E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165" w:dyaOrig="255" w14:anchorId="50561F47">
                <v:shape id="_x0000_i2448" type="#_x0000_t75" style="width:8.25pt;height:12.75pt" o:ole="">
                  <v:imagedata r:id="rId2938" o:title=""/>
                </v:shape>
                <o:OLEObject Type="Embed" ProgID="Equation.DSMT4" ShapeID="_x0000_i2448" DrawAspect="Content" ObjectID="_1690486095" r:id="rId2939"/>
              </w:object>
            </w:r>
            <w:r w:rsidRPr="00BC627E">
              <w:rPr>
                <w:rFonts w:ascii="Chu Van An" w:eastAsia="Calibri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210" w:dyaOrig="255" w14:anchorId="12FAC07C">
                <v:shape id="_x0000_i2449" type="#_x0000_t75" style="width:11.25pt;height:12.75pt" o:ole="">
                  <v:imagedata r:id="rId2940" o:title=""/>
                </v:shape>
                <o:OLEObject Type="Embed" ProgID="Equation.DSMT4" ShapeID="_x0000_i2449" DrawAspect="Content" ObjectID="_1690486096" r:id="rId2941"/>
              </w:object>
            </w:r>
            <w:r w:rsidRPr="00BC627E">
              <w:rPr>
                <w:rFonts w:ascii="Chu Van An" w:eastAsia="Calibri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210" w:dyaOrig="270" w14:anchorId="38B718C8">
                <v:shape id="_x0000_i2450" type="#_x0000_t75" style="width:11.25pt;height:13.5pt" o:ole="">
                  <v:imagedata r:id="rId2942" o:title=""/>
                </v:shape>
                <o:OLEObject Type="Embed" ProgID="Equation.DSMT4" ShapeID="_x0000_i2450" DrawAspect="Content" ObjectID="_1690486097" r:id="rId2943"/>
              </w:object>
            </w:r>
            <w:r w:rsidRPr="00BC627E">
              <w:rPr>
                <w:rFonts w:ascii="Chu Van An" w:eastAsia="Calibri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180" w:dyaOrig="270" w14:anchorId="633E9249">
                <v:shape id="_x0000_i2451" type="#_x0000_t75" style="width:9pt;height:13.5pt" o:ole="">
                  <v:imagedata r:id="rId2944" o:title=""/>
                </v:shape>
                <o:OLEObject Type="Embed" ProgID="Equation.DSMT4" ShapeID="_x0000_i2451" DrawAspect="Content" ObjectID="_1690486098" r:id="rId2945"/>
              </w:object>
            </w:r>
            <w:r w:rsidRPr="00BC627E">
              <w:rPr>
                <w:rFonts w:ascii="Chu Van An" w:eastAsia="Calibri" w:hAnsi="Chu Van An" w:cs="Chu Van An"/>
                <w:color w:val="000000"/>
                <w:shd w:val="clear" w:color="auto" w:fill="FFFFFF"/>
              </w:rPr>
              <w:t>.</w:t>
            </w:r>
          </w:p>
          <w:p w14:paraId="2EB1E594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79C13096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0F2B063A" w14:textId="77777777" w:rsidTr="002135F8">
        <w:tc>
          <w:tcPr>
            <w:tcW w:w="5727" w:type="dxa"/>
            <w:shd w:val="clear" w:color="auto" w:fill="auto"/>
          </w:tcPr>
          <w:p w14:paraId="408B2B59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>Câu 23: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560" w:dyaOrig="465" w14:anchorId="727EEE5B">
                <v:shape id="_x0000_i2452" type="#_x0000_t75" style="width:78pt;height:23.25pt" o:ole="">
                  <v:imagedata r:id="rId2946" o:title=""/>
                </v:shape>
                <o:OLEObject Type="Embed" ProgID="Equation.DSMT4" ShapeID="_x0000_i2452" DrawAspect="Content" ObjectID="_1690486099" r:id="rId2947"/>
              </w:object>
            </w:r>
            <w:r w:rsidRPr="00BC627E">
              <w:rPr>
                <w:rFonts w:ascii="Chu Van An" w:hAnsi="Chu Van An" w:cs="Chu Van An"/>
              </w:rPr>
              <w:t xml:space="preserve">. Gọi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225" w:dyaOrig="285" w14:anchorId="0A8B1239">
                <v:shape id="_x0000_i2453" type="#_x0000_t75" style="width:11.25pt;height:14.25pt" o:ole="">
                  <v:imagedata r:id="rId2948" o:title=""/>
                </v:shape>
                <o:OLEObject Type="Embed" ProgID="Equation.DSMT4" ShapeID="_x0000_i2453" DrawAspect="Content" ObjectID="_1690486100" r:id="rId2949"/>
              </w:object>
            </w:r>
            <w:r w:rsidRPr="00BC627E">
              <w:rPr>
                <w:rFonts w:ascii="Chu Van An" w:hAnsi="Chu Van An" w:cs="Chu Van An"/>
              </w:rPr>
              <w:t xml:space="preserve">là tập nghiệm của bất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380" w:dyaOrig="405" w14:anchorId="1446BD3F">
                <v:shape id="_x0000_i2454" type="#_x0000_t75" style="width:69pt;height:20.25pt" o:ole="">
                  <v:imagedata r:id="rId2950" o:title=""/>
                </v:shape>
                <o:OLEObject Type="Embed" ProgID="Equation.DSMT4" ShapeID="_x0000_i2454" DrawAspect="Content" ObjectID="_1690486101" r:id="rId2951"/>
              </w:object>
            </w:r>
            <w:r w:rsidRPr="00BC627E">
              <w:rPr>
                <w:rFonts w:ascii="Chu Van An" w:hAnsi="Chu Van An" w:cs="Chu Van An"/>
              </w:rPr>
              <w:t xml:space="preserve">. Tập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225" w:dyaOrig="285" w14:anchorId="78D6D7A0">
                <v:shape id="_x0000_i2455" type="#_x0000_t75" style="width:11.25pt;height:14.25pt" o:ole="">
                  <v:imagedata r:id="rId2948" o:title=""/>
                </v:shape>
                <o:OLEObject Type="Embed" ProgID="Equation.DSMT4" ShapeID="_x0000_i2455" DrawAspect="Content" ObjectID="_1690486102" r:id="rId2952"/>
              </w:object>
            </w:r>
            <w:r w:rsidRPr="00BC627E">
              <w:rPr>
                <w:rFonts w:ascii="Chu Van An" w:hAnsi="Chu Van An" w:cs="Chu Van An"/>
              </w:rPr>
              <w:t>có bao nhiêu phần tử là các số nguyên?</w:t>
            </w:r>
          </w:p>
          <w:p w14:paraId="360AC8CE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BC627E">
              <w:rPr>
                <w:rFonts w:ascii="Chu Van An" w:eastAsia="Times New Roman" w:hAnsi="Chu Van An" w:cs="Chu Van An"/>
                <w:position w:val="-4"/>
                <w:lang w:val="fr-FR"/>
              </w:rPr>
              <w:object w:dxaOrig="195" w:dyaOrig="255" w14:anchorId="651B08BD">
                <v:shape id="_x0000_i2456" type="#_x0000_t75" style="width:9.75pt;height:12.75pt" o:ole="">
                  <v:imagedata r:id="rId2953" o:title=""/>
                </v:shape>
                <o:OLEObject Type="Embed" ProgID="Equation.DSMT4" ShapeID="_x0000_i2456" DrawAspect="Content" ObjectID="_1690486103" r:id="rId2954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95" w:dyaOrig="285" w14:anchorId="592B1EFD">
                <v:shape id="_x0000_i2457" type="#_x0000_t75" style="width:9.75pt;height:14.25pt" o:ole="">
                  <v:imagedata r:id="rId2955" o:title=""/>
                </v:shape>
                <o:OLEObject Type="Embed" ProgID="Equation.DSMT4" ShapeID="_x0000_i2457" DrawAspect="Content" ObjectID="_1690486104" r:id="rId2956"/>
              </w:object>
            </w:r>
            <w:r w:rsidRPr="00BC627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80" w:dyaOrig="285" w14:anchorId="6650B210">
                <v:shape id="_x0000_i2458" type="#_x0000_t75" style="width:9pt;height:14.25pt" o:ole="">
                  <v:imagedata r:id="rId2957" o:title=""/>
                </v:shape>
                <o:OLEObject Type="Embed" ProgID="Equation.DSMT4" ShapeID="_x0000_i2458" DrawAspect="Content" ObjectID="_1690486105" r:id="rId2958"/>
              </w:objec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4"/>
                <w:lang w:val="fr-FR"/>
              </w:rPr>
              <w:object w:dxaOrig="135" w:dyaOrig="255" w14:anchorId="40CC0E11">
                <v:shape id="_x0000_i2459" type="#_x0000_t75" style="width:6.75pt;height:12.75pt" o:ole="">
                  <v:imagedata r:id="rId2959" o:title=""/>
                </v:shape>
                <o:OLEObject Type="Embed" ProgID="Equation.DSMT4" ShapeID="_x0000_i2459" DrawAspect="Content" ObjectID="_1690486106" r:id="rId2960"/>
              </w:object>
            </w:r>
            <w:r w:rsidRPr="00BC627E">
              <w:rPr>
                <w:rFonts w:ascii="Chu Van An" w:hAnsi="Chu Van An" w:cs="Chu Van An"/>
                <w:lang w:val="fr-FR"/>
              </w:rPr>
              <w:t>.</w:t>
            </w:r>
          </w:p>
          <w:p w14:paraId="56C647A6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FB789B8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4ECFAE7E" w14:textId="77777777" w:rsidTr="002135F8">
        <w:tc>
          <w:tcPr>
            <w:tcW w:w="5727" w:type="dxa"/>
            <w:shd w:val="clear" w:color="auto" w:fill="auto"/>
          </w:tcPr>
          <w:p w14:paraId="009AA342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24:</w:t>
            </w:r>
            <w:r w:rsidRPr="00BC627E">
              <w:rPr>
                <w:rFonts w:ascii="Chu Van An" w:hAnsi="Chu Van An" w:cs="Chu Van An"/>
              </w:rPr>
              <w:t xml:space="preserve">Cho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680" w:dyaOrig="465" w14:anchorId="6F447E7C">
                <v:shape id="_x0000_i2460" type="#_x0000_t75" style="width:84pt;height:23.25pt" o:ole="">
                  <v:imagedata r:id="rId2961" o:title=""/>
                </v:shape>
                <o:OLEObject Type="Embed" ProgID="Equation.DSMT4" ShapeID="_x0000_i2460" DrawAspect="Content" ObjectID="_1690486107" r:id="rId2962"/>
              </w:object>
            </w:r>
            <w:r w:rsidRPr="00BC627E">
              <w:rPr>
                <w:rFonts w:ascii="Chu Van An" w:hAnsi="Chu Van An" w:cs="Chu Van An"/>
              </w:rPr>
              <w:t xml:space="preserve">. Bất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380" w:dyaOrig="405" w14:anchorId="31B552DC">
                <v:shape id="_x0000_i2461" type="#_x0000_t75" style="width:69pt;height:20.25pt" o:ole="">
                  <v:imagedata r:id="rId2963" o:title=""/>
                </v:shape>
                <o:OLEObject Type="Embed" ProgID="Equation.DSMT4" ShapeID="_x0000_i2461" DrawAspect="Content" ObjectID="_1690486108" r:id="rId2964"/>
              </w:object>
            </w:r>
            <w:r w:rsidRPr="00BC627E">
              <w:rPr>
                <w:rFonts w:ascii="Chu Van An" w:hAnsi="Chu Van An" w:cs="Chu Van An"/>
              </w:rPr>
              <w:t xml:space="preserve"> có bao nhiêu nghiệm nguyên?</w:t>
            </w:r>
          </w:p>
          <w:p w14:paraId="4775D9B1" w14:textId="77777777" w:rsidR="001656AD" w:rsidRPr="00BC627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95" w:dyaOrig="285" w14:anchorId="1438867C">
                <v:shape id="_x0000_i2462" type="#_x0000_t75" style="width:9.75pt;height:14.25pt" o:ole="">
                  <v:imagedata r:id="rId2965" o:title=""/>
                </v:shape>
                <o:OLEObject Type="Embed" ProgID="Equation.DSMT4" ShapeID="_x0000_i2462" DrawAspect="Content" ObjectID="_1690486109" r:id="rId2966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eastAsia="Times New Roman" w:hAnsi="Chu Van An" w:cs="Chu Van An"/>
                <w:position w:val="-4"/>
              </w:rPr>
              <w:object w:dxaOrig="135" w:dyaOrig="270" w14:anchorId="578BFE3D">
                <v:shape id="_x0000_i2463" type="#_x0000_t75" style="width:6.75pt;height:13.5pt" o:ole="">
                  <v:imagedata r:id="rId2967" o:title=""/>
                </v:shape>
                <o:OLEObject Type="Embed" ProgID="Equation.DSMT4" ShapeID="_x0000_i2463" DrawAspect="Content" ObjectID="_1690486110" r:id="rId2968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eastAsia="Times New Roman" w:hAnsi="Chu Van An" w:cs="Chu Van An"/>
                <w:position w:val="-6"/>
              </w:rPr>
              <w:object w:dxaOrig="195" w:dyaOrig="285" w14:anchorId="30A55708">
                <v:shape id="_x0000_i2464" type="#_x0000_t75" style="width:9.75pt;height:14.25pt" o:ole="">
                  <v:imagedata r:id="rId2969" o:title=""/>
                </v:shape>
                <o:OLEObject Type="Embed" ProgID="Equation.DSMT4" ShapeID="_x0000_i2464" DrawAspect="Content" ObjectID="_1690486111" r:id="rId2970"/>
              </w:object>
            </w:r>
            <w:r w:rsidRPr="00BC627E">
              <w:rPr>
                <w:rFonts w:ascii="Chu Van An" w:hAnsi="Chu Van An" w:cs="Chu Van An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eastAsia="Times New Roman" w:hAnsi="Chu Van An" w:cs="Chu Van An"/>
                <w:position w:val="-4"/>
              </w:rPr>
              <w:object w:dxaOrig="195" w:dyaOrig="270" w14:anchorId="5208A4D3">
                <v:shape id="_x0000_i2465" type="#_x0000_t75" style="width:9.75pt;height:13.5pt" o:ole="">
                  <v:imagedata r:id="rId2971" o:title=""/>
                </v:shape>
                <o:OLEObject Type="Embed" ProgID="Equation.DSMT4" ShapeID="_x0000_i2465" DrawAspect="Content" ObjectID="_1690486112" r:id="rId2972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0F2D366B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548D6104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BC627E" w14:paraId="62742C8B" w14:textId="77777777" w:rsidTr="002135F8">
        <w:tc>
          <w:tcPr>
            <w:tcW w:w="5727" w:type="dxa"/>
            <w:shd w:val="clear" w:color="auto" w:fill="auto"/>
          </w:tcPr>
          <w:p w14:paraId="10660206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>Câu 25:</w:t>
            </w:r>
            <w:r w:rsidRPr="00BC627E">
              <w:rPr>
                <w:rFonts w:ascii="Chu Van An" w:hAnsi="Chu Van An" w:cs="Chu Van An"/>
                <w:lang w:val="x-none" w:eastAsia="x-none"/>
              </w:rPr>
              <w:t>Xét các mệnh đề sau:</w:t>
            </w:r>
          </w:p>
          <w:p w14:paraId="34686963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BC627E">
              <w:rPr>
                <w:rFonts w:ascii="Chu Van An" w:hAnsi="Chu Van An" w:cs="Chu Van An"/>
              </w:rPr>
              <w:t xml:space="preserve">(1). Nếu hàm số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020" w:dyaOrig="405" w14:anchorId="30A8011B">
                <v:shape id="_x0000_i2466" type="#_x0000_t75" style="width:51pt;height:20.25pt" o:ole="">
                  <v:imagedata r:id="rId2973" o:title=""/>
                </v:shape>
                <o:OLEObject Type="Embed" ProgID="Equation.DSMT4" ShapeID="_x0000_i2466" DrawAspect="Content" ObjectID="_1690486113" r:id="rId2974"/>
              </w:object>
            </w:r>
            <w:r w:rsidRPr="00BC627E">
              <w:rPr>
                <w:rFonts w:ascii="Chu Van An" w:hAnsi="Chu Van An" w:cs="Chu Van An"/>
              </w:rPr>
              <w:t xml:space="preserve">thì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990" w:dyaOrig="405" w14:anchorId="383F231B">
                <v:shape id="_x0000_i2467" type="#_x0000_t75" style="width:49.5pt;height:20.25pt" o:ole="">
                  <v:imagedata r:id="rId2975" o:title=""/>
                </v:shape>
                <o:OLEObject Type="Embed" ProgID="Equation.DSMT4" ShapeID="_x0000_i2467" DrawAspect="Content" ObjectID="_1690486114" r:id="rId2976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249FC033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BC627E">
              <w:rPr>
                <w:rFonts w:ascii="Chu Van An" w:hAnsi="Chu Van An" w:cs="Chu Van An"/>
              </w:rPr>
              <w:t xml:space="preserve">(2). Nếu hàm số </w:t>
            </w:r>
            <w:r w:rsidRPr="00BC627E">
              <w:rPr>
                <w:rFonts w:ascii="Chu Van An" w:eastAsia="Times New Roman" w:hAnsi="Chu Van An" w:cs="Chu Van An"/>
                <w:position w:val="-16"/>
              </w:rPr>
              <w:object w:dxaOrig="1335" w:dyaOrig="435" w14:anchorId="6932826C">
                <v:shape id="_x0000_i2468" type="#_x0000_t75" style="width:66.75pt;height:21.75pt" o:ole="">
                  <v:imagedata r:id="rId2977" o:title=""/>
                </v:shape>
                <o:OLEObject Type="Embed" ProgID="Equation.DSMT4" ShapeID="_x0000_i2468" DrawAspect="Content" ObjectID="_1690486115" r:id="rId2978"/>
              </w:object>
            </w:r>
            <w:r w:rsidRPr="00BC627E">
              <w:rPr>
                <w:rFonts w:ascii="Chu Van An" w:hAnsi="Chu Van An" w:cs="Chu Van An"/>
              </w:rPr>
              <w:t xml:space="preserve">thì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005" w:dyaOrig="465" w14:anchorId="51C24B3D">
                <v:shape id="_x0000_i2469" type="#_x0000_t75" style="width:50.25pt;height:23.25pt" o:ole="">
                  <v:imagedata r:id="rId2979" o:title=""/>
                </v:shape>
                <o:OLEObject Type="Embed" ProgID="Equation.DSMT4" ShapeID="_x0000_i2469" DrawAspect="Content" ObjectID="_1690486116" r:id="rId2980"/>
              </w:object>
            </w:r>
            <w:r w:rsidRPr="00BC627E">
              <w:rPr>
                <w:rFonts w:ascii="Chu Van An" w:hAnsi="Chu Van An" w:cs="Chu Van An"/>
              </w:rPr>
              <w:t>.</w:t>
            </w:r>
          </w:p>
          <w:p w14:paraId="1F9D3813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BC627E">
              <w:rPr>
                <w:rFonts w:ascii="Chu Van An" w:hAnsi="Chu Van An" w:cs="Chu Van An"/>
              </w:rPr>
              <w:t xml:space="preserve">(3). Nếu hàm số </w:t>
            </w:r>
            <w:r w:rsidRPr="00BC627E">
              <w:rPr>
                <w:rFonts w:ascii="Chu Van An" w:eastAsia="Times New Roman" w:hAnsi="Chu Van An" w:cs="Chu Van An"/>
                <w:position w:val="-16"/>
              </w:rPr>
              <w:object w:dxaOrig="1860" w:dyaOrig="435" w14:anchorId="25CD537B">
                <v:shape id="_x0000_i2470" type="#_x0000_t75" style="width:93pt;height:21.75pt" o:ole="">
                  <v:imagedata r:id="rId2981" o:title=""/>
                </v:shape>
                <o:OLEObject Type="Embed" ProgID="Equation.DSMT4" ShapeID="_x0000_i2470" DrawAspect="Content" ObjectID="_1690486117" r:id="rId2982"/>
              </w:object>
            </w:r>
            <w:r w:rsidRPr="00BC627E">
              <w:rPr>
                <w:rFonts w:ascii="Chu Van An" w:hAnsi="Chu Van An" w:cs="Chu Van An"/>
              </w:rPr>
              <w:t xml:space="preserve">thì phương trình </w:t>
            </w:r>
            <w:r w:rsidRPr="00BC627E">
              <w:rPr>
                <w:rFonts w:ascii="Chu Van An" w:eastAsia="Times New Roman" w:hAnsi="Chu Van An" w:cs="Chu Van An"/>
                <w:position w:val="-14"/>
              </w:rPr>
              <w:object w:dxaOrig="1005" w:dyaOrig="465" w14:anchorId="510853E0">
                <v:shape id="_x0000_i2471" type="#_x0000_t75" style="width:50.25pt;height:23.25pt" o:ole="">
                  <v:imagedata r:id="rId2983" o:title=""/>
                </v:shape>
                <o:OLEObject Type="Embed" ProgID="Equation.DSMT4" ShapeID="_x0000_i2471" DrawAspect="Content" ObjectID="_1690486118" r:id="rId2984"/>
              </w:object>
            </w:r>
            <w:r w:rsidRPr="00BC627E">
              <w:rPr>
                <w:rFonts w:ascii="Chu Van An" w:hAnsi="Chu Van An" w:cs="Chu Van An"/>
              </w:rPr>
              <w:t>có 3 nghiệm phân biệt.</w:t>
            </w:r>
          </w:p>
          <w:p w14:paraId="6D7CF8AE" w14:textId="77777777" w:rsidR="001656AD" w:rsidRPr="00BC627E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</w:rPr>
              <w:t>Những mệnh đề đúng là?</w:t>
            </w:r>
          </w:p>
          <w:p w14:paraId="6E5D2BDC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BC627E">
              <w:rPr>
                <w:rFonts w:ascii="Chu Van An" w:hAnsi="Chu Van An" w:cs="Chu Van An"/>
              </w:rPr>
              <w:t>(1); (2)</w: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C627E">
              <w:rPr>
                <w:rFonts w:ascii="Chu Van An" w:hAnsi="Chu Van An" w:cs="Chu Van An"/>
              </w:rPr>
              <w:t>(2); (3)</w: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</w:p>
          <w:p w14:paraId="0768927B" w14:textId="77777777" w:rsidR="001656AD" w:rsidRPr="00BC627E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C627E">
              <w:rPr>
                <w:rFonts w:ascii="Chu Van An" w:hAnsi="Chu Van An" w:cs="Chu Van An"/>
              </w:rPr>
              <w:t>(1); (2); (3)</w:t>
            </w:r>
            <w:r w:rsidRPr="00BC627E">
              <w:rPr>
                <w:rFonts w:ascii="Chu Van An" w:hAnsi="Chu Van An" w:cs="Chu Van An"/>
                <w:color w:val="000000"/>
              </w:rPr>
              <w:t>.</w:t>
            </w:r>
            <w:r w:rsidRPr="00BC627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C627E">
              <w:rPr>
                <w:rFonts w:ascii="Chu Van An" w:hAnsi="Chu Van An" w:cs="Chu Van An"/>
              </w:rPr>
              <w:t>(2).</w:t>
            </w:r>
          </w:p>
          <w:p w14:paraId="51C84064" w14:textId="77777777" w:rsidR="001656AD" w:rsidRPr="00BC627E" w:rsidRDefault="001656AD" w:rsidP="002135F8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041" w:type="dxa"/>
            <w:shd w:val="clear" w:color="auto" w:fill="auto"/>
          </w:tcPr>
          <w:p w14:paraId="0A5B0FA7" w14:textId="77777777" w:rsidR="001656AD" w:rsidRPr="00BC627E" w:rsidRDefault="001656AD" w:rsidP="002135F8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0B43DA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</w:tbl>
    <w:p w14:paraId="1DDDB726" w14:textId="77777777" w:rsidR="001656AD" w:rsidRPr="00247168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719EBCA" w14:textId="7EE46707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B517619" w14:textId="1F2C6EFB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6AA5B1E" w14:textId="50764FC2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5DEB8B7" w14:textId="2C612C42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26EBA968" w14:textId="39CED4EC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ECB28EA" w14:textId="62ED8846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D91DB84" w14:textId="6F9F3AFB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AA69BD4" w14:textId="74B4FC8A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E4922E2" w14:textId="36CC0F8B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D7D205C" w14:textId="544F5398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246D6D3" w14:textId="72ABFFA4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B7B301D" w14:textId="4FF1AAEA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536BFCF" w14:textId="206911C9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9DC1E96" w14:textId="0C8E6724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8B5BAE8" w14:textId="77777777" w:rsidR="001656AD" w:rsidRPr="008C51C7" w:rsidRDefault="001656AD" w:rsidP="001656AD">
      <w:pPr>
        <w:tabs>
          <w:tab w:val="right" w:pos="10800"/>
        </w:tabs>
        <w:spacing w:line="240" w:lineRule="auto"/>
        <w:ind w:left="-142" w:firstLine="142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4822095" wp14:editId="7F28CD96">
                <wp:extent cx="6896101" cy="864634"/>
                <wp:effectExtent l="0" t="38100" r="57150" b="0"/>
                <wp:docPr id="176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96101" cy="864634"/>
                          <a:chOff x="0" y="78023"/>
                          <a:chExt cx="6761830" cy="1126784"/>
                        </a:xfrm>
                      </wpg:grpSpPr>
                      <wpg:grpSp>
                        <wpg:cNvPr id="177" name="Group 177"/>
                        <wpg:cNvGrpSpPr/>
                        <wpg:grpSpPr>
                          <a:xfrm>
                            <a:off x="0" y="78023"/>
                            <a:ext cx="1772060" cy="1126784"/>
                            <a:chOff x="0" y="78023"/>
                            <a:chExt cx="1881415" cy="1126784"/>
                          </a:xfrm>
                        </wpg:grpSpPr>
                        <wpg:grpSp>
                          <wpg:cNvPr id="178" name="Group 178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179" name="Group 179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180" name="Parallelogram 180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1" name="Parallelogram 181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2" name="Parallelogram 182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3" name="Parallelogram 183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84" name="Oval 184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85" name="TextBox 42"/>
                          <wps:cNvSpPr txBox="1"/>
                          <wps:spPr>
                            <a:xfrm>
                              <a:off x="332982" y="78023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EEE8C34" w14:textId="77777777" w:rsidR="001656AD" w:rsidRPr="00352905" w:rsidRDefault="001656AD" w:rsidP="001656AD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➎➎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86" name="TextBox 87"/>
                          <wps:cNvSpPr txBox="1"/>
                          <wps:spPr>
                            <a:xfrm>
                              <a:off x="461226" y="641230"/>
                              <a:ext cx="1420189" cy="46859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D4F101A" w14:textId="77777777" w:rsidR="001656AD" w:rsidRPr="000E005A" w:rsidRDefault="001656AD" w:rsidP="001656AD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0E005A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Giải tích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187" name="Group 187"/>
                        <wpg:cNvGrpSpPr/>
                        <wpg:grpSpPr>
                          <a:xfrm>
                            <a:off x="1671807" y="349900"/>
                            <a:ext cx="5090023" cy="680678"/>
                            <a:chOff x="1671807" y="349901"/>
                            <a:chExt cx="5274308" cy="681670"/>
                          </a:xfrm>
                        </wpg:grpSpPr>
                        <wpg:grpSp>
                          <wpg:cNvPr id="188" name="Group 188"/>
                          <wpg:cNvGrpSpPr/>
                          <wpg:grpSpPr>
                            <a:xfrm>
                              <a:off x="1671807" y="349901"/>
                              <a:ext cx="5274308" cy="681670"/>
                              <a:chOff x="1671807" y="349901"/>
                              <a:chExt cx="5274308" cy="681670"/>
                            </a:xfrm>
                          </wpg:grpSpPr>
                          <wpg:grpSp>
                            <wpg:cNvPr id="189" name="Group 189"/>
                            <wpg:cNvGrpSpPr/>
                            <wpg:grpSpPr>
                              <a:xfrm>
                                <a:off x="1775690" y="419322"/>
                                <a:ext cx="5170425" cy="569913"/>
                                <a:chOff x="1775690" y="419322"/>
                                <a:chExt cx="5170425" cy="569913"/>
                              </a:xfrm>
                            </wpg:grpSpPr>
                            <wpg:grpSp>
                              <wpg:cNvPr id="190" name="Group 190"/>
                              <wpg:cNvGrpSpPr/>
                              <wpg:grpSpPr>
                                <a:xfrm>
                                  <a:off x="1852480" y="419322"/>
                                  <a:ext cx="5093635" cy="569913"/>
                                  <a:chOff x="1852480" y="419280"/>
                                  <a:chExt cx="5093635" cy="570334"/>
                                </a:xfrm>
                              </wpg:grpSpPr>
                              <wps:wsp>
                                <wps:cNvPr id="191" name="Rectangle: Single Corner Snipped 191"/>
                                <wps:cNvSpPr/>
                                <wps:spPr>
                                  <a:xfrm>
                                    <a:off x="1852480" y="419280"/>
                                    <a:ext cx="5093635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192" name="Group 192"/>
                                <wpg:cNvGrpSpPr/>
                                <wpg:grpSpPr>
                                  <a:xfrm>
                                    <a:off x="2905011" y="465061"/>
                                    <a:ext cx="3989406" cy="486175"/>
                                    <a:chOff x="2905011" y="465061"/>
                                    <a:chExt cx="3989406" cy="486175"/>
                                  </a:xfrm>
                                </wpg:grpSpPr>
                                <wpg:grpSp>
                                  <wpg:cNvPr id="193" name="Group 193"/>
                                  <wpg:cNvGrpSpPr/>
                                  <wpg:grpSpPr>
                                    <a:xfrm>
                                      <a:off x="2923087" y="465061"/>
                                      <a:ext cx="3971330" cy="480579"/>
                                      <a:chOff x="2923087" y="465061"/>
                                      <a:chExt cx="3971330" cy="480579"/>
                                    </a:xfrm>
                                  </wpg:grpSpPr>
                                  <wps:wsp>
                                    <wps:cNvPr id="194" name="Arrow: Chevron 194"/>
                                    <wps:cNvSpPr/>
                                    <wps:spPr>
                                      <a:xfrm>
                                        <a:off x="3038153" y="465061"/>
                                        <a:ext cx="3856264" cy="480579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22C60317" w14:textId="77777777" w:rsidR="001656AD" w:rsidRPr="000E005A" w:rsidRDefault="001656AD" w:rsidP="001656AD">
                                          <w:pPr>
                                            <w:spacing w:line="252" w:lineRule="auto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33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</w:pPr>
                                          <w:r w:rsidRPr="000E005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6"/>
                                              <w:szCs w:val="26"/>
                                            </w:rPr>
                                            <w:t>ĐẠO HÀM CỦA HÀM SỐ LƯỢNG GIÁC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195" name="Freeform: Shape 195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196" name="Flowchart: Terminator 19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197" name="Flowchart: Direct Access Storage 19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98" name="Flowchart: Delay 19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99" name="Oval 19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0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13090898" w14:textId="77777777" w:rsidR="001656AD" w:rsidRPr="00352905" w:rsidRDefault="001656AD" w:rsidP="001656AD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4822095" id="_x0000_s1310" style="width:543pt;height:68.1pt;mso-position-horizontal-relative:char;mso-position-vertical-relative:line" coordorigin=",780" coordsize="67618,11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">
                <v:group id="Group 177" o:spid="_x0000_s1311" style="position:absolute;top:780;width:17720;height:11268" coordorigin=",780" coordsize="18814,11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<v:group id="Group 178" o:spid="_x0000_s1312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Un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0Irz8gEev4LAAD//wMAUEsBAi0AFAAGAAgAAAAhANvh9svuAAAAhQEAABMAAAAAAAAA&#10;AAAAAAAAAAAAAFtDb250ZW50X1R5cGVzXS54bWxQSwECLQAUAAYACAAAACEAWvQsW78AAAAVAQAA&#10;CwAAAAAAAAAAAAAAAAAfAQAAX3JlbHMvLnJlbHNQSwECLQAUAAYACAAAACEA7bTlJ8YAAADcAAAA&#10;DwAAAAAAAAAAAAAAAAAHAgAAZHJzL2Rvd25yZXYueG1sUEsFBgAAAAADAAMAtwAAAPoCAAAAAA==&#10;">
                    <v:group id="Group 179" o:spid="_x0000_s1313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    <v:shape id="Parallelogram 180" o:spid="_x0000_s1314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181" o:spid="_x0000_s1315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182" o:spid="_x0000_s1316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183" o:spid="_x0000_s1317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184" o:spid="_x0000_s1318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319" type="#_x0000_t202" style="position:absolute;left:3329;top:780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3EEE8C34" w14:textId="77777777" w:rsidR="001656AD" w:rsidRPr="00352905" w:rsidRDefault="001656AD" w:rsidP="001656AD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➎➎</w:t>
                          </w:r>
                        </w:p>
                      </w:txbxContent>
                    </v:textbox>
                  </v:shape>
                  <v:shape id="TextBox 87" o:spid="_x0000_s1320" type="#_x0000_t202" style="position:absolute;left:4612;top:6412;width:14202;height:4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" filled="f" stroked="f">
                    <v:textbox>
                      <w:txbxContent>
                        <w:p w14:paraId="7D4F101A" w14:textId="77777777" w:rsidR="001656AD" w:rsidRPr="000E005A" w:rsidRDefault="001656AD" w:rsidP="001656AD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0E005A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Giải tích 11</w:t>
                          </w:r>
                        </w:p>
                      </w:txbxContent>
                    </v:textbox>
                  </v:shape>
                </v:group>
                <v:group id="Group 187" o:spid="_x0000_s1321" style="position:absolute;left:16718;top:3499;width:50900;height:6806" coordorigin="16718,3499" coordsize="5274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">
                  <v:group id="Group 188" o:spid="_x0000_s1322" style="position:absolute;left:16718;top:3499;width:52743;height:6816" coordorigin="16718,3499" coordsize="5274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  <v:group id="Group 189" o:spid="_x0000_s1323" style="position:absolute;left:17756;top:4193;width:51705;height:5699" coordorigin="17756,4193" coordsize="51704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  <v:group id="Group 190" o:spid="_x0000_s1324" style="position:absolute;left:18524;top:4193;width:50937;height:5699" coordorigin="18524,4192" coordsize="50936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  <v:shape id="Rectangle: Single Corner Snipped 191" o:spid="_x0000_s1325" style="position:absolute;left:18524;top:4192;width:50937;height:5704;visibility:visible;mso-wrap-style:square;v-text-anchor:middle" coordsize="5093635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" path="m,l4887237,r206398,206398l5093635,570334,,570334,,xe" fillcolor="#fffff7" stroked="f" strokeweight="1.25pt">
                          <v:fill r:id="rId8" o:title="" color2="#f0d5ff" type="pattern"/>
                          <v:path arrowok="t" o:connecttype="custom" o:connectlocs="0,0;4887237,0;5093635,206398;5093635,570334;0,570334;0,0" o:connectangles="0,0,0,0,0,0"/>
                        </v:shape>
                        <v:group id="Group 192" o:spid="_x0000_s1326" style="position:absolute;left:29050;top:4650;width:39894;height:4862" coordorigin="29050,4650" coordsize="39894,48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  <v:group id="Group 193" o:spid="_x0000_s1327" style="position:absolute;left:29230;top:4650;width:39714;height:4806" coordorigin="29230,4650" coordsize="39713,4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  <v:shape id="Arrow: Chevron 194" o:spid="_x0000_s1328" type="#_x0000_t55" style="position:absolute;left:30381;top:4650;width:38563;height:48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" adj="2102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22C60317" w14:textId="77777777" w:rsidR="001656AD" w:rsidRPr="000E005A" w:rsidRDefault="001656AD" w:rsidP="001656AD">
                                    <w:pPr>
                                      <w:spacing w:line="252" w:lineRule="auto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33CC"/>
                                        <w:kern w:val="24"/>
                                        <w:sz w:val="26"/>
                                        <w:szCs w:val="26"/>
                                      </w:rPr>
                                    </w:pPr>
                                    <w:r w:rsidRPr="000E005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6"/>
                                        <w:szCs w:val="26"/>
                                      </w:rPr>
                                      <w:t>ĐẠO HÀM CỦA HÀM SỐ LƯỢNG GIÁC</w:t>
                                    </w:r>
                                  </w:p>
                                </w:txbxContent>
                              </v:textbox>
                            </v:shape>
                            <v:shape id="Freeform: Shape 195" o:spid="_x0000_s1329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196" o:spid="_x0000_s1330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197" o:spid="_x0000_s1331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198" o:spid="_x0000_s1332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199" o:spid="_x0000_s1333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334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" filled="f" stroked="f">
                    <v:shadow on="t" color="black" opacity="20971f" offset="0,2.2pt"/>
                    <v:textbox>
                      <w:txbxContent>
                        <w:p w14:paraId="13090898" w14:textId="77777777" w:rsidR="001656AD" w:rsidRPr="00352905" w:rsidRDefault="001656AD" w:rsidP="001656AD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ED02687" w14:textId="77777777" w:rsidR="001656AD" w:rsidRPr="008C51C7" w:rsidRDefault="001656AD" w:rsidP="001656A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B63DE14" wp14:editId="214B7AC3">
                <wp:extent cx="3505200" cy="504563"/>
                <wp:effectExtent l="0" t="0" r="38100" b="29210"/>
                <wp:docPr id="201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202" name="Group 202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234" name="Group 234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235" name="Group 235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236" name="Rectangle: Single Corner Snipped 236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37" name="Group 237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239" name="Arrow: Chevron 239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04B76A7" w14:textId="77777777" w:rsidR="001656AD" w:rsidRPr="00531501" w:rsidRDefault="001656AD" w:rsidP="001656AD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40" name="Group 240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41" name="Freeform: Shape 241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42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5E74BB6" w14:textId="77777777" w:rsidR="001656AD" w:rsidRDefault="001656AD" w:rsidP="001656A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52" name="Group 252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56" name="Freeform: Shape 256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60" name="Flowchart: Terminator 260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61" name="Flowchart: Direct Access Storage 261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2" name="Flowchart: Preparation 262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63" name="Group 263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64" name="Freeform: Shape 264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65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9E15173" w14:textId="77777777" w:rsidR="001656AD" w:rsidRDefault="001656AD" w:rsidP="001656AD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B63DE14" id="_x0000_s1335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">
                <v:group id="Group 202" o:spid="_x0000_s133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<v:group id="Group 234" o:spid="_x0000_s133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SLuDvTDgCcv0LAAD//wMAUEsBAi0AFAAGAAgAAAAhANvh9svuAAAAhQEAABMAAAAAAAAA&#10;AAAAAAAAAAAAAFtDb250ZW50X1R5cGVzXS54bWxQSwECLQAUAAYACAAAACEAWvQsW78AAAAVAQAA&#10;CwAAAAAAAAAAAAAAAAAfAQAAX3JlbHMvLnJlbHNQSwECLQAUAAYACAAAACEAIbY3nsYAAADcAAAA&#10;DwAAAAAAAAAAAAAAAAAHAgAAZHJzL2Rvd25yZXYueG1sUEsFBgAAAAADAAMAtwAAAPoCAAAAAA==&#10;">
                    <v:group id="Group 235" o:spid="_x0000_s133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<v:shape id="Rectangle: Single Corner Snipped 236" o:spid="_x0000_s1339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237" o:spid="_x0000_s134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      <v:group id="Group 238" o:spid="_x0000_s134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Arrow: Chevron 239" o:spid="_x0000_s1342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04B76A7" w14:textId="77777777" w:rsidR="001656AD" w:rsidRPr="00531501" w:rsidRDefault="001656AD" w:rsidP="001656AD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40" o:spid="_x0000_s134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        <v:shape id="Freeform: Shape 241" o:spid="_x0000_s134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4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5E74BB6" w14:textId="77777777" w:rsidR="001656AD" w:rsidRDefault="001656AD" w:rsidP="001656A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52" o:spid="_x0000_s134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          <v:shape id="Freeform: Shape 256" o:spid="_x0000_s134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60" o:spid="_x0000_s134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61" o:spid="_x0000_s134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62" o:spid="_x0000_s135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63" o:spid="_x0000_s135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ID3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wCzzPhCMjlAwAA//8DAFBLAQItABQABgAIAAAAIQDb4fbL7gAAAIUBAAATAAAAAAAAAAAA&#10;AAAAAAAAAABbQ29udGVudF9UeXBlc10ueG1sUEsBAi0AFAAGAAgAAAAhAFr0LFu/AAAAFQEAAAsA&#10;AAAAAAAAAAAAAAAAHwEAAF9yZWxzLy5yZWxzUEsBAi0AFAAGAAgAAAAhAL3sgPfEAAAA3AAAAA8A&#10;AAAAAAAAAAAAAAAABwIAAGRycy9kb3ducmV2LnhtbFBLBQYAAAAAAwADALcAAAD4AgAAAAA=&#10;">
                  <v:shape id="Freeform: Shape 264" o:spid="_x0000_s135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35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" filled="f" stroked="f">
                    <v:textbox>
                      <w:txbxContent>
                        <w:p w14:paraId="29E15173" w14:textId="77777777" w:rsidR="001656AD" w:rsidRDefault="001656AD" w:rsidP="001656AD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262F77E" w14:textId="77777777" w:rsidR="001656AD" w:rsidRPr="008C51C7" w:rsidRDefault="001656AD" w:rsidP="001656AD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7B147FB" wp14:editId="17234A6B">
                <wp:extent cx="6436628" cy="3373121"/>
                <wp:effectExtent l="0" t="0" r="21590" b="17780"/>
                <wp:docPr id="26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8" cy="3373121"/>
                          <a:chOff x="-22234" y="-705"/>
                          <a:chExt cx="6482341" cy="3348591"/>
                        </a:xfrm>
                      </wpg:grpSpPr>
                      <wps:wsp>
                        <wps:cNvPr id="267" name="Rectangle: Diagonal Corners Rounded 267"/>
                        <wps:cNvSpPr/>
                        <wps:spPr>
                          <a:xfrm>
                            <a:off x="-14" y="4"/>
                            <a:ext cx="6460121" cy="3347882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AC44BDE" w14:textId="77777777" w:rsidR="001656AD" w:rsidRPr="00C55ECD" w:rsidRDefault="001656AD" w:rsidP="001656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79F2811" w14:textId="77777777" w:rsidR="001656AD" w:rsidRPr="00C55ECD" w:rsidRDefault="001656AD" w:rsidP="001656AD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55EC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Công thức đạo hàm của số lượng giác</w:t>
                              </w:r>
                            </w:p>
                            <w:tbl>
                              <w:tblPr>
                                <w:tblW w:w="9883" w:type="dxa"/>
                                <w:tblBorders>
                                  <w:top w:val="dashSmallGap" w:sz="4" w:space="0" w:color="002060"/>
                                  <w:left w:val="dashSmallGap" w:sz="4" w:space="0" w:color="002060"/>
                                  <w:bottom w:val="dashSmallGap" w:sz="4" w:space="0" w:color="002060"/>
                                  <w:right w:val="dashSmallGap" w:sz="4" w:space="0" w:color="002060"/>
                                  <w:insideH w:val="dashSmallGap" w:sz="4" w:space="0" w:color="002060"/>
                                  <w:insideV w:val="dashSmallGap" w:sz="4" w:space="0" w:color="002060"/>
                                </w:tblBorders>
                                <w:tblLayout w:type="fixed"/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5078"/>
                                <w:gridCol w:w="4805"/>
                              </w:tblGrid>
                              <w:tr w:rsidR="001656AD" w:rsidRPr="00C55ECD" w14:paraId="57CF5678" w14:textId="77777777" w:rsidTr="00EB36C7">
                                <w:trPr>
                                  <w:trHeight w:val="441"/>
                                </w:trPr>
                                <w:tc>
                                  <w:tcPr>
                                    <w:tcW w:w="5078" w:type="dxa"/>
                                    <w:shd w:val="clear" w:color="auto" w:fill="FEEDD7" w:themeFill="accent2" w:themeFillTint="33"/>
                                    <w:vAlign w:val="center"/>
                                    <w:hideMark/>
                                  </w:tcPr>
                                  <w:p w14:paraId="1FD0D24B" w14:textId="77777777" w:rsidR="001656AD" w:rsidRPr="00C55ECD" w:rsidRDefault="001656AD" w:rsidP="00C55ECD">
                                    <w:pPr>
                                      <w:spacing w:after="0" w:line="252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  <w:t>Đạo hàm của hàm số lượng giác cơ bản</w:t>
                                    </w:r>
                                  </w:p>
                                </w:tc>
                                <w:tc>
                                  <w:tcPr>
                                    <w:tcW w:w="4805" w:type="dxa"/>
                                    <w:shd w:val="clear" w:color="auto" w:fill="FEEDD7" w:themeFill="accent2" w:themeFillTint="33"/>
                                    <w:vAlign w:val="center"/>
                                    <w:hideMark/>
                                  </w:tcPr>
                                  <w:p w14:paraId="292050FA" w14:textId="77777777" w:rsidR="001656AD" w:rsidRPr="00C55ECD" w:rsidRDefault="001656AD" w:rsidP="00C55ECD">
                                    <w:pPr>
                                      <w:spacing w:after="0" w:line="252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color w:val="0000FF"/>
                                        <w:sz w:val="24"/>
                                        <w:szCs w:val="24"/>
                                        <w:lang w:val="pt-BR"/>
                                      </w:rPr>
                                      <w:t xml:space="preserve">Đạo hàm của hàm số hợp </w:t>
                                    </w:r>
                                    <w:r w:rsidRPr="00C55ECD">
                                      <w:rPr>
                                        <w:rFonts w:ascii="Chu Van An" w:eastAsia="Arial" w:hAnsi="Chu Van An" w:cs="Chu Van An"/>
                                        <w:color w:val="0000FF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080" w:dyaOrig="405" w14:anchorId="143C4C37">
                                        <v:shape id="_x0000_i3667" type="#_x0000_t75" style="width:54.75pt;height:20.25pt" o:ole="">
                                          <v:imagedata r:id="rId2985" o:title=""/>
                                        </v:shape>
                                        <o:OLEObject Type="Embed" ProgID="Equation.DSMT4" ShapeID="_x0000_i3667" DrawAspect="Content" ObjectID="_1690487022" r:id="rId2986"/>
                                      </w:object>
                                    </w:r>
                                  </w:p>
                                </w:tc>
                              </w:tr>
                              <w:tr w:rsidR="001656AD" w:rsidRPr="00C55ECD" w14:paraId="2C91F8F6" w14:textId="77777777" w:rsidTr="00C55ECD">
                                <w:trPr>
                                  <w:trHeight w:val="3632"/>
                                </w:trPr>
                                <w:tc>
                                  <w:tcPr>
                                    <w:tcW w:w="5078" w:type="dxa"/>
                                    <w:hideMark/>
                                  </w:tcPr>
                                  <w:p w14:paraId="483516A8" w14:textId="77777777" w:rsidR="001656AD" w:rsidRPr="00C55ECD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3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480" w:dyaOrig="499" w14:anchorId="6844891C">
                                        <v:shape id="_x0000_i3668" type="#_x0000_t75" style="width:74.25pt;height:24.75pt" o:ole="">
                                          <v:imagedata r:id="rId2987" o:title=""/>
                                        </v:shape>
                                        <o:OLEObject Type="Embed" ProgID="Equation.DSMT4" ShapeID="_x0000_i3668" DrawAspect="Content" ObjectID="_1690487023" r:id="rId2988"/>
                                      </w:object>
                                    </w:r>
                                  </w:p>
                                  <w:p w14:paraId="37B2F570" w14:textId="77777777" w:rsidR="001656AD" w:rsidRPr="00C55ECD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3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640" w:dyaOrig="499" w14:anchorId="284CDAAE">
                                        <v:shape id="_x0000_i3669" type="#_x0000_t75" style="width:81.75pt;height:24.75pt" o:ole="">
                                          <v:imagedata r:id="rId2989" o:title=""/>
                                        </v:shape>
                                        <o:OLEObject Type="Embed" ProgID="Equation.DSMT4" ShapeID="_x0000_i3669" DrawAspect="Content" ObjectID="_1690487024" r:id="rId2990"/>
                                      </w:object>
                                    </w:r>
                                  </w:p>
                                  <w:p w14:paraId="677E8B53" w14:textId="77777777" w:rsidR="001656AD" w:rsidRPr="00C55ECD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3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2740" w:dyaOrig="620" w14:anchorId="276E0115">
                                        <v:shape id="_x0000_i3670" type="#_x0000_t75" style="width:137.25pt;height:31.5pt" o:ole="">
                                          <v:imagedata r:id="rId2991" o:title=""/>
                                        </v:shape>
                                        <o:OLEObject Type="Embed" ProgID="Equation.DSMT4" ShapeID="_x0000_i3670" DrawAspect="Content" ObjectID="_1690487025" r:id="rId2992"/>
                                      </w:object>
                                    </w:r>
                                  </w:p>
                                  <w:p w14:paraId="7CB3CD7C" w14:textId="77777777" w:rsidR="001656AD" w:rsidRPr="00C55ECD" w:rsidRDefault="001656AD" w:rsidP="00C55ECD">
                                    <w:pPr>
                                      <w:pStyle w:val="ListParagraph"/>
                                      <w:spacing w:after="0" w:line="252" w:lineRule="auto"/>
                                      <w:ind w:left="317"/>
                                      <w:jc w:val="center"/>
                                      <w:rPr>
                                        <w:rFonts w:ascii="Chu Van An" w:eastAsia="Arial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8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960" w:dyaOrig="680" w14:anchorId="422C3B20">
                                        <v:shape id="_x0000_i3671" type="#_x0000_t75" style="width:96.75pt;height:34.5pt" o:ole="">
                                          <v:imagedata r:id="rId2993" o:title=""/>
                                        </v:shape>
                                        <o:OLEObject Type="Embed" ProgID="Equation.DSMT4" ShapeID="_x0000_i3671" DrawAspect="Content" ObjectID="_1690487026" r:id="rId2994"/>
                                      </w:object>
                                    </w:r>
                                  </w:p>
                                  <w:p w14:paraId="18DF0230" w14:textId="77777777" w:rsidR="001656AD" w:rsidRPr="00C55ECD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3"/>
                                      </w:numPr>
                                      <w:spacing w:after="0" w:line="252" w:lineRule="auto"/>
                                      <w:ind w:left="317" w:hanging="142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3200" w:dyaOrig="620" w14:anchorId="35E512D1">
                                        <v:shape id="_x0000_i3672" type="#_x0000_t75" style="width:160.5pt;height:31.5pt" o:ole="">
                                          <v:imagedata r:id="rId2995" o:title=""/>
                                        </v:shape>
                                        <o:OLEObject Type="Embed" ProgID="Equation.DSMT4" ShapeID="_x0000_i3672" DrawAspect="Content" ObjectID="_1690487027" r:id="rId2996"/>
                                      </w:object>
                                    </w: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  <w:t xml:space="preserve"> </w:t>
                                    </w:r>
                                  </w:p>
                                  <w:p w14:paraId="3E63B3E5" w14:textId="77777777" w:rsidR="001656AD" w:rsidRPr="00C55ECD" w:rsidRDefault="001656AD" w:rsidP="00C55ECD">
                                    <w:pPr>
                                      <w:pStyle w:val="ListParagraph"/>
                                      <w:spacing w:after="0" w:line="252" w:lineRule="auto"/>
                                      <w:ind w:left="317"/>
                                      <w:jc w:val="center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500" w:dyaOrig="405" w14:anchorId="300FADC0">
                                        <v:shape id="_x0000_i3673" type="#_x0000_t75" style="width:75pt;height:20.25pt" o:ole="">
                                          <v:imagedata r:id="rId2997" o:title=""/>
                                        </v:shape>
                                        <o:OLEObject Type="Embed" ProgID="Equation.DSMT4" ShapeID="_x0000_i3673" DrawAspect="Content" ObjectID="_1690487028" r:id="rId299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805" w:type="dxa"/>
                                    <w:hideMark/>
                                  </w:tcPr>
                                  <w:p w14:paraId="11F92479" w14:textId="77777777" w:rsidR="001656AD" w:rsidRPr="00C55ECD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4"/>
                                      </w:numPr>
                                      <w:spacing w:after="0" w:line="252" w:lineRule="auto"/>
                                      <w:rPr>
                                        <w:rFonts w:ascii="Chu Van An" w:eastAsia="Arial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719" w:dyaOrig="499" w14:anchorId="64895FB6">
                                        <v:shape id="_x0000_i3674" type="#_x0000_t75" style="width:85.5pt;height:24.75pt" o:ole="">
                                          <v:imagedata r:id="rId2999" o:title=""/>
                                        </v:shape>
                                        <o:OLEObject Type="Embed" ProgID="Equation.DSMT4" ShapeID="_x0000_i3674" DrawAspect="Content" ObjectID="_1690487029" r:id="rId3000"/>
                                      </w:object>
                                    </w:r>
                                  </w:p>
                                  <w:p w14:paraId="1DF8E5FD" w14:textId="77777777" w:rsidR="001656AD" w:rsidRPr="00C55ECD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4"/>
                                      </w:numPr>
                                      <w:spacing w:after="0" w:line="252" w:lineRule="auto"/>
                                      <w:rPr>
                                        <w:rFonts w:ascii="Chu Van An" w:eastAsia="Calibri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860" w:dyaOrig="499" w14:anchorId="0529B578">
                                        <v:shape id="_x0000_i3675" type="#_x0000_t75" style="width:93pt;height:24.75pt" o:ole="">
                                          <v:imagedata r:id="rId3001" o:title=""/>
                                        </v:shape>
                                        <o:OLEObject Type="Embed" ProgID="Equation.DSMT4" ShapeID="_x0000_i3675" DrawAspect="Content" ObjectID="_1690487030" r:id="rId3002"/>
                                      </w:object>
                                    </w:r>
                                  </w:p>
                                  <w:p w14:paraId="709BDEF1" w14:textId="77777777" w:rsidR="001656AD" w:rsidRPr="00C55ECD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4"/>
                                      </w:numPr>
                                      <w:spacing w:after="0" w:line="252" w:lineRule="auto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3159" w:dyaOrig="620" w14:anchorId="2C2362BC">
                                        <v:shape id="_x0000_i3676" type="#_x0000_t75" style="width:158.25pt;height:31.5pt" o:ole="">
                                          <v:imagedata r:id="rId3003" o:title=""/>
                                        </v:shape>
                                        <o:OLEObject Type="Embed" ProgID="Equation.DSMT4" ShapeID="_x0000_i3676" DrawAspect="Content" ObjectID="_1690487031" r:id="rId3004"/>
                                      </w:object>
                                    </w:r>
                                  </w:p>
                                  <w:p w14:paraId="26C4C10F" w14:textId="77777777" w:rsidR="001656AD" w:rsidRPr="00C55ECD" w:rsidRDefault="001656AD" w:rsidP="00C55ECD">
                                    <w:pPr>
                                      <w:pStyle w:val="ListParagraph"/>
                                      <w:spacing w:after="0" w:line="252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28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960" w:dyaOrig="680" w14:anchorId="648F8B3B">
                                        <v:shape id="_x0000_i3677" type="#_x0000_t75" style="width:96.75pt;height:34.5pt" o:ole="">
                                          <v:imagedata r:id="rId3005" o:title=""/>
                                        </v:shape>
                                        <o:OLEObject Type="Embed" ProgID="Equation.DSMT4" ShapeID="_x0000_i3677" DrawAspect="Content" ObjectID="_1690487032" r:id="rId3006"/>
                                      </w:object>
                                    </w:r>
                                  </w:p>
                                  <w:p w14:paraId="652F1984" w14:textId="77777777" w:rsidR="001656AD" w:rsidRPr="00C55ECD" w:rsidRDefault="001656AD" w:rsidP="0035534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4"/>
                                      </w:numPr>
                                      <w:spacing w:after="0" w:line="252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3420" w:dyaOrig="620" w14:anchorId="71DD3477">
                                        <v:shape id="_x0000_i3678" type="#_x0000_t75" style="width:171pt;height:31.5pt" o:ole="">
                                          <v:imagedata r:id="rId3007" o:title=""/>
                                        </v:shape>
                                        <o:OLEObject Type="Embed" ProgID="Equation.DSMT4" ShapeID="_x0000_i3678" DrawAspect="Content" ObjectID="_1690487033" r:id="rId3008"/>
                                      </w:object>
                                    </w:r>
                                  </w:p>
                                  <w:p w14:paraId="5AF2B837" w14:textId="77777777" w:rsidR="001656AD" w:rsidRPr="00C55ECD" w:rsidRDefault="001656AD" w:rsidP="00C55ECD">
                                    <w:pPr>
                                      <w:pStyle w:val="ListParagraph"/>
                                      <w:spacing w:after="0" w:line="252" w:lineRule="auto"/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  <w:lang w:val="pt-BR"/>
                                      </w:rPr>
                                    </w:pPr>
                                    <w:r w:rsidRPr="00C55ECD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val="vi-VN"/>
                                      </w:rPr>
                                      <w:object w:dxaOrig="1500" w:dyaOrig="400" w14:anchorId="4E32B7DC">
                                        <v:shape id="_x0000_i3679" type="#_x0000_t75" style="width:75pt;height:20.25pt" o:ole="">
                                          <v:imagedata r:id="rId3009" o:title=""/>
                                        </v:shape>
                                        <o:OLEObject Type="Embed" ProgID="Equation.DSMT4" ShapeID="_x0000_i3679" DrawAspect="Content" ObjectID="_1690487034" r:id="rId3010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7708CD2E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7B4596B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D73384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6E01A07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E537EE6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437F6E0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6206C77D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91FF7A1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A6BA093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DFBED03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4C05C1D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29A9E13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AF1B11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8AE1EB0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DC12AA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7C4DD99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6760841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68" name="Group 268"/>
                        <wpg:cNvGrpSpPr/>
                        <wpg:grpSpPr>
                          <a:xfrm>
                            <a:off x="-22234" y="-705"/>
                            <a:ext cx="1199213" cy="304801"/>
                            <a:chOff x="-22234" y="-705"/>
                            <a:chExt cx="1199213" cy="304801"/>
                          </a:xfrm>
                        </wpg:grpSpPr>
                        <wps:wsp>
                          <wps:cNvPr id="269" name="Rectangle: Folded Corner 269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70" name="TextBox 5"/>
                          <wps:cNvSpPr txBox="1"/>
                          <wps:spPr>
                            <a:xfrm>
                              <a:off x="-22234" y="-705"/>
                              <a:ext cx="1128717" cy="3048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B401797" w14:textId="77777777" w:rsidR="001656AD" w:rsidRDefault="001656AD" w:rsidP="001656A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7B147FB" id="_x0000_s1354" style="width:506.8pt;height:265.6pt;mso-position-horizontal-relative:char;mso-position-vertical-relative:line" coordorigin="-222,-7" coordsize="64823,334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">
                <v:shape id="Rectangle: Diagonal Corners Rounded 267" o:spid="_x0000_s1355" style="position:absolute;width:64601;height:33478;visibility:visible;mso-wrap-style:square;v-text-anchor:middle" coordsize="6460121,334788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" adj="-11796480,,5400" path="m31704,l6239797,v121682,,220324,98642,220324,220324l6460121,3316178v,17510,-14194,31704,-31704,31704l220324,3347882c98642,3347882,,3249240,,3127558l,31704c,14194,14194,,31704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1704,0;6239797,0;6460121,220324;6460121,3316178;6428417,3347882;220324,3347882;0,3127558;0,31704;31704,0" o:connectangles="0,0,0,0,0,0,0,0,0" textboxrect="0,0,6460121,3347882"/>
                  <v:textbox>
                    <w:txbxContent>
                      <w:p w14:paraId="0AC44BDE" w14:textId="77777777" w:rsidR="001656AD" w:rsidRPr="00C55ECD" w:rsidRDefault="001656AD" w:rsidP="001656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79F2811" w14:textId="77777777" w:rsidR="001656AD" w:rsidRPr="00C55ECD" w:rsidRDefault="001656AD" w:rsidP="001656AD">
                        <w:pPr>
                          <w:spacing w:line="256" w:lineRule="auto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55ECD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.</w: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Công thức đạo hàm của số lượng giác</w:t>
                        </w:r>
                      </w:p>
                      <w:tbl>
                        <w:tblPr>
                          <w:tblW w:w="9883" w:type="dxa"/>
                          <w:tblBorders>
                            <w:top w:val="dashSmallGap" w:sz="4" w:space="0" w:color="002060"/>
                            <w:left w:val="dashSmallGap" w:sz="4" w:space="0" w:color="002060"/>
                            <w:bottom w:val="dashSmallGap" w:sz="4" w:space="0" w:color="002060"/>
                            <w:right w:val="dashSmallGap" w:sz="4" w:space="0" w:color="002060"/>
                            <w:insideH w:val="dashSmallGap" w:sz="4" w:space="0" w:color="002060"/>
                            <w:insideV w:val="dashSmallGap" w:sz="4" w:space="0" w:color="002060"/>
                          </w:tblBorders>
                          <w:tblLayout w:type="fixed"/>
                          <w:tblLook w:val="01E0" w:firstRow="1" w:lastRow="1" w:firstColumn="1" w:lastColumn="1" w:noHBand="0" w:noVBand="0"/>
                        </w:tblPr>
                        <w:tblGrid>
                          <w:gridCol w:w="5078"/>
                          <w:gridCol w:w="4805"/>
                        </w:tblGrid>
                        <w:tr w:rsidR="001656AD" w:rsidRPr="00C55ECD" w14:paraId="57CF5678" w14:textId="77777777" w:rsidTr="00EB36C7">
                          <w:trPr>
                            <w:trHeight w:val="441"/>
                          </w:trPr>
                          <w:tc>
                            <w:tcPr>
                              <w:tcW w:w="5078" w:type="dxa"/>
                              <w:shd w:val="clear" w:color="auto" w:fill="FEEDD7" w:themeFill="accent2" w:themeFillTint="33"/>
                              <w:vAlign w:val="center"/>
                              <w:hideMark/>
                            </w:tcPr>
                            <w:p w14:paraId="1FD0D24B" w14:textId="77777777" w:rsidR="001656AD" w:rsidRPr="00C55ECD" w:rsidRDefault="001656AD" w:rsidP="00C55ECD">
                              <w:pPr>
                                <w:spacing w:after="0" w:line="252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  <w:t>Đạo hàm của hàm số lượng giác cơ bản</w:t>
                              </w:r>
                            </w:p>
                          </w:tc>
                          <w:tc>
                            <w:tcPr>
                              <w:tcW w:w="4805" w:type="dxa"/>
                              <w:shd w:val="clear" w:color="auto" w:fill="FEEDD7" w:themeFill="accent2" w:themeFillTint="33"/>
                              <w:vAlign w:val="center"/>
                              <w:hideMark/>
                            </w:tcPr>
                            <w:p w14:paraId="292050FA" w14:textId="77777777" w:rsidR="001656AD" w:rsidRPr="00C55ECD" w:rsidRDefault="001656AD" w:rsidP="00C55ECD">
                              <w:pPr>
                                <w:spacing w:after="0" w:line="252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pt-BR"/>
                                </w:rPr>
                                <w:t xml:space="preserve">Đạo hàm của hàm số hợp </w:t>
                              </w:r>
                              <w:r w:rsidRPr="00C55ECD">
                                <w:rPr>
                                  <w:rFonts w:ascii="Chu Van An" w:eastAsia="Arial" w:hAnsi="Chu Van An" w:cs="Chu Van An"/>
                                  <w:color w:val="0000FF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080" w:dyaOrig="405" w14:anchorId="143C4C37">
                                  <v:shape id="_x0000_i3667" type="#_x0000_t75" style="width:54.75pt;height:20.25pt" o:ole="">
                                    <v:imagedata r:id="rId2985" o:title=""/>
                                  </v:shape>
                                  <o:OLEObject Type="Embed" ProgID="Equation.DSMT4" ShapeID="_x0000_i3667" DrawAspect="Content" ObjectID="_1690487022" r:id="rId3011"/>
                                </w:object>
                              </w:r>
                            </w:p>
                          </w:tc>
                        </w:tr>
                        <w:tr w:rsidR="001656AD" w:rsidRPr="00C55ECD" w14:paraId="2C91F8F6" w14:textId="77777777" w:rsidTr="00C55ECD">
                          <w:trPr>
                            <w:trHeight w:val="3632"/>
                          </w:trPr>
                          <w:tc>
                            <w:tcPr>
                              <w:tcW w:w="5078" w:type="dxa"/>
                              <w:hideMark/>
                            </w:tcPr>
                            <w:p w14:paraId="483516A8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480" w:dyaOrig="499" w14:anchorId="6844891C">
                                  <v:shape id="_x0000_i3668" type="#_x0000_t75" style="width:74.25pt;height:24.75pt" o:ole="">
                                    <v:imagedata r:id="rId2987" o:title=""/>
                                  </v:shape>
                                  <o:OLEObject Type="Embed" ProgID="Equation.DSMT4" ShapeID="_x0000_i3668" DrawAspect="Content" ObjectID="_1690487023" r:id="rId3012"/>
                                </w:object>
                              </w:r>
                            </w:p>
                            <w:p w14:paraId="37B2F570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640" w:dyaOrig="499" w14:anchorId="284CDAAE">
                                  <v:shape id="_x0000_i3669" type="#_x0000_t75" style="width:81.75pt;height:24.75pt" o:ole="">
                                    <v:imagedata r:id="rId2989" o:title=""/>
                                  </v:shape>
                                  <o:OLEObject Type="Embed" ProgID="Equation.DSMT4" ShapeID="_x0000_i3669" DrawAspect="Content" ObjectID="_1690487024" r:id="rId3013"/>
                                </w:object>
                              </w:r>
                            </w:p>
                            <w:p w14:paraId="677E8B53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2740" w:dyaOrig="620" w14:anchorId="276E0115">
                                  <v:shape id="_x0000_i3670" type="#_x0000_t75" style="width:137.25pt;height:31.5pt" o:ole="">
                                    <v:imagedata r:id="rId2991" o:title=""/>
                                  </v:shape>
                                  <o:OLEObject Type="Embed" ProgID="Equation.DSMT4" ShapeID="_x0000_i3670" DrawAspect="Content" ObjectID="_1690487025" r:id="rId3014"/>
                                </w:object>
                              </w:r>
                            </w:p>
                            <w:p w14:paraId="7CB3CD7C" w14:textId="77777777" w:rsidR="001656AD" w:rsidRPr="00C55ECD" w:rsidRDefault="001656AD" w:rsidP="00C55ECD">
                              <w:pPr>
                                <w:pStyle w:val="ListParagraph"/>
                                <w:spacing w:after="0" w:line="252" w:lineRule="auto"/>
                                <w:ind w:left="317"/>
                                <w:jc w:val="center"/>
                                <w:rPr>
                                  <w:rFonts w:ascii="Chu Van An" w:eastAsia="Arial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8"/>
                                  <w:sz w:val="24"/>
                                  <w:szCs w:val="24"/>
                                  <w:lang w:val="vi-VN"/>
                                </w:rPr>
                                <w:object w:dxaOrig="1960" w:dyaOrig="680" w14:anchorId="422C3B20">
                                  <v:shape id="_x0000_i3671" type="#_x0000_t75" style="width:96.75pt;height:34.5pt" o:ole="">
                                    <v:imagedata r:id="rId2993" o:title=""/>
                                  </v:shape>
                                  <o:OLEObject Type="Embed" ProgID="Equation.DSMT4" ShapeID="_x0000_i3671" DrawAspect="Content" ObjectID="_1690487026" r:id="rId3015"/>
                                </w:object>
                              </w:r>
                            </w:p>
                            <w:p w14:paraId="18DF0230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after="0" w:line="252" w:lineRule="auto"/>
                                <w:ind w:left="317" w:hanging="142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3200" w:dyaOrig="620" w14:anchorId="35E512D1">
                                  <v:shape id="_x0000_i3672" type="#_x0000_t75" style="width:160.5pt;height:31.5pt" o:ole="">
                                    <v:imagedata r:id="rId2995" o:title=""/>
                                  </v:shape>
                                  <o:OLEObject Type="Embed" ProgID="Equation.DSMT4" ShapeID="_x0000_i3672" DrawAspect="Content" ObjectID="_1690487027" r:id="rId3016"/>
                                </w:objec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3E63B3E5" w14:textId="77777777" w:rsidR="001656AD" w:rsidRPr="00C55ECD" w:rsidRDefault="001656AD" w:rsidP="00C55ECD">
                              <w:pPr>
                                <w:pStyle w:val="ListParagraph"/>
                                <w:spacing w:after="0" w:line="252" w:lineRule="auto"/>
                                <w:ind w:left="317"/>
                                <w:jc w:val="center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500" w:dyaOrig="405" w14:anchorId="300FADC0">
                                  <v:shape id="_x0000_i3673" type="#_x0000_t75" style="width:75pt;height:20.25pt" o:ole="">
                                    <v:imagedata r:id="rId2997" o:title=""/>
                                  </v:shape>
                                  <o:OLEObject Type="Embed" ProgID="Equation.DSMT4" ShapeID="_x0000_i3673" DrawAspect="Content" ObjectID="_1690487028" r:id="rId3017"/>
                                </w:object>
                              </w:r>
                            </w:p>
                          </w:tc>
                          <w:tc>
                            <w:tcPr>
                              <w:tcW w:w="4805" w:type="dxa"/>
                              <w:hideMark/>
                            </w:tcPr>
                            <w:p w14:paraId="11F92479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spacing w:after="0" w:line="252" w:lineRule="auto"/>
                                <w:rPr>
                                  <w:rFonts w:ascii="Chu Van An" w:eastAsia="Arial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719" w:dyaOrig="499" w14:anchorId="64895FB6">
                                  <v:shape id="_x0000_i3674" type="#_x0000_t75" style="width:85.5pt;height:24.75pt" o:ole="">
                                    <v:imagedata r:id="rId2999" o:title=""/>
                                  </v:shape>
                                  <o:OLEObject Type="Embed" ProgID="Equation.DSMT4" ShapeID="_x0000_i3674" DrawAspect="Content" ObjectID="_1690487029" r:id="rId3018"/>
                                </w:object>
                              </w:r>
                            </w:p>
                            <w:p w14:paraId="1DF8E5FD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spacing w:after="0" w:line="252" w:lineRule="auto"/>
                                <w:rPr>
                                  <w:rFonts w:ascii="Chu Van An" w:eastAsia="Calibri" w:hAnsi="Chu Van An" w:cs="Chu Van An"/>
                                  <w:color w:val="FF0000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860" w:dyaOrig="499" w14:anchorId="0529B578">
                                  <v:shape id="_x0000_i3675" type="#_x0000_t75" style="width:93pt;height:24.75pt" o:ole="">
                                    <v:imagedata r:id="rId3001" o:title=""/>
                                  </v:shape>
                                  <o:OLEObject Type="Embed" ProgID="Equation.DSMT4" ShapeID="_x0000_i3675" DrawAspect="Content" ObjectID="_1690487030" r:id="rId3019"/>
                                </w:object>
                              </w:r>
                            </w:p>
                            <w:p w14:paraId="709BDEF1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spacing w:after="0" w:line="252" w:lineRule="auto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3159" w:dyaOrig="620" w14:anchorId="2C2362BC">
                                  <v:shape id="_x0000_i3676" type="#_x0000_t75" style="width:158.25pt;height:31.5pt" o:ole="">
                                    <v:imagedata r:id="rId3003" o:title=""/>
                                  </v:shape>
                                  <o:OLEObject Type="Embed" ProgID="Equation.DSMT4" ShapeID="_x0000_i3676" DrawAspect="Content" ObjectID="_1690487031" r:id="rId3020"/>
                                </w:object>
                              </w:r>
                            </w:p>
                            <w:p w14:paraId="26C4C10F" w14:textId="77777777" w:rsidR="001656AD" w:rsidRPr="00C55ECD" w:rsidRDefault="001656AD" w:rsidP="00C55ECD">
                              <w:pPr>
                                <w:pStyle w:val="ListParagraph"/>
                                <w:spacing w:after="0" w:line="252" w:lineRule="auto"/>
                                <w:jc w:val="both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  <w:lang w:val="vi-VN"/>
                                </w:rPr>
                                <w:object w:dxaOrig="1960" w:dyaOrig="680" w14:anchorId="648F8B3B">
                                  <v:shape id="_x0000_i3677" type="#_x0000_t75" style="width:96.75pt;height:34.5pt" o:ole="">
                                    <v:imagedata r:id="rId3005" o:title=""/>
                                  </v:shape>
                                  <o:OLEObject Type="Embed" ProgID="Equation.DSMT4" ShapeID="_x0000_i3677" DrawAspect="Content" ObjectID="_1690487032" r:id="rId3021"/>
                                </w:object>
                              </w:r>
                            </w:p>
                            <w:p w14:paraId="652F1984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spacing w:after="0" w:line="252" w:lineRule="auto"/>
                                <w:jc w:val="both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vi-VN"/>
                                </w:rPr>
                                <w:object w:dxaOrig="3420" w:dyaOrig="620" w14:anchorId="71DD3477">
                                  <v:shape id="_x0000_i3678" type="#_x0000_t75" style="width:171pt;height:31.5pt" o:ole="">
                                    <v:imagedata r:id="rId3007" o:title=""/>
                                  </v:shape>
                                  <o:OLEObject Type="Embed" ProgID="Equation.DSMT4" ShapeID="_x0000_i3678" DrawAspect="Content" ObjectID="_1690487033" r:id="rId3022"/>
                                </w:object>
                              </w:r>
                            </w:p>
                            <w:p w14:paraId="5AF2B837" w14:textId="77777777" w:rsidR="001656AD" w:rsidRPr="00C55ECD" w:rsidRDefault="001656AD" w:rsidP="00C55ECD">
                              <w:pPr>
                                <w:pStyle w:val="ListParagraph"/>
                                <w:spacing w:after="0" w:line="252" w:lineRule="auto"/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500" w:dyaOrig="400" w14:anchorId="4E32B7DC">
                                  <v:shape id="_x0000_i3679" type="#_x0000_t75" style="width:75pt;height:20.25pt" o:ole="">
                                    <v:imagedata r:id="rId3009" o:title=""/>
                                  </v:shape>
                                  <o:OLEObject Type="Embed" ProgID="Equation.DSMT4" ShapeID="_x0000_i3679" DrawAspect="Content" ObjectID="_1690487034" r:id="rId3023"/>
                                </w:object>
                              </w:r>
                            </w:p>
                          </w:tc>
                        </w:tr>
                      </w:tbl>
                      <w:p w14:paraId="7708CD2E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7B4596B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D73384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6E01A07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E537EE6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437F6E0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6206C77D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91FF7A1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A6BA093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DFBED03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4C05C1D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29A9E13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AF1B11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8AE1EB0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DC12AA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7C4DD99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6760841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68" o:spid="_x0000_s1356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BKG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hZJWBvOhCMgtw8AAAD//wMAUEsBAi0AFAAGAAgAAAAhANvh9svuAAAAhQEAABMAAAAAAAAAAAAA&#10;AAAAAAAAAFtDb250ZW50X1R5cGVzXS54bWxQSwECLQAUAAYACAAAACEAWvQsW78AAAAVAQAACwAA&#10;AAAAAAAAAAAAAAAfAQAAX3JlbHMvLnJlbHNQSwECLQAUAAYACAAAACEAs0gShsMAAADcAAAADwAA&#10;AAAAAAAAAAAAAAAHAgAAZHJzL2Rvd25yZXYueG1sUEsFBgAAAAADAAMAtwAAAPcCAAAAAA==&#10;">
                  <v:shape id="Rectangle: Folded Corner 269" o:spid="_x0000_s1357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58" type="#_x0000_t202" style="position:absolute;left:-222;top:-7;width:11286;height:3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" filled="f" stroked="f">
                    <v:textbox>
                      <w:txbxContent>
                        <w:p w14:paraId="3B401797" w14:textId="77777777" w:rsidR="001656AD" w:rsidRDefault="001656AD" w:rsidP="001656A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9BD465B" w14:textId="77777777" w:rsidR="001656AD" w:rsidRPr="008C51C7" w:rsidRDefault="001656AD" w:rsidP="001656AD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FEAA35E" wp14:editId="278A2557">
                <wp:extent cx="6443476" cy="2390774"/>
                <wp:effectExtent l="0" t="0" r="14605" b="10160"/>
                <wp:docPr id="27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390774"/>
                          <a:chOff x="-6836" y="-11"/>
                          <a:chExt cx="6443476" cy="2308184"/>
                        </a:xfrm>
                      </wpg:grpSpPr>
                      <wps:wsp>
                        <wps:cNvPr id="272" name="Rectangle: Diagonal Corners Rounded 272"/>
                        <wps:cNvSpPr/>
                        <wps:spPr>
                          <a:xfrm>
                            <a:off x="0" y="0"/>
                            <a:ext cx="6436640" cy="2308173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7E9A577" w14:textId="77777777" w:rsidR="001656AD" w:rsidRPr="00C55ECD" w:rsidRDefault="001656AD" w:rsidP="001656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97D9760" w14:textId="77777777" w:rsidR="001656AD" w:rsidRPr="00C55ECD" w:rsidRDefault="001656AD" w:rsidP="001656A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C55ECD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Đạo hàm mở rộng</w:t>
                              </w:r>
                            </w:p>
                            <w:p w14:paraId="62253336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spacing w:after="0" w:line="252" w:lineRule="auto"/>
                                <w:rPr>
                                  <w:rFonts w:ascii="Chu Van An" w:eastAsia="Arial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2740" w:dyaOrig="540" w14:anchorId="385777A6">
                                  <v:shape id="_x0000_i3680" type="#_x0000_t75" style="width:137.25pt;height:27pt" o:ole="">
                                    <v:imagedata r:id="rId3024" o:title=""/>
                                  </v:shape>
                                  <o:OLEObject Type="Embed" ProgID="Equation.DSMT4" ShapeID="_x0000_i3680" DrawAspect="Content" ObjectID="_1690487035" r:id="rId3025"/>
                                </w:object>
                              </w:r>
                            </w:p>
                            <w:p w14:paraId="482A89D7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spacing w:after="0" w:line="252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2920" w:dyaOrig="540" w14:anchorId="0E95FC31">
                                  <v:shape id="_x0000_i3681" type="#_x0000_t75" style="width:146.25pt;height:27pt" o:ole="">
                                    <v:imagedata r:id="rId3026" o:title=""/>
                                  </v:shape>
                                  <o:OLEObject Type="Embed" ProgID="Equation.DSMT4" ShapeID="_x0000_i3681" DrawAspect="Content" ObjectID="_1690487036" r:id="rId3027"/>
                                </w:object>
                              </w:r>
                            </w:p>
                            <w:p w14:paraId="22F6D42D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spacing w:after="0" w:line="252" w:lineRule="auto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3379" w:dyaOrig="540" w14:anchorId="2AF891F5">
                                  <v:shape id="_x0000_i3682" type="#_x0000_t75" style="width:168.75pt;height:27pt" o:ole="">
                                    <v:imagedata r:id="rId3028" o:title=""/>
                                  </v:shape>
                                  <o:OLEObject Type="Embed" ProgID="Equation.DSMT4" ShapeID="_x0000_i3682" DrawAspect="Content" ObjectID="_1690487037" r:id="rId3029"/>
                                </w:objec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28"/>
                                  <w:sz w:val="24"/>
                                  <w:szCs w:val="24"/>
                                  <w:lang w:val="vi-VN"/>
                                </w:rPr>
                                <w:object w:dxaOrig="1920" w:dyaOrig="690" w14:anchorId="1D0439A6">
                                  <v:shape id="_x0000_i3683" type="#_x0000_t75" style="width:96pt;height:34.5pt" o:ole="">
                                    <v:imagedata r:id="rId3030" o:title=""/>
                                  </v:shape>
                                  <o:OLEObject Type="Embed" ProgID="Equation.DSMT4" ShapeID="_x0000_i3683" DrawAspect="Content" ObjectID="_1690487038" r:id="rId3031"/>
                                </w:object>
                              </w:r>
                            </w:p>
                            <w:p w14:paraId="7236785E" w14:textId="77777777" w:rsidR="001656AD" w:rsidRPr="00C55ECD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spacing w:before="120"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6"/>
                                  <w:sz w:val="24"/>
                                  <w:szCs w:val="24"/>
                                  <w:lang w:val="vi-VN"/>
                                </w:rPr>
                                <w:object w:dxaOrig="3480" w:dyaOrig="540" w14:anchorId="46246062">
                                  <v:shape id="_x0000_i3684" type="#_x0000_t75" style="width:174pt;height:27pt" o:ole="">
                                    <v:imagedata r:id="rId3032" o:title=""/>
                                  </v:shape>
                                  <o:OLEObject Type="Embed" ProgID="Equation.DSMT4" ShapeID="_x0000_i3684" DrawAspect="Content" ObjectID="_1690487039" r:id="rId3033"/>
                                </w:object>
                              </w:r>
                              <w:r w:rsidRPr="00C55EC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position w:val="-14"/>
                                  <w:sz w:val="24"/>
                                  <w:szCs w:val="24"/>
                                  <w:lang w:val="vi-VN"/>
                                </w:rPr>
                                <w:object w:dxaOrig="1500" w:dyaOrig="400" w14:anchorId="7C926996">
                                  <v:shape id="_x0000_i3685" type="#_x0000_t75" style="width:75pt;height:20.25pt" o:ole="">
                                    <v:imagedata r:id="rId3034" o:title=""/>
                                  </v:shape>
                                  <o:OLEObject Type="Embed" ProgID="Equation.DSMT4" ShapeID="_x0000_i3685" DrawAspect="Content" ObjectID="_1690487040" r:id="rId3035"/>
                                </w:object>
                              </w:r>
                            </w:p>
                            <w:p w14:paraId="2EB4ACEE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45AE6D3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E56079E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56EFF82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4CE029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6407F1A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358EC1A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5666B3F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52D4CDD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EAB996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DEA0B5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FC82B34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D2E2FA7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FE6D144" w14:textId="77777777" w:rsidR="001656AD" w:rsidRPr="00C55ECD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55EC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73" name="Group 273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74" name="Rectangle: Folded Corner 274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75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03BAFE9" w14:textId="77777777" w:rsidR="001656AD" w:rsidRDefault="001656AD" w:rsidP="001656A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FEAA35E" id="_x0000_s1359" style="width:507.35pt;height:188.25pt;mso-position-horizontal-relative:char;mso-position-vertical-relative:line" coordorigin="-68" coordsize="64434,230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">
                <v:shape id="Rectangle: Diagonal Corners Rounded 272" o:spid="_x0000_s1360" style="position:absolute;width:64366;height:23081;visibility:visible;mso-wrap-style:square;v-text-anchor:middle" coordsize="6436640,23081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" adj="-11796480,,5400" path="m21858,l6302189,v74255,,134451,60196,134451,134451l6436640,2286315v,12072,-9786,21858,-21858,21858l134451,2308173c60196,2308173,,2247977,,2173722l,21858c,9786,9786,,21858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1858,0;6302189,0;6436640,134451;6436640,2286315;6414782,2308173;134451,2308173;0,2173722;0,21858;21858,0" o:connectangles="0,0,0,0,0,0,0,0,0" textboxrect="0,0,6436640,2308173"/>
                  <v:textbox>
                    <w:txbxContent>
                      <w:p w14:paraId="17E9A577" w14:textId="77777777" w:rsidR="001656AD" w:rsidRPr="00C55ECD" w:rsidRDefault="001656AD" w:rsidP="001656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97D9760" w14:textId="77777777" w:rsidR="001656AD" w:rsidRPr="00C55ECD" w:rsidRDefault="001656AD" w:rsidP="001656A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C55ECD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FF"/>
                            <w:sz w:val="24"/>
                            <w:szCs w:val="24"/>
                            <w:lang w:val="fr-FR"/>
                          </w:rPr>
                          <w:t>Đạo hàm mở rộng</w:t>
                        </w:r>
                      </w:p>
                      <w:p w14:paraId="62253336" w14:textId="77777777" w:rsidR="001656AD" w:rsidRPr="00C55ECD" w:rsidRDefault="001656AD" w:rsidP="00355346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spacing w:after="0" w:line="252" w:lineRule="auto"/>
                          <w:rPr>
                            <w:rFonts w:ascii="Chu Van An" w:eastAsia="Arial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vi-VN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2740" w:dyaOrig="540" w14:anchorId="385777A6">
                            <v:shape id="_x0000_i3680" type="#_x0000_t75" style="width:137.25pt;height:27pt" o:ole="">
                              <v:imagedata r:id="rId3024" o:title=""/>
                            </v:shape>
                            <o:OLEObject Type="Embed" ProgID="Equation.DSMT4" ShapeID="_x0000_i3680" DrawAspect="Content" ObjectID="_1690487035" r:id="rId3036"/>
                          </w:object>
                        </w:r>
                      </w:p>
                      <w:p w14:paraId="482A89D7" w14:textId="77777777" w:rsidR="001656AD" w:rsidRPr="00C55ECD" w:rsidRDefault="001656AD" w:rsidP="00355346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spacing w:after="0" w:line="252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vi-VN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2920" w:dyaOrig="540" w14:anchorId="0E95FC31">
                            <v:shape id="_x0000_i3681" type="#_x0000_t75" style="width:146.25pt;height:27pt" o:ole="">
                              <v:imagedata r:id="rId3026" o:title=""/>
                            </v:shape>
                            <o:OLEObject Type="Embed" ProgID="Equation.DSMT4" ShapeID="_x0000_i3681" DrawAspect="Content" ObjectID="_1690487036" r:id="rId3037"/>
                          </w:object>
                        </w:r>
                      </w:p>
                      <w:p w14:paraId="22F6D42D" w14:textId="77777777" w:rsidR="001656AD" w:rsidRPr="00C55ECD" w:rsidRDefault="001656AD" w:rsidP="00355346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spacing w:after="0" w:line="252" w:lineRule="auto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pt-BR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3379" w:dyaOrig="540" w14:anchorId="2AF891F5">
                            <v:shape id="_x0000_i3682" type="#_x0000_t75" style="width:168.75pt;height:27pt" o:ole="">
                              <v:imagedata r:id="rId3028" o:title=""/>
                            </v:shape>
                            <o:OLEObject Type="Embed" ProgID="Equation.DSMT4" ShapeID="_x0000_i3682" DrawAspect="Content" ObjectID="_1690487037" r:id="rId3038"/>
                          </w:objec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28"/>
                            <w:sz w:val="24"/>
                            <w:szCs w:val="24"/>
                            <w:lang w:val="vi-VN"/>
                          </w:rPr>
                          <w:object w:dxaOrig="1920" w:dyaOrig="690" w14:anchorId="1D0439A6">
                            <v:shape id="_x0000_i3683" type="#_x0000_t75" style="width:96pt;height:34.5pt" o:ole="">
                              <v:imagedata r:id="rId3030" o:title=""/>
                            </v:shape>
                            <o:OLEObject Type="Embed" ProgID="Equation.DSMT4" ShapeID="_x0000_i3683" DrawAspect="Content" ObjectID="_1690487038" r:id="rId3039"/>
                          </w:object>
                        </w:r>
                      </w:p>
                      <w:p w14:paraId="7236785E" w14:textId="77777777" w:rsidR="001656AD" w:rsidRPr="00C55ECD" w:rsidRDefault="001656AD" w:rsidP="00355346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spacing w:before="120"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6"/>
                            <w:sz w:val="24"/>
                            <w:szCs w:val="24"/>
                            <w:lang w:val="vi-VN"/>
                          </w:rPr>
                          <w:object w:dxaOrig="3480" w:dyaOrig="540" w14:anchorId="46246062">
                            <v:shape id="_x0000_i3684" type="#_x0000_t75" style="width:174pt;height:27pt" o:ole="">
                              <v:imagedata r:id="rId3032" o:title=""/>
                            </v:shape>
                            <o:OLEObject Type="Embed" ProgID="Equation.DSMT4" ShapeID="_x0000_i3684" DrawAspect="Content" ObjectID="_1690487039" r:id="rId3040"/>
                          </w:object>
                        </w:r>
                        <w:r w:rsidRPr="00C55ECD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position w:val="-14"/>
                            <w:sz w:val="24"/>
                            <w:szCs w:val="24"/>
                            <w:lang w:val="vi-VN"/>
                          </w:rPr>
                          <w:object w:dxaOrig="1500" w:dyaOrig="400" w14:anchorId="7C926996">
                            <v:shape id="_x0000_i3685" type="#_x0000_t75" style="width:75pt;height:20.25pt" o:ole="">
                              <v:imagedata r:id="rId3034" o:title=""/>
                            </v:shape>
                            <o:OLEObject Type="Embed" ProgID="Equation.DSMT4" ShapeID="_x0000_i3685" DrawAspect="Content" ObjectID="_1690487040" r:id="rId3041"/>
                          </w:object>
                        </w:r>
                      </w:p>
                      <w:p w14:paraId="2EB4ACEE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45AE6D3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E56079E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56EFF82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4CE029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6407F1A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358EC1A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5666B3F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52D4CDD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EAB996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DEA0B5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FC82B34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D2E2FA7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FE6D144" w14:textId="77777777" w:rsidR="001656AD" w:rsidRPr="00C55ECD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55EC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73" o:spid="_x0000_s1361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RYq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5TeHvTDgCcv0LAAD//wMAUEsBAi0AFAAGAAgAAAAhANvh9svuAAAAhQEAABMAAAAAAAAA&#10;AAAAAAAAAAAAAFtDb250ZW50X1R5cGVzXS54bWxQSwECLQAUAAYACAAAACEAWvQsW78AAAAVAQAA&#10;CwAAAAAAAAAAAAAAAAAfAQAAX3JlbHMvLnJlbHNQSwECLQAUAAYACAAAACEAODUWKsYAAADcAAAA&#10;DwAAAAAAAAAAAAAAAAAHAgAAZHJzL2Rvd25yZXYueG1sUEsFBgAAAAADAAMAtwAAAPoCAAAAAA==&#10;">
                  <v:shape id="Rectangle: Folded Corner 274" o:spid="_x0000_s1362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63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K55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8jqD+5l4BGT2BwAA//8DAFBLAQItABQABgAIAAAAIQDb4fbL7gAAAIUBAAATAAAAAAAAAAAA&#10;AAAAAAAAAABbQ29udGVudF9UeXBlc10ueG1sUEsBAi0AFAAGAAgAAAAhAFr0LFu/AAAAFQEAAAsA&#10;AAAAAAAAAAAAAAAAHwEAAF9yZWxzLy5yZWxzUEsBAi0AFAAGAAgAAAAhAH8ErnnEAAAA3AAAAA8A&#10;AAAAAAAAAAAAAAAABwIAAGRycy9kb3ducmV2LnhtbFBLBQYAAAAAAwADALcAAAD4AgAAAAA=&#10;" filled="f" stroked="f">
                    <v:textbox>
                      <w:txbxContent>
                        <w:p w14:paraId="603BAFE9" w14:textId="77777777" w:rsidR="001656AD" w:rsidRDefault="001656AD" w:rsidP="001656A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D4109FE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32935B4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0EFE31E8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48CD39F8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0435AAC6" w14:textId="77777777" w:rsidR="001656AD" w:rsidRPr="008C51C7" w:rsidRDefault="001656AD" w:rsidP="001656AD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9C74C6D" wp14:editId="6DCBD8EC">
                <wp:extent cx="6443476" cy="8497019"/>
                <wp:effectExtent l="0" t="0" r="14605" b="18415"/>
                <wp:docPr id="27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8497019"/>
                          <a:chOff x="-6836" y="-11"/>
                          <a:chExt cx="6443476" cy="9514691"/>
                        </a:xfrm>
                      </wpg:grpSpPr>
                      <wps:wsp>
                        <wps:cNvPr id="277" name="Rectangle: Diagonal Corners Rounded 249"/>
                        <wps:cNvSpPr/>
                        <wps:spPr>
                          <a:xfrm>
                            <a:off x="0" y="0"/>
                            <a:ext cx="6436640" cy="9514680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5C85562" w14:textId="77777777" w:rsidR="001656AD" w:rsidRPr="006B59B7" w:rsidRDefault="001656AD" w:rsidP="001656AD">
                              <w:pPr>
                                <w:pStyle w:val="Char"/>
                                <w:spacing w:after="0" w:line="240" w:lineRule="auto"/>
                                <w:ind w:left="360" w:firstLine="0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11805670" w14:textId="77777777" w:rsidR="001656AD" w:rsidRPr="006B59B7" w:rsidRDefault="001656AD" w:rsidP="001656A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➌</w:t>
                              </w:r>
                              <w:r w:rsidRPr="006B59B7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Một vài công thức cơ bản cần nhớ</w:t>
                              </w:r>
                            </w:p>
                            <w:p w14:paraId="0380C542" w14:textId="77777777" w:rsidR="001656AD" w:rsidRPr="005437CF" w:rsidRDefault="001656AD" w:rsidP="001656AD">
                              <w:pPr>
                                <w:ind w:left="34"/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>Công thức lượng giác cơ bản:</w:t>
                              </w:r>
                            </w:p>
                            <w:p w14:paraId="7E1C1BC9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43F9F233">
                                  <v:shape id="_x0000_i3686" type="#_x0000_t75" style="width:12.75pt;height:12pt" o:ole="">
                                    <v:imagedata r:id="rId3042" o:title=""/>
                                  </v:shape>
                                  <o:OLEObject Type="Embed" ProgID="Equation.DSMT4" ShapeID="_x0000_i3686" DrawAspect="Content" ObjectID="_1690487041" r:id="rId304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+ 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66CD6C43">
                                  <v:shape id="_x0000_i3687" type="#_x0000_t75" style="width:12.75pt;height:12pt" o:ole="">
                                    <v:imagedata r:id="rId3044" o:title=""/>
                                  </v:shape>
                                  <o:OLEObject Type="Embed" ProgID="Equation.DSMT4" ShapeID="_x0000_i3687" DrawAspect="Content" ObjectID="_1690487042" r:id="rId304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1</w:t>
                              </w:r>
                            </w:p>
                            <w:p w14:paraId="1762F1AC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tan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71BF2918">
                                  <v:shape id="_x0000_i3688" type="#_x0000_t75" style="width:12.75pt;height:12pt" o:ole="">
                                    <v:imagedata r:id="rId3046" o:title=""/>
                                  </v:shape>
                                  <o:OLEObject Type="Embed" ProgID="Equation.DSMT4" ShapeID="_x0000_i3688" DrawAspect="Content" ObjectID="_1690487043" r:id="rId304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00" w:dyaOrig="720" w14:anchorId="4D9866FE">
                                  <v:shape id="_x0000_i3689" type="#_x0000_t75" style="width:35.25pt;height:30.75pt" o:ole="">
                                    <v:imagedata r:id="rId3048" o:title=""/>
                                  </v:shape>
                                  <o:OLEObject Type="Embed" ProgID="Equation.DSMT4" ShapeID="_x0000_i3689" DrawAspect="Content" ObjectID="_1690487044" r:id="rId304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;  cot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6AB4000D">
                                  <v:shape id="_x0000_i3690" type="#_x0000_t75" style="width:12.75pt;height:12pt" o:ole="">
                                    <v:imagedata r:id="rId3050" o:title=""/>
                                  </v:shape>
                                  <o:OLEObject Type="Embed" ProgID="Equation.DSMT4" ShapeID="_x0000_i3690" DrawAspect="Content" ObjectID="_1690487045" r:id="rId305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00" w:dyaOrig="720" w14:anchorId="1672F480">
                                  <v:shape id="_x0000_i3691" type="#_x0000_t75" style="width:35.25pt;height:30.75pt" o:ole="">
                                    <v:imagedata r:id="rId3052" o:title=""/>
                                  </v:shape>
                                  <o:OLEObject Type="Embed" ProgID="Equation.DSMT4" ShapeID="_x0000_i3691" DrawAspect="Content" ObjectID="_1690487046" r:id="rId3053"/>
                                </w:object>
                              </w:r>
                            </w:p>
                            <w:p w14:paraId="49DE0C81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tan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531A9D0E">
                                  <v:shape id="_x0000_i3692" type="#_x0000_t75" style="width:12.75pt;height:12pt" o:ole="">
                                    <v:imagedata r:id="rId3054" o:title=""/>
                                  </v:shape>
                                  <o:OLEObject Type="Embed" ProgID="Equation.DSMT4" ShapeID="_x0000_i3692" DrawAspect="Content" ObjectID="_1690487047" r:id="rId305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.cot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3F07F1A9">
                                  <v:shape id="_x0000_i3693" type="#_x0000_t75" style="width:12.75pt;height:12pt" o:ole="">
                                    <v:imagedata r:id="rId3056" o:title=""/>
                                  </v:shape>
                                  <o:OLEObject Type="Embed" ProgID="Equation.DSMT4" ShapeID="_x0000_i3693" DrawAspect="Content" ObjectID="_1690487048" r:id="rId305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1</w:t>
                              </w:r>
                            </w:p>
                            <w:p w14:paraId="66929378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1 + tan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2ECEB67D">
                                  <v:shape id="_x0000_i3694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694" DrawAspect="Content" ObjectID="_1690487049" r:id="rId305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80" w:dyaOrig="720" w14:anchorId="4B3BA7EF">
                                  <v:shape id="_x0000_i3695" type="#_x0000_t75" style="width:39pt;height:29.25pt" o:ole="">
                                    <v:imagedata r:id="rId3060" o:title=""/>
                                  </v:shape>
                                  <o:OLEObject Type="Embed" ProgID="Equation.DSMT4" ShapeID="_x0000_i3695" DrawAspect="Content" ObjectID="_1690487050" r:id="rId306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; 1 + cot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40" w14:anchorId="4AA66373">
                                  <v:shape id="_x0000_i3696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696" DrawAspect="Content" ObjectID="_1690487051" r:id="rId306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position w:val="-28"/>
                                  <w:sz w:val="24"/>
                                  <w:szCs w:val="24"/>
                                </w:rPr>
                                <w:object w:dxaOrig="780" w:dyaOrig="720" w14:anchorId="6C4214A2">
                                  <v:shape id="_x0000_i3697" type="#_x0000_t75" style="width:39pt;height:30pt" o:ole="">
                                    <v:imagedata r:id="rId3063" o:title=""/>
                                  </v:shape>
                                  <o:OLEObject Type="Embed" ProgID="Equation.DSMT4" ShapeID="_x0000_i3697" DrawAspect="Content" ObjectID="_1690487052" r:id="rId306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0303DEF" w14:textId="77777777" w:rsidR="001656AD" w:rsidRPr="005437CF" w:rsidRDefault="001656AD" w:rsidP="001656AD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pl-PL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pl-PL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nhân đôi:</w:t>
                              </w:r>
                            </w:p>
                            <w:p w14:paraId="75C4BD68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3E1E6D3C">
                                  <v:shape id="_x0000_i3698" type="#_x0000_t75" style="width:12.75pt;height:12pt" o:ole="">
                                    <v:imagedata r:id="rId3065" o:title=""/>
                                  </v:shape>
                                  <o:OLEObject Type="Embed" ProgID="Equation.DSMT4" ShapeID="_x0000_i3698" DrawAspect="Content" ObjectID="_1690487053" r:id="rId306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30515D4E">
                                  <v:shape id="_x0000_i3699" type="#_x0000_t75" style="width:12.75pt;height:12pt" o:ole="">
                                    <v:imagedata r:id="rId3067" o:title=""/>
                                  </v:shape>
                                  <o:OLEObject Type="Embed" ProgID="Equation.DSMT4" ShapeID="_x0000_i3699" DrawAspect="Content" ObjectID="_1690487054" r:id="rId306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3C755041">
                                  <v:shape id="_x0000_i3700" type="#_x0000_t75" style="width:12.75pt;height:12pt" o:ole="">
                                    <v:imagedata r:id="rId3069" o:title=""/>
                                  </v:shape>
                                  <o:OLEObject Type="Embed" ProgID="Equation.DSMT4" ShapeID="_x0000_i3700" DrawAspect="Content" ObjectID="_1690487055" r:id="rId307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 = 2cos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7B949C0F">
                                  <v:shape id="_x0000_i3701" type="#_x0000_t75" style="width:12.75pt;height:12pt" o:ole="">
                                    <v:imagedata r:id="rId3071" o:title=""/>
                                  </v:shape>
                                  <o:OLEObject Type="Embed" ProgID="Equation.DSMT4" ShapeID="_x0000_i3701" DrawAspect="Content" ObjectID="_1690487056" r:id="rId307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- 1  = 1 – 2sin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F33F279">
                                  <v:shape id="_x0000_i3702" type="#_x0000_t75" style="width:12.75pt;height:12pt" o:ole="">
                                    <v:imagedata r:id="rId3073" o:title=""/>
                                  </v:shape>
                                  <o:OLEObject Type="Embed" ProgID="Equation.DSMT4" ShapeID="_x0000_i3702" DrawAspect="Content" ObjectID="_1690487057" r:id="rId307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.</w:t>
                              </w:r>
                            </w:p>
                            <w:p w14:paraId="17A338D8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56E9CBB8">
                                  <v:shape id="_x0000_i3703" type="#_x0000_t75" style="width:12.75pt;height:12pt" o:ole="">
                                    <v:imagedata r:id="rId3075" o:title=""/>
                                  </v:shape>
                                  <o:OLEObject Type="Embed" ProgID="Equation.DSMT4" ShapeID="_x0000_i3703" DrawAspect="Content" ObjectID="_1690487058" r:id="rId307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2sin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623941C9">
                                  <v:shape id="_x0000_i3704" type="#_x0000_t75" style="width:12.75pt;height:12pt" o:ole="">
                                    <v:imagedata r:id="rId3077" o:title=""/>
                                  </v:shape>
                                  <o:OLEObject Type="Embed" ProgID="Equation.DSMT4" ShapeID="_x0000_i3704" DrawAspect="Content" ObjectID="_1690487059" r:id="rId307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499DA418">
                                  <v:shape id="_x0000_i3705" type="#_x0000_t75" style="width:12.75pt;height:12pt" o:ole="">
                                    <v:imagedata r:id="rId3079" o:title=""/>
                                  </v:shape>
                                  <o:OLEObject Type="Embed" ProgID="Equation.DSMT4" ShapeID="_x0000_i3705" DrawAspect="Content" ObjectID="_1690487060" r:id="rId308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;   </w:t>
                              </w:r>
                            </w:p>
                            <w:p w14:paraId="6BC865E5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tan2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3FAD1206">
                                  <v:shape id="_x0000_i3706" type="#_x0000_t75" style="width:12.75pt;height:12pt" o:ole="">
                                    <v:imagedata r:id="rId3081" o:title=""/>
                                  </v:shape>
                                  <o:OLEObject Type="Embed" ProgID="Equation.DSMT4" ShapeID="_x0000_i3706" DrawAspect="Content" ObjectID="_1690487061" r:id="rId308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999" w:dyaOrig="620" w14:anchorId="6D9939D5">
                                  <v:shape id="_x0000_i3707" type="#_x0000_t75" style="width:66.75pt;height:29.25pt" o:ole="">
                                    <v:imagedata r:id="rId3083" o:title=""/>
                                  </v:shape>
                                  <o:OLEObject Type="Embed" ProgID="Equation.DSMT4" ShapeID="_x0000_i3707" DrawAspect="Content" ObjectID="_1690487062" r:id="rId3084"/>
                                </w:object>
                              </w:r>
                            </w:p>
                            <w:p w14:paraId="01FA0193" w14:textId="77777777" w:rsidR="001656AD" w:rsidRPr="005437CF" w:rsidRDefault="001656AD" w:rsidP="001656AD">
                              <w:pPr>
                                <w:ind w:left="9"/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sym w:font="Wingdings" w:char="F0B2"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hạ bậc:</w:t>
                              </w:r>
                            </w:p>
                            <w:p w14:paraId="6F1B0FC9" w14:textId="77777777" w:rsidR="001656AD" w:rsidRPr="006B59B7" w:rsidRDefault="001656AD" w:rsidP="001656AD">
                              <w:pPr>
                                <w:ind w:left="9" w:firstLine="71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A4C8F6D">
                                  <v:shape id="_x0000_i3708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08" DrawAspect="Content" ObjectID="_1690487063" r:id="rId308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999" w:dyaOrig="620" w14:anchorId="56270391">
                                  <v:shape id="_x0000_i3709" type="#_x0000_t75" style="width:50.25pt;height:33.75pt" o:ole="">
                                    <v:imagedata r:id="rId3086" o:title=""/>
                                  </v:shape>
                                  <o:OLEObject Type="Embed" ProgID="Equation.DSMT4" ShapeID="_x0000_i3709" DrawAspect="Content" ObjectID="_1690487064" r:id="rId308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;  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vertAlign w:val="superscript"/>
                                  <w:lang w:val="pl-PL"/>
                                </w:rPr>
                                <w:t>2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31C0A9A5">
                                  <v:shape id="_x0000_i3710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10" DrawAspect="Content" ObjectID="_1690487065" r:id="rId308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999" w:dyaOrig="620" w14:anchorId="4738DBDC">
                                  <v:shape id="_x0000_i3711" type="#_x0000_t75" style="width:50.25pt;height:33pt" o:ole="">
                                    <v:imagedata r:id="rId3089" o:title=""/>
                                  </v:shape>
                                  <o:OLEObject Type="Embed" ProgID="Equation.DSMT4" ShapeID="_x0000_i3711" DrawAspect="Content" ObjectID="_1690487066" r:id="rId3090"/>
                                </w:object>
                              </w:r>
                            </w:p>
                            <w:p w14:paraId="7C397260" w14:textId="77777777" w:rsidR="001656AD" w:rsidRPr="005437CF" w:rsidRDefault="001656AD" w:rsidP="001656AD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biến đổi tích thành tổng:</w:t>
                              </w:r>
                            </w:p>
                            <w:p w14:paraId="42E5D46C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6B57543F">
                                  <v:shape id="_x0000_i3712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12" DrawAspect="Content" ObjectID="_1690487067" r:id="rId309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1047E01D">
                                  <v:shape id="_x0000_i3713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13" DrawAspect="Content" ObjectID="_1690487068" r:id="rId309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2840" w:dyaOrig="620" w14:anchorId="306D6951">
                                  <v:shape id="_x0000_i3714" type="#_x0000_t75" style="width:141.75pt;height:31.5pt" o:ole="">
                                    <v:imagedata r:id="rId3094" o:title=""/>
                                  </v:shape>
                                  <o:OLEObject Type="Embed" ProgID="Equation.DSMT4" ShapeID="_x0000_i3714" DrawAspect="Content" ObjectID="_1690487069" r:id="rId3095"/>
                                </w:object>
                              </w:r>
                            </w:p>
                            <w:p w14:paraId="0612FD58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706E056A">
                                  <v:shape id="_x0000_i3715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15" DrawAspect="Content" ObjectID="_1690487070" r:id="rId309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47D2AE2A">
                                  <v:shape id="_x0000_i3716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16" DrawAspect="Content" ObjectID="_1690487071" r:id="rId309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2840" w:dyaOrig="620" w14:anchorId="7870686E">
                                  <v:shape id="_x0000_i3717" type="#_x0000_t75" style="width:141.75pt;height:31.5pt" o:ole="">
                                    <v:imagedata r:id="rId3098" o:title=""/>
                                  </v:shape>
                                  <o:OLEObject Type="Embed" ProgID="Equation.DSMT4" ShapeID="_x0000_i3717" DrawAspect="Content" ObjectID="_1690487072" r:id="rId3099"/>
                                </w:object>
                              </w:r>
                            </w:p>
                            <w:p w14:paraId="218DBEBC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B6348BD">
                                  <v:shape id="_x0000_i3718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18" DrawAspect="Content" ObjectID="_1690487073" r:id="rId310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7AEA290A">
                                  <v:shape id="_x0000_i3719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19" DrawAspect="Content" ObjectID="_1690487074" r:id="rId310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=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2780" w:dyaOrig="620" w14:anchorId="04354F2F">
                                  <v:shape id="_x0000_i3720" type="#_x0000_t75" style="width:139.5pt;height:31.5pt" o:ole="">
                                    <v:imagedata r:id="rId3102" o:title=""/>
                                  </v:shape>
                                  <o:OLEObject Type="Embed" ProgID="Equation.DSMT4" ShapeID="_x0000_i3720" DrawAspect="Content" ObjectID="_1690487075" r:id="rId3103"/>
                                </w:object>
                              </w:r>
                            </w:p>
                            <w:p w14:paraId="55DAFAC0" w14:textId="77777777" w:rsidR="001656AD" w:rsidRPr="005437CF" w:rsidRDefault="001656AD" w:rsidP="001656AD">
                              <w:pPr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fr-FR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biến đổi tổng thành tích:</w:t>
                              </w:r>
                            </w:p>
                            <w:p w14:paraId="4CD28A64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cosx + cosy = 2cos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0C2B7CF1">
                                  <v:shape id="_x0000_i3721" type="#_x0000_t75" style="width:29.25pt;height:31.5pt" o:ole="">
                                    <v:imagedata r:id="rId3104" o:title=""/>
                                  </v:shape>
                                  <o:OLEObject Type="Embed" ProgID="Equation.DSMT4" ShapeID="_x0000_i3721" DrawAspect="Content" ObjectID="_1690487076" r:id="rId310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7B64EC3C">
                                  <v:shape id="_x0000_i3722" type="#_x0000_t75" style="width:29.25pt;height:31.5pt" o:ole="">
                                    <v:imagedata r:id="rId3106" o:title=""/>
                                  </v:shape>
                                  <o:OLEObject Type="Embed" ProgID="Equation.DSMT4" ShapeID="_x0000_i3722" DrawAspect="Content" ObjectID="_1690487077" r:id="rId310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  <w:t>cosx – cosy = -2sin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69C7ACF6">
                                  <v:shape id="_x0000_i3723" type="#_x0000_t75" style="width:29.25pt;height:31.5pt" o:ole="">
                                    <v:imagedata r:id="rId3108" o:title=""/>
                                  </v:shape>
                                  <o:OLEObject Type="Embed" ProgID="Equation.DSMT4" ShapeID="_x0000_i3723" DrawAspect="Content" ObjectID="_1690487078" r:id="rId310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pl-PL"/>
                                </w:rPr>
                                <w:object w:dxaOrig="580" w:dyaOrig="620" w14:anchorId="2C433A40">
                                  <v:shape id="_x0000_i3724" type="#_x0000_t75" style="width:29.25pt;height:31.5pt" o:ole="">
                                    <v:imagedata r:id="rId3110" o:title=""/>
                                  </v:shape>
                                  <o:OLEObject Type="Embed" ProgID="Equation.DSMT4" ShapeID="_x0000_i3724" DrawAspect="Content" ObjectID="_1690487079" r:id="rId3111"/>
                                </w:object>
                              </w:r>
                            </w:p>
                            <w:p w14:paraId="4413F4B8" w14:textId="77777777" w:rsidR="001656AD" w:rsidRPr="005437CF" w:rsidRDefault="001656AD" w:rsidP="001656AD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pl-PL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pl-PL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cộng:</w:t>
                              </w:r>
                            </w:p>
                            <w:p w14:paraId="4CA0213E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A1E7DC5">
                                  <v:shape id="_x0000_i3725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25" DrawAspect="Content" ObjectID="_1690487080" r:id="rId311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6ECBC435">
                                  <v:shape id="_x0000_i3726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26" DrawAspect="Content" ObjectID="_1690487081" r:id="rId311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1A3316B3">
                                  <v:shape id="_x0000_i3727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27" DrawAspect="Content" ObjectID="_1690487082" r:id="rId311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.cos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34FA84CE">
                                  <v:shape id="_x0000_i3728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28" DrawAspect="Content" ObjectID="_1690487083" r:id="rId311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09C59A05">
                                  <v:shape id="_x0000_i3729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29" DrawAspect="Content" ObjectID="_1690487084" r:id="rId311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.sin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7CB27AB8">
                                  <v:shape id="_x0000_i3730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30" DrawAspect="Content" ObjectID="_1690487085" r:id="rId3117"/>
                                </w:object>
                              </w:r>
                            </w:p>
                            <w:p w14:paraId="36281EAA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cos(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661ADAEE">
                                  <v:shape id="_x0000_i3731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31" DrawAspect="Content" ObjectID="_1690487086" r:id="rId311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2F4DC07E">
                                  <v:shape id="_x0000_i3732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32" DrawAspect="Content" ObjectID="_1690487087" r:id="rId311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54DE680E">
                                  <v:shape id="_x0000_i3733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33" DrawAspect="Content" ObjectID="_1690487088" r:id="rId312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734AC975">
                                  <v:shape id="_x0000_i3734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34" DrawAspect="Content" ObjectID="_1690487089" r:id="rId312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171F8EAF">
                                  <v:shape id="_x0000_i3735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35" DrawAspect="Content" ObjectID="_1690487090" r:id="rId312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30B188BF">
                                  <v:shape id="_x0000_i3736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36" DrawAspect="Content" ObjectID="_1690487091" r:id="rId3123"/>
                                </w:object>
                              </w:r>
                            </w:p>
                            <w:p w14:paraId="3C2D431D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5D7D191">
                                  <v:shape id="_x0000_i3737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37" DrawAspect="Content" ObjectID="_1690487092" r:id="rId312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638F7AC5">
                                  <v:shape id="_x0000_i3738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38" DrawAspect="Content" ObjectID="_1690487093" r:id="rId312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1265C244">
                                  <v:shape id="_x0000_i3739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39" DrawAspect="Content" ObjectID="_1690487094" r:id="rId3126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64DA775A">
                                  <v:shape id="_x0000_i3740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40" DrawAspect="Content" ObjectID="_1690487095" r:id="rId312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60" w:dyaOrig="240" w14:anchorId="2C21B0EE">
                                  <v:shape id="_x0000_i3741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41" DrawAspect="Content" ObjectID="_1690487096" r:id="rId3128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20" w14:anchorId="238D7042">
                                  <v:shape id="_x0000_i3742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42" DrawAspect="Content" ObjectID="_1690487097" r:id="rId3129"/>
                                </w:object>
                              </w:r>
                            </w:p>
                            <w:p w14:paraId="2F7483D5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sin(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55" w:dyaOrig="240" w14:anchorId="041846A2">
                                  <v:shape id="_x0000_i3743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43" DrawAspect="Content" ObjectID="_1690487098" r:id="rId3130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15" w14:anchorId="325A603C">
                                  <v:shape id="_x0000_i3744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44" DrawAspect="Content" ObjectID="_1690487099" r:id="rId313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55" w:dyaOrig="240" w14:anchorId="502ABE27">
                                  <v:shape id="_x0000_i3745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45" DrawAspect="Content" ObjectID="_1690487100" r:id="rId3132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15" w14:anchorId="12CDCEA3">
                                  <v:shape id="_x0000_i3746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46" DrawAspect="Content" ObjectID="_1690487101" r:id="rId313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cos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  <w:sz w:val="24"/>
                                  <w:szCs w:val="24"/>
                                  <w:lang w:val="pl-PL"/>
                                </w:rPr>
                                <w:object w:dxaOrig="255" w:dyaOrig="240" w14:anchorId="7C7D0F57">
                                  <v:shape id="_x0000_i3747" type="#_x0000_t75" style="width:12.75pt;height:12pt" o:ole="">
                                    <v:imagedata r:id="rId3058" o:title=""/>
                                  </v:shape>
                                  <o:OLEObject Type="Embed" ProgID="Equation.DSMT4" ShapeID="_x0000_i3747" DrawAspect="Content" ObjectID="_1690487102" r:id="rId3134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sin </w: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  <w:lang w:val="pl-PL"/>
                                </w:rPr>
                                <w:object w:dxaOrig="240" w:dyaOrig="315" w14:anchorId="64C26B6C">
                                  <v:shape id="_x0000_i3748" type="#_x0000_t75" style="width:12pt;height:15.75pt" o:ole="">
                                    <v:imagedata r:id="rId3092" o:title=""/>
                                  </v:shape>
                                  <o:OLEObject Type="Embed" ProgID="Equation.DSMT4" ShapeID="_x0000_i3748" DrawAspect="Content" ObjectID="_1690487103" r:id="rId3135"/>
                                </w:object>
                              </w:r>
                            </w:p>
                            <w:p w14:paraId="23F2431E" w14:textId="77777777" w:rsidR="001656AD" w:rsidRPr="006B59B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before="60" w:after="60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tan(</w:t>
                              </w:r>
                              <w:r w:rsidRPr="00EB36C7">
                                <w:rPr>
                                  <w:bCs/>
                                  <w:position w:val="-6"/>
                                  <w:lang w:val="pl-PL"/>
                                </w:rPr>
                                <w:object w:dxaOrig="260" w:dyaOrig="240" w14:anchorId="11A000F4">
                                  <v:shape id="_x0000_i3749" type="#_x0000_t75" style="width:13.5pt;height:12pt" o:ole="">
                                    <v:imagedata r:id="rId3136" o:title=""/>
                                  </v:shape>
                                  <o:OLEObject Type="Embed" ProgID="Equation.DSMT4" ShapeID="_x0000_i3749" DrawAspect="Content" ObjectID="_1690487104" r:id="rId313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- </w:t>
                              </w:r>
                              <w:r w:rsidRPr="00EB36C7">
                                <w:rPr>
                                  <w:position w:val="-10"/>
                                  <w:lang w:val="pl-PL"/>
                                </w:rPr>
                                <w:object w:dxaOrig="240" w:dyaOrig="320" w14:anchorId="425147A3">
                                  <v:shape id="_x0000_i3750" type="#_x0000_t75" style="width:12pt;height:15.75pt" o:ole="">
                                    <v:imagedata r:id="rId3138" o:title=""/>
                                  </v:shape>
                                  <o:OLEObject Type="Embed" ProgID="Equation.DSMT4" ShapeID="_x0000_i3750" DrawAspect="Content" ObjectID="_1690487105" r:id="rId3139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</w:t>
                              </w:r>
                              <w:r w:rsidRPr="006B59B7">
                                <w:rPr>
                                  <w:position w:val="-24"/>
                                  <w:lang w:val="pl-PL"/>
                                </w:rPr>
                                <w:object w:dxaOrig="1455" w:dyaOrig="600" w14:anchorId="43361E7E">
                                  <v:shape id="_x0000_i3751" type="#_x0000_t75" style="width:72.75pt;height:30pt" o:ole="">
                                    <v:imagedata r:id="rId3140" o:title=""/>
                                  </v:shape>
                                  <o:OLEObject Type="Embed" ProgID="Equation.DSMT4" ShapeID="_x0000_i3751" DrawAspect="Content" ObjectID="_1690487106" r:id="rId3141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ab/>
                                <w:t>tan(</w:t>
                              </w:r>
                              <w:r w:rsidRPr="006C2FF0">
                                <w:rPr>
                                  <w:bCs/>
                                  <w:position w:val="-6"/>
                                  <w:lang w:val="pl-PL"/>
                                </w:rPr>
                                <w:object w:dxaOrig="260" w:dyaOrig="240" w14:anchorId="0E3C9F4B">
                                  <v:shape id="_x0000_i3752" type="#_x0000_t75" style="width:13.5pt;height:12pt" o:ole="">
                                    <v:imagedata r:id="rId3142" o:title=""/>
                                  </v:shape>
                                  <o:OLEObject Type="Embed" ProgID="Equation.DSMT4" ShapeID="_x0000_i3752" DrawAspect="Content" ObjectID="_1690487107" r:id="rId3143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 + </w:t>
                              </w:r>
                              <w:r w:rsidRPr="00EB36C7">
                                <w:rPr>
                                  <w:position w:val="-10"/>
                                  <w:lang w:val="pl-PL"/>
                                </w:rPr>
                                <w:object w:dxaOrig="240" w:dyaOrig="320" w14:anchorId="46B7B9B7">
                                  <v:shape id="_x0000_i3753" type="#_x0000_t75" style="width:12pt;height:15.75pt" o:ole="">
                                    <v:imagedata r:id="rId3144" o:title=""/>
                                  </v:shape>
                                  <o:OLEObject Type="Embed" ProgID="Equation.DSMT4" ShapeID="_x0000_i3753" DrawAspect="Content" ObjectID="_1690487108" r:id="rId3145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 xml:space="preserve">) = </w:t>
                              </w:r>
                              <w:r w:rsidRPr="006B59B7">
                                <w:rPr>
                                  <w:position w:val="-24"/>
                                  <w:lang w:val="pl-PL"/>
                                </w:rPr>
                                <w:object w:dxaOrig="1455" w:dyaOrig="570" w14:anchorId="115C8789">
                                  <v:shape id="_x0000_i3754" type="#_x0000_t75" style="width:72.75pt;height:28.5pt" o:ole="">
                                    <v:imagedata r:id="rId3146" o:title=""/>
                                  </v:shape>
                                  <o:OLEObject Type="Embed" ProgID="Equation.DSMT4" ShapeID="_x0000_i3754" DrawAspect="Content" ObjectID="_1690487109" r:id="rId3147"/>
                                </w:object>
                              </w:r>
                              <w:r w:rsidRPr="006B59B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  <w:t>.</w:t>
                              </w: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005AD58" w14:textId="77777777" w:rsidR="001656AD" w:rsidRPr="006B59B7" w:rsidRDefault="001656AD" w:rsidP="001656AD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</w:p>
                            <w:p w14:paraId="14D7BB79" w14:textId="77777777" w:rsidR="001656AD" w:rsidRPr="006B59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33FD4C5" w14:textId="77777777" w:rsidR="001656AD" w:rsidRPr="006B59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D24BCE" w14:textId="77777777" w:rsidR="001656AD" w:rsidRPr="006B59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8B2E731" w14:textId="77777777" w:rsidR="001656AD" w:rsidRPr="006B59B7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B59B7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78" name="Group 278"/>
                        <wpg:cNvGrpSpPr/>
                        <wpg:grpSpPr>
                          <a:xfrm>
                            <a:off x="-6836" y="-11"/>
                            <a:ext cx="1189359" cy="341306"/>
                            <a:chOff x="-6836" y="-11"/>
                            <a:chExt cx="1189359" cy="341306"/>
                          </a:xfrm>
                        </wpg:grpSpPr>
                        <wps:wsp>
                          <wps:cNvPr id="279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80" name="TextBox 5"/>
                          <wps:cNvSpPr txBox="1"/>
                          <wps:spPr>
                            <a:xfrm>
                              <a:off x="-6836" y="-11"/>
                              <a:ext cx="1168400" cy="34130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1C3BCC2" w14:textId="77777777" w:rsidR="001656AD" w:rsidRDefault="001656AD" w:rsidP="001656A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9C74C6D" id="_x0000_s1364" style="width:507.35pt;height:669.05pt;mso-position-horizontal-relative:char;mso-position-vertical-relative:line" coordorigin="-68" coordsize="64434,95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">
                <v:shape id="Rectangle: Diagonal Corners Rounded 249" o:spid="_x0000_s1365" style="position:absolute;width:64366;height:95146;visibility:visible;mso-wrap-style:square;v-text-anchor:middle" coordsize="6436640,95146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" adj="-11796480,,5400" path="m60955,l6061706,v207070,,374934,167864,374934,374934l6436640,9453725v,33665,-27290,60955,-60955,60955l374934,9514680c167864,9514680,,9346816,,9139746l,60955c,27290,27290,,60955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60955,0;6061706,0;6436640,374934;6436640,9453725;6375685,9514680;374934,9514680;0,9139746;0,60955;60955,0" o:connectangles="0,0,0,0,0,0,0,0,0" textboxrect="0,0,6436640,9514680"/>
                  <v:textbox>
                    <w:txbxContent>
                      <w:p w14:paraId="25C85562" w14:textId="77777777" w:rsidR="001656AD" w:rsidRPr="006B59B7" w:rsidRDefault="001656AD" w:rsidP="001656AD">
                        <w:pPr>
                          <w:pStyle w:val="Char"/>
                          <w:spacing w:after="0" w:line="240" w:lineRule="auto"/>
                          <w:ind w:left="360" w:firstLine="0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11805670" w14:textId="77777777" w:rsidR="001656AD" w:rsidRPr="006B59B7" w:rsidRDefault="001656AD" w:rsidP="001656A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➌</w:t>
                        </w:r>
                        <w:r w:rsidRPr="006B59B7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6B59B7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Một vài công thức cơ bản cần nhớ</w:t>
                        </w:r>
                      </w:p>
                      <w:p w14:paraId="0380C542" w14:textId="77777777" w:rsidR="001656AD" w:rsidRPr="005437CF" w:rsidRDefault="001656AD" w:rsidP="001656AD">
                        <w:pPr>
                          <w:ind w:left="34"/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</w:rPr>
                          <w:sym w:font="Wingdings" w:char="F0B2"/>
                        </w:r>
                        <w:r w:rsidRPr="006B59B7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  <w:t>Công thức lượng giác cơ bản:</w:t>
                        </w:r>
                      </w:p>
                      <w:p w14:paraId="7E1C1BC9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sin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43F9F233">
                            <v:shape id="_x0000_i3686" type="#_x0000_t75" style="width:12.75pt;height:12pt" o:ole="">
                              <v:imagedata r:id="rId3042" o:title=""/>
                            </v:shape>
                            <o:OLEObject Type="Embed" ProgID="Equation.DSMT4" ShapeID="_x0000_i3686" DrawAspect="Content" ObjectID="_1690487041" r:id="rId314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+ cos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66CD6C43">
                            <v:shape id="_x0000_i3687" type="#_x0000_t75" style="width:12.75pt;height:12pt" o:ole="">
                              <v:imagedata r:id="rId3044" o:title=""/>
                            </v:shape>
                            <o:OLEObject Type="Embed" ProgID="Equation.DSMT4" ShapeID="_x0000_i3687" DrawAspect="Content" ObjectID="_1690487042" r:id="rId314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1</w:t>
                        </w:r>
                      </w:p>
                      <w:p w14:paraId="1762F1AC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rPr>
                            <w:rFonts w:ascii="Chu Van An" w:hAnsi="Chu Van An" w:cs="Chu Van An"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tan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71BF2918">
                            <v:shape id="_x0000_i3688" type="#_x0000_t75" style="width:12.75pt;height:12pt" o:ole="">
                              <v:imagedata r:id="rId3046" o:title=""/>
                            </v:shape>
                            <o:OLEObject Type="Embed" ProgID="Equation.DSMT4" ShapeID="_x0000_i3688" DrawAspect="Content" ObjectID="_1690487043" r:id="rId315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00" w:dyaOrig="720" w14:anchorId="4D9866FE">
                            <v:shape id="_x0000_i3689" type="#_x0000_t75" style="width:35.25pt;height:30.75pt" o:ole="">
                              <v:imagedata r:id="rId3048" o:title=""/>
                            </v:shape>
                            <o:OLEObject Type="Embed" ProgID="Equation.DSMT4" ShapeID="_x0000_i3689" DrawAspect="Content" ObjectID="_1690487044" r:id="rId315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;  cot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6AB4000D">
                            <v:shape id="_x0000_i3690" type="#_x0000_t75" style="width:12.75pt;height:12pt" o:ole="">
                              <v:imagedata r:id="rId3050" o:title=""/>
                            </v:shape>
                            <o:OLEObject Type="Embed" ProgID="Equation.DSMT4" ShapeID="_x0000_i3690" DrawAspect="Content" ObjectID="_1690487045" r:id="rId315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00" w:dyaOrig="720" w14:anchorId="1672F480">
                            <v:shape id="_x0000_i3691" type="#_x0000_t75" style="width:35.25pt;height:30.75pt" o:ole="">
                              <v:imagedata r:id="rId3052" o:title=""/>
                            </v:shape>
                            <o:OLEObject Type="Embed" ProgID="Equation.DSMT4" ShapeID="_x0000_i3691" DrawAspect="Content" ObjectID="_1690487046" r:id="rId3153"/>
                          </w:object>
                        </w:r>
                      </w:p>
                      <w:p w14:paraId="49DE0C81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tan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531A9D0E">
                            <v:shape id="_x0000_i3692" type="#_x0000_t75" style="width:12.75pt;height:12pt" o:ole="">
                              <v:imagedata r:id="rId3054" o:title=""/>
                            </v:shape>
                            <o:OLEObject Type="Embed" ProgID="Equation.DSMT4" ShapeID="_x0000_i3692" DrawAspect="Content" ObjectID="_1690487047" r:id="rId315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.cot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3F07F1A9">
                            <v:shape id="_x0000_i3693" type="#_x0000_t75" style="width:12.75pt;height:12pt" o:ole="">
                              <v:imagedata r:id="rId3056" o:title=""/>
                            </v:shape>
                            <o:OLEObject Type="Embed" ProgID="Equation.DSMT4" ShapeID="_x0000_i3693" DrawAspect="Content" ObjectID="_1690487048" r:id="rId315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1</w:t>
                        </w:r>
                      </w:p>
                      <w:p w14:paraId="66929378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1 + tan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2ECEB67D">
                            <v:shape id="_x0000_i3694" type="#_x0000_t75" style="width:12.75pt;height:12pt" o:ole="">
                              <v:imagedata r:id="rId3058" o:title=""/>
                            </v:shape>
                            <o:OLEObject Type="Embed" ProgID="Equation.DSMT4" ShapeID="_x0000_i3694" DrawAspect="Content" ObjectID="_1690487049" r:id="rId315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80" w:dyaOrig="720" w14:anchorId="4B3BA7EF">
                            <v:shape id="_x0000_i3695" type="#_x0000_t75" style="width:39pt;height:29.25pt" o:ole="">
                              <v:imagedata r:id="rId3060" o:title=""/>
                            </v:shape>
                            <o:OLEObject Type="Embed" ProgID="Equation.DSMT4" ShapeID="_x0000_i3695" DrawAspect="Content" ObjectID="_1690487050" r:id="rId315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; 1 + cot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  <w:vertAlign w:val="superscript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60" w:dyaOrig="240" w14:anchorId="4AA66373">
                            <v:shape id="_x0000_i3696" type="#_x0000_t75" style="width:12.75pt;height:12pt" o:ole="">
                              <v:imagedata r:id="rId3058" o:title=""/>
                            </v:shape>
                            <o:OLEObject Type="Embed" ProgID="Equation.DSMT4" ShapeID="_x0000_i3696" DrawAspect="Content" ObjectID="_1690487051" r:id="rId315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position w:val="-28"/>
                            <w:sz w:val="24"/>
                            <w:szCs w:val="24"/>
                          </w:rPr>
                          <w:object w:dxaOrig="780" w:dyaOrig="720" w14:anchorId="6C4214A2">
                            <v:shape id="_x0000_i3697" type="#_x0000_t75" style="width:39pt;height:30pt" o:ole="">
                              <v:imagedata r:id="rId3063" o:title=""/>
                            </v:shape>
                            <o:OLEObject Type="Embed" ProgID="Equation.DSMT4" ShapeID="_x0000_i3697" DrawAspect="Content" ObjectID="_1690487052" r:id="rId315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 w:val="24"/>
                            <w:szCs w:val="24"/>
                          </w:rPr>
                          <w:t>.</w:t>
                        </w:r>
                      </w:p>
                      <w:p w14:paraId="20303DEF" w14:textId="77777777" w:rsidR="001656AD" w:rsidRPr="005437CF" w:rsidRDefault="001656AD" w:rsidP="001656AD">
                        <w:pPr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pl-PL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pl-PL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nhân đôi:</w:t>
                        </w:r>
                      </w:p>
                      <w:p w14:paraId="75C4BD68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3E1E6D3C">
                            <v:shape id="_x0000_i3698" type="#_x0000_t75" style="width:12.75pt;height:12pt" o:ole="">
                              <v:imagedata r:id="rId3065" o:title=""/>
                            </v:shape>
                            <o:OLEObject Type="Embed" ProgID="Equation.DSMT4" ShapeID="_x0000_i3698" DrawAspect="Content" ObjectID="_1690487053" r:id="rId316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cos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30515D4E">
                            <v:shape id="_x0000_i3699" type="#_x0000_t75" style="width:12.75pt;height:12pt" o:ole="">
                              <v:imagedata r:id="rId3067" o:title=""/>
                            </v:shape>
                            <o:OLEObject Type="Embed" ProgID="Equation.DSMT4" ShapeID="_x0000_i3699" DrawAspect="Content" ObjectID="_1690487054" r:id="rId316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sin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3C755041">
                            <v:shape id="_x0000_i3700" type="#_x0000_t75" style="width:12.75pt;height:12pt" o:ole="">
                              <v:imagedata r:id="rId3069" o:title=""/>
                            </v:shape>
                            <o:OLEObject Type="Embed" ProgID="Equation.DSMT4" ShapeID="_x0000_i3700" DrawAspect="Content" ObjectID="_1690487055" r:id="rId316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 = 2cos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7B949C0F">
                            <v:shape id="_x0000_i3701" type="#_x0000_t75" style="width:12.75pt;height:12pt" o:ole="">
                              <v:imagedata r:id="rId3071" o:title=""/>
                            </v:shape>
                            <o:OLEObject Type="Embed" ProgID="Equation.DSMT4" ShapeID="_x0000_i3701" DrawAspect="Content" ObjectID="_1690487056" r:id="rId316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- 1  = 1 – 2sin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F33F279">
                            <v:shape id="_x0000_i3702" type="#_x0000_t75" style="width:12.75pt;height:12pt" o:ole="">
                              <v:imagedata r:id="rId3073" o:title=""/>
                            </v:shape>
                            <o:OLEObject Type="Embed" ProgID="Equation.DSMT4" ShapeID="_x0000_i3702" DrawAspect="Content" ObjectID="_1690487057" r:id="rId316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.</w:t>
                        </w:r>
                      </w:p>
                      <w:p w14:paraId="17A338D8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sin2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56E9CBB8">
                            <v:shape id="_x0000_i3703" type="#_x0000_t75" style="width:12.75pt;height:12pt" o:ole="">
                              <v:imagedata r:id="rId3075" o:title=""/>
                            </v:shape>
                            <o:OLEObject Type="Embed" ProgID="Equation.DSMT4" ShapeID="_x0000_i3703" DrawAspect="Content" ObjectID="_1690487058" r:id="rId316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2sin 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623941C9">
                            <v:shape id="_x0000_i3704" type="#_x0000_t75" style="width:12.75pt;height:12pt" o:ole="">
                              <v:imagedata r:id="rId3077" o:title=""/>
                            </v:shape>
                            <o:OLEObject Type="Embed" ProgID="Equation.DSMT4" ShapeID="_x0000_i3704" DrawAspect="Content" ObjectID="_1690487059" r:id="rId316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499DA418">
                            <v:shape id="_x0000_i3705" type="#_x0000_t75" style="width:12.75pt;height:12pt" o:ole="">
                              <v:imagedata r:id="rId3079" o:title=""/>
                            </v:shape>
                            <o:OLEObject Type="Embed" ProgID="Equation.DSMT4" ShapeID="_x0000_i3705" DrawAspect="Content" ObjectID="_1690487060" r:id="rId316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;   </w:t>
                        </w:r>
                      </w:p>
                      <w:p w14:paraId="6BC865E5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tan2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3FAD1206">
                            <v:shape id="_x0000_i3706" type="#_x0000_t75" style="width:12.75pt;height:12pt" o:ole="">
                              <v:imagedata r:id="rId3081" o:title=""/>
                            </v:shape>
                            <o:OLEObject Type="Embed" ProgID="Equation.DSMT4" ShapeID="_x0000_i3706" DrawAspect="Content" ObjectID="_1690487061" r:id="rId316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999" w:dyaOrig="620" w14:anchorId="6D9939D5">
                            <v:shape id="_x0000_i3707" type="#_x0000_t75" style="width:66.75pt;height:29.25pt" o:ole="">
                              <v:imagedata r:id="rId3083" o:title=""/>
                            </v:shape>
                            <o:OLEObject Type="Embed" ProgID="Equation.DSMT4" ShapeID="_x0000_i3707" DrawAspect="Content" ObjectID="_1690487062" r:id="rId3169"/>
                          </w:object>
                        </w:r>
                      </w:p>
                      <w:p w14:paraId="01FA0193" w14:textId="77777777" w:rsidR="001656AD" w:rsidRPr="005437CF" w:rsidRDefault="001656AD" w:rsidP="001656AD">
                        <w:pPr>
                          <w:ind w:left="9"/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fr-FR"/>
                          </w:rPr>
                          <w:sym w:font="Wingdings" w:char="F0B2"/>
                        </w:r>
                        <w:r w:rsidRPr="006B59B7">
                          <w:rPr>
                            <w:rFonts w:ascii="Chu Van An" w:hAnsi="Chu Van An" w:cs="Chu Van An"/>
                            <w:color w:val="FF0000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hạ bậc:</w:t>
                        </w:r>
                      </w:p>
                      <w:p w14:paraId="6F1B0FC9" w14:textId="77777777" w:rsidR="001656AD" w:rsidRPr="006B59B7" w:rsidRDefault="001656AD" w:rsidP="001656AD">
                        <w:pPr>
                          <w:ind w:left="9" w:firstLine="711"/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A4C8F6D">
                            <v:shape id="_x0000_i3708" type="#_x0000_t75" style="width:12.75pt;height:12pt" o:ole="">
                              <v:imagedata r:id="rId3058" o:title=""/>
                            </v:shape>
                            <o:OLEObject Type="Embed" ProgID="Equation.DSMT4" ShapeID="_x0000_i3708" DrawAspect="Content" ObjectID="_1690487063" r:id="rId317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999" w:dyaOrig="620" w14:anchorId="56270391">
                            <v:shape id="_x0000_i3709" type="#_x0000_t75" style="width:50.25pt;height:33.75pt" o:ole="">
                              <v:imagedata r:id="rId3086" o:title=""/>
                            </v:shape>
                            <o:OLEObject Type="Embed" ProgID="Equation.DSMT4" ShapeID="_x0000_i3709" DrawAspect="Content" ObjectID="_1690487064" r:id="rId317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;  sin</w: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vertAlign w:val="superscript"/>
                            <w:lang w:val="pl-PL"/>
                          </w:rPr>
                          <w:t>2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31C0A9A5">
                            <v:shape id="_x0000_i3710" type="#_x0000_t75" style="width:12.75pt;height:12pt" o:ole="">
                              <v:imagedata r:id="rId3058" o:title=""/>
                            </v:shape>
                            <o:OLEObject Type="Embed" ProgID="Equation.DSMT4" ShapeID="_x0000_i3710" DrawAspect="Content" ObjectID="_1690487065" r:id="rId317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999" w:dyaOrig="620" w14:anchorId="4738DBDC">
                            <v:shape id="_x0000_i3711" type="#_x0000_t75" style="width:50.25pt;height:33pt" o:ole="">
                              <v:imagedata r:id="rId3089" o:title=""/>
                            </v:shape>
                            <o:OLEObject Type="Embed" ProgID="Equation.DSMT4" ShapeID="_x0000_i3711" DrawAspect="Content" ObjectID="_1690487066" r:id="rId3173"/>
                          </w:object>
                        </w:r>
                      </w:p>
                      <w:p w14:paraId="7C397260" w14:textId="77777777" w:rsidR="001656AD" w:rsidRPr="005437CF" w:rsidRDefault="001656AD" w:rsidP="001656AD">
                        <w:pPr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fr-FR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biến đổi tích thành tổng:</w:t>
                        </w:r>
                      </w:p>
                      <w:p w14:paraId="42E5D46C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6B57543F">
                            <v:shape id="_x0000_i3712" type="#_x0000_t75" style="width:12.75pt;height:12pt" o:ole="">
                              <v:imagedata r:id="rId3058" o:title=""/>
                            </v:shape>
                            <o:OLEObject Type="Embed" ProgID="Equation.DSMT4" ShapeID="_x0000_i3712" DrawAspect="Content" ObjectID="_1690487067" r:id="rId317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1047E01D">
                            <v:shape id="_x0000_i3713" type="#_x0000_t75" style="width:12pt;height:15.75pt" o:ole="">
                              <v:imagedata r:id="rId3092" o:title=""/>
                            </v:shape>
                            <o:OLEObject Type="Embed" ProgID="Equation.DSMT4" ShapeID="_x0000_i3713" DrawAspect="Content" ObjectID="_1690487068" r:id="rId317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2840" w:dyaOrig="620" w14:anchorId="306D6951">
                            <v:shape id="_x0000_i3714" type="#_x0000_t75" style="width:141.75pt;height:31.5pt" o:ole="">
                              <v:imagedata r:id="rId3094" o:title=""/>
                            </v:shape>
                            <o:OLEObject Type="Embed" ProgID="Equation.DSMT4" ShapeID="_x0000_i3714" DrawAspect="Content" ObjectID="_1690487069" r:id="rId3176"/>
                          </w:object>
                        </w:r>
                      </w:p>
                      <w:p w14:paraId="0612FD58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706E056A">
                            <v:shape id="_x0000_i3715" type="#_x0000_t75" style="width:12.75pt;height:12pt" o:ole="">
                              <v:imagedata r:id="rId3058" o:title=""/>
                            </v:shape>
                            <o:OLEObject Type="Embed" ProgID="Equation.DSMT4" ShapeID="_x0000_i3715" DrawAspect="Content" ObjectID="_1690487070" r:id="rId317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47D2AE2A">
                            <v:shape id="_x0000_i3716" type="#_x0000_t75" style="width:12pt;height:15.75pt" o:ole="">
                              <v:imagedata r:id="rId3092" o:title=""/>
                            </v:shape>
                            <o:OLEObject Type="Embed" ProgID="Equation.DSMT4" ShapeID="_x0000_i3716" DrawAspect="Content" ObjectID="_1690487071" r:id="rId317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2840" w:dyaOrig="620" w14:anchorId="7870686E">
                            <v:shape id="_x0000_i3717" type="#_x0000_t75" style="width:141.75pt;height:31.5pt" o:ole="">
                              <v:imagedata r:id="rId3098" o:title=""/>
                            </v:shape>
                            <o:OLEObject Type="Embed" ProgID="Equation.DSMT4" ShapeID="_x0000_i3717" DrawAspect="Content" ObjectID="_1690487072" r:id="rId3179"/>
                          </w:object>
                        </w:r>
                      </w:p>
                      <w:p w14:paraId="218DBEBC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B6348BD">
                            <v:shape id="_x0000_i3718" type="#_x0000_t75" style="width:12.75pt;height:12pt" o:ole="">
                              <v:imagedata r:id="rId3058" o:title=""/>
                            </v:shape>
                            <o:OLEObject Type="Embed" ProgID="Equation.DSMT4" ShapeID="_x0000_i3718" DrawAspect="Content" ObjectID="_1690487073" r:id="rId318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7AEA290A">
                            <v:shape id="_x0000_i3719" type="#_x0000_t75" style="width:12pt;height:15.75pt" o:ole="">
                              <v:imagedata r:id="rId3092" o:title=""/>
                            </v:shape>
                            <o:OLEObject Type="Embed" ProgID="Equation.DSMT4" ShapeID="_x0000_i3719" DrawAspect="Content" ObjectID="_1690487074" r:id="rId318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= 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2780" w:dyaOrig="620" w14:anchorId="04354F2F">
                            <v:shape id="_x0000_i3720" type="#_x0000_t75" style="width:139.5pt;height:31.5pt" o:ole="">
                              <v:imagedata r:id="rId3102" o:title=""/>
                            </v:shape>
                            <o:OLEObject Type="Embed" ProgID="Equation.DSMT4" ShapeID="_x0000_i3720" DrawAspect="Content" ObjectID="_1690487075" r:id="rId3182"/>
                          </w:object>
                        </w:r>
                      </w:p>
                      <w:p w14:paraId="55DAFAC0" w14:textId="77777777" w:rsidR="001656AD" w:rsidRPr="005437CF" w:rsidRDefault="001656AD" w:rsidP="001656AD">
                        <w:pPr>
                          <w:rPr>
                            <w:rFonts w:ascii="Chu Van An" w:hAnsi="Chu Van An" w:cs="Chu Van An"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fr-FR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biến đổi tổng thành tích:</w:t>
                        </w:r>
                      </w:p>
                      <w:p w14:paraId="4CD28A64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cosx + cosy = 2cos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0C2B7CF1">
                            <v:shape id="_x0000_i3721" type="#_x0000_t75" style="width:29.25pt;height:31.5pt" o:ole="">
                              <v:imagedata r:id="rId3104" o:title=""/>
                            </v:shape>
                            <o:OLEObject Type="Embed" ProgID="Equation.DSMT4" ShapeID="_x0000_i3721" DrawAspect="Content" ObjectID="_1690487076" r:id="rId318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7B64EC3C">
                            <v:shape id="_x0000_i3722" type="#_x0000_t75" style="width:29.25pt;height:31.5pt" o:ole="">
                              <v:imagedata r:id="rId3106" o:title=""/>
                            </v:shape>
                            <o:OLEObject Type="Embed" ProgID="Equation.DSMT4" ShapeID="_x0000_i3722" DrawAspect="Content" ObjectID="_1690487077" r:id="rId318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  <w:t>cosx – cosy = -2sin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69C7ACF6">
                            <v:shape id="_x0000_i3723" type="#_x0000_t75" style="width:29.25pt;height:31.5pt" o:ole="">
                              <v:imagedata r:id="rId3108" o:title=""/>
                            </v:shape>
                            <o:OLEObject Type="Embed" ProgID="Equation.DSMT4" ShapeID="_x0000_i3723" DrawAspect="Content" ObjectID="_1690487078" r:id="rId318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</w:t>
                        </w:r>
                        <w:r w:rsidRPr="006B59B7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pl-PL"/>
                          </w:rPr>
                          <w:object w:dxaOrig="580" w:dyaOrig="620" w14:anchorId="2C433A40">
                            <v:shape id="_x0000_i3724" type="#_x0000_t75" style="width:29.25pt;height:31.5pt" o:ole="">
                              <v:imagedata r:id="rId3110" o:title=""/>
                            </v:shape>
                            <o:OLEObject Type="Embed" ProgID="Equation.DSMT4" ShapeID="_x0000_i3724" DrawAspect="Content" ObjectID="_1690487079" r:id="rId3186"/>
                          </w:object>
                        </w:r>
                      </w:p>
                      <w:p w14:paraId="4413F4B8" w14:textId="77777777" w:rsidR="001656AD" w:rsidRPr="005437CF" w:rsidRDefault="001656AD" w:rsidP="001656AD">
                        <w:pPr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pl-PL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pl-PL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cộng:</w:t>
                        </w:r>
                      </w:p>
                      <w:p w14:paraId="4CA0213E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A1E7DC5">
                            <v:shape id="_x0000_i3725" type="#_x0000_t75" style="width:12.75pt;height:12pt" o:ole="">
                              <v:imagedata r:id="rId3058" o:title=""/>
                            </v:shape>
                            <o:OLEObject Type="Embed" ProgID="Equation.DSMT4" ShapeID="_x0000_i3725" DrawAspect="Content" ObjectID="_1690487080" r:id="rId318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6ECBC435">
                            <v:shape id="_x0000_i3726" type="#_x0000_t75" style="width:12pt;height:15.75pt" o:ole="">
                              <v:imagedata r:id="rId3092" o:title=""/>
                            </v:shape>
                            <o:OLEObject Type="Embed" ProgID="Equation.DSMT4" ShapeID="_x0000_i3726" DrawAspect="Content" ObjectID="_1690487081" r:id="rId318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1A3316B3">
                            <v:shape id="_x0000_i3727" type="#_x0000_t75" style="width:12.75pt;height:12pt" o:ole="">
                              <v:imagedata r:id="rId3058" o:title=""/>
                            </v:shape>
                            <o:OLEObject Type="Embed" ProgID="Equation.DSMT4" ShapeID="_x0000_i3727" DrawAspect="Content" ObjectID="_1690487082" r:id="rId318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.cos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34FA84CE">
                            <v:shape id="_x0000_i3728" type="#_x0000_t75" style="width:12pt;height:15.75pt" o:ole="">
                              <v:imagedata r:id="rId3092" o:title=""/>
                            </v:shape>
                            <o:OLEObject Type="Embed" ProgID="Equation.DSMT4" ShapeID="_x0000_i3728" DrawAspect="Content" ObjectID="_1690487083" r:id="rId319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09C59A05">
                            <v:shape id="_x0000_i3729" type="#_x0000_t75" style="width:12.75pt;height:12pt" o:ole="">
                              <v:imagedata r:id="rId3058" o:title=""/>
                            </v:shape>
                            <o:OLEObject Type="Embed" ProgID="Equation.DSMT4" ShapeID="_x0000_i3729" DrawAspect="Content" ObjectID="_1690487084" r:id="rId319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.sin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7CB27AB8">
                            <v:shape id="_x0000_i3730" type="#_x0000_t75" style="width:12pt;height:15.75pt" o:ole="">
                              <v:imagedata r:id="rId3092" o:title=""/>
                            </v:shape>
                            <o:OLEObject Type="Embed" ProgID="Equation.DSMT4" ShapeID="_x0000_i3730" DrawAspect="Content" ObjectID="_1690487085" r:id="rId3192"/>
                          </w:object>
                        </w:r>
                      </w:p>
                      <w:p w14:paraId="36281EAA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cos(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661ADAEE">
                            <v:shape id="_x0000_i3731" type="#_x0000_t75" style="width:12.75pt;height:12pt" o:ole="">
                              <v:imagedata r:id="rId3058" o:title=""/>
                            </v:shape>
                            <o:OLEObject Type="Embed" ProgID="Equation.DSMT4" ShapeID="_x0000_i3731" DrawAspect="Content" ObjectID="_1690487086" r:id="rId319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2F4DC07E">
                            <v:shape id="_x0000_i3732" type="#_x0000_t75" style="width:12pt;height:15.75pt" o:ole="">
                              <v:imagedata r:id="rId3092" o:title=""/>
                            </v:shape>
                            <o:OLEObject Type="Embed" ProgID="Equation.DSMT4" ShapeID="_x0000_i3732" DrawAspect="Content" ObjectID="_1690487087" r:id="rId319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54DE680E">
                            <v:shape id="_x0000_i3733" type="#_x0000_t75" style="width:12.75pt;height:12pt" o:ole="">
                              <v:imagedata r:id="rId3058" o:title=""/>
                            </v:shape>
                            <o:OLEObject Type="Embed" ProgID="Equation.DSMT4" ShapeID="_x0000_i3733" DrawAspect="Content" ObjectID="_1690487088" r:id="rId319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734AC975">
                            <v:shape id="_x0000_i3734" type="#_x0000_t75" style="width:12pt;height:15.75pt" o:ole="">
                              <v:imagedata r:id="rId3092" o:title=""/>
                            </v:shape>
                            <o:OLEObject Type="Embed" ProgID="Equation.DSMT4" ShapeID="_x0000_i3734" DrawAspect="Content" ObjectID="_1690487089" r:id="rId319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171F8EAF">
                            <v:shape id="_x0000_i3735" type="#_x0000_t75" style="width:12.75pt;height:12pt" o:ole="">
                              <v:imagedata r:id="rId3058" o:title=""/>
                            </v:shape>
                            <o:OLEObject Type="Embed" ProgID="Equation.DSMT4" ShapeID="_x0000_i3735" DrawAspect="Content" ObjectID="_1690487090" r:id="rId319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30B188BF">
                            <v:shape id="_x0000_i3736" type="#_x0000_t75" style="width:12pt;height:15.75pt" o:ole="">
                              <v:imagedata r:id="rId3092" o:title=""/>
                            </v:shape>
                            <o:OLEObject Type="Embed" ProgID="Equation.DSMT4" ShapeID="_x0000_i3736" DrawAspect="Content" ObjectID="_1690487091" r:id="rId3198"/>
                          </w:object>
                        </w:r>
                      </w:p>
                      <w:p w14:paraId="3C2D431D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5D7D191">
                            <v:shape id="_x0000_i3737" type="#_x0000_t75" style="width:12.75pt;height:12pt" o:ole="">
                              <v:imagedata r:id="rId3058" o:title=""/>
                            </v:shape>
                            <o:OLEObject Type="Embed" ProgID="Equation.DSMT4" ShapeID="_x0000_i3737" DrawAspect="Content" ObjectID="_1690487092" r:id="rId319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638F7AC5">
                            <v:shape id="_x0000_i3738" type="#_x0000_t75" style="width:12pt;height:15.75pt" o:ole="">
                              <v:imagedata r:id="rId3092" o:title=""/>
                            </v:shape>
                            <o:OLEObject Type="Embed" ProgID="Equation.DSMT4" ShapeID="_x0000_i3738" DrawAspect="Content" ObjectID="_1690487093" r:id="rId3200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1265C244">
                            <v:shape id="_x0000_i3739" type="#_x0000_t75" style="width:12.75pt;height:12pt" o:ole="">
                              <v:imagedata r:id="rId3058" o:title=""/>
                            </v:shape>
                            <o:OLEObject Type="Embed" ProgID="Equation.DSMT4" ShapeID="_x0000_i3739" DrawAspect="Content" ObjectID="_1690487094" r:id="rId320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64DA775A">
                            <v:shape id="_x0000_i3740" type="#_x0000_t75" style="width:12pt;height:15.75pt" o:ole="">
                              <v:imagedata r:id="rId3092" o:title=""/>
                            </v:shape>
                            <o:OLEObject Type="Embed" ProgID="Equation.DSMT4" ShapeID="_x0000_i3740" DrawAspect="Content" ObjectID="_1690487095" r:id="rId320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60" w:dyaOrig="240" w14:anchorId="2C21B0EE">
                            <v:shape id="_x0000_i3741" type="#_x0000_t75" style="width:12.75pt;height:12pt" o:ole="">
                              <v:imagedata r:id="rId3058" o:title=""/>
                            </v:shape>
                            <o:OLEObject Type="Embed" ProgID="Equation.DSMT4" ShapeID="_x0000_i3741" DrawAspect="Content" ObjectID="_1690487096" r:id="rId320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20" w14:anchorId="238D7042">
                            <v:shape id="_x0000_i3742" type="#_x0000_t75" style="width:12pt;height:15.75pt" o:ole="">
                              <v:imagedata r:id="rId3092" o:title=""/>
                            </v:shape>
                            <o:OLEObject Type="Embed" ProgID="Equation.DSMT4" ShapeID="_x0000_i3742" DrawAspect="Content" ObjectID="_1690487097" r:id="rId3204"/>
                          </w:object>
                        </w:r>
                      </w:p>
                      <w:p w14:paraId="2F7483D5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sin(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55" w:dyaOrig="240" w14:anchorId="041846A2">
                            <v:shape id="_x0000_i3743" type="#_x0000_t75" style="width:12.75pt;height:12pt" o:ole="">
                              <v:imagedata r:id="rId3058" o:title=""/>
                            </v:shape>
                            <o:OLEObject Type="Embed" ProgID="Equation.DSMT4" ShapeID="_x0000_i3743" DrawAspect="Content" ObjectID="_1690487098" r:id="rId320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15" w14:anchorId="325A603C">
                            <v:shape id="_x0000_i3744" type="#_x0000_t75" style="width:12pt;height:15.75pt" o:ole="">
                              <v:imagedata r:id="rId3092" o:title=""/>
                            </v:shape>
                            <o:OLEObject Type="Embed" ProgID="Equation.DSMT4" ShapeID="_x0000_i3744" DrawAspect="Content" ObjectID="_1690487099" r:id="rId320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sin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55" w:dyaOrig="240" w14:anchorId="502ABE27">
                            <v:shape id="_x0000_i3745" type="#_x0000_t75" style="width:12.75pt;height:12pt" o:ole="">
                              <v:imagedata r:id="rId3058" o:title=""/>
                            </v:shape>
                            <o:OLEObject Type="Embed" ProgID="Equation.DSMT4" ShapeID="_x0000_i3745" DrawAspect="Content" ObjectID="_1690487100" r:id="rId3207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cos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15" w14:anchorId="12CDCEA3">
                            <v:shape id="_x0000_i3746" type="#_x0000_t75" style="width:12pt;height:15.75pt" o:ole="">
                              <v:imagedata r:id="rId3092" o:title=""/>
                            </v:shape>
                            <o:OLEObject Type="Embed" ProgID="Equation.DSMT4" ShapeID="_x0000_i3746" DrawAspect="Content" ObjectID="_1690487101" r:id="rId3208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cos </w:t>
                        </w:r>
                        <w:r w:rsidRPr="006B59B7">
                          <w:rPr>
                            <w:rFonts w:ascii="Chu Van An" w:hAnsi="Chu Van An" w:cs="Chu Van An"/>
                            <w:bCs/>
                            <w:position w:val="-6"/>
                            <w:sz w:val="24"/>
                            <w:szCs w:val="24"/>
                            <w:lang w:val="pl-PL"/>
                          </w:rPr>
                          <w:object w:dxaOrig="255" w:dyaOrig="240" w14:anchorId="7C7D0F57">
                            <v:shape id="_x0000_i3747" type="#_x0000_t75" style="width:12.75pt;height:12pt" o:ole="">
                              <v:imagedata r:id="rId3058" o:title=""/>
                            </v:shape>
                            <o:OLEObject Type="Embed" ProgID="Equation.DSMT4" ShapeID="_x0000_i3747" DrawAspect="Content" ObjectID="_1690487102" r:id="rId3209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sin </w:t>
                        </w:r>
                        <w:r w:rsidRPr="006B59B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  <w:lang w:val="pl-PL"/>
                          </w:rPr>
                          <w:object w:dxaOrig="240" w:dyaOrig="315" w14:anchorId="64C26B6C">
                            <v:shape id="_x0000_i3748" type="#_x0000_t75" style="width:12pt;height:15.75pt" o:ole="">
                              <v:imagedata r:id="rId3092" o:title=""/>
                            </v:shape>
                            <o:OLEObject Type="Embed" ProgID="Equation.DSMT4" ShapeID="_x0000_i3748" DrawAspect="Content" ObjectID="_1690487103" r:id="rId3210"/>
                          </w:object>
                        </w:r>
                      </w:p>
                      <w:p w14:paraId="23F2431E" w14:textId="77777777" w:rsidR="001656AD" w:rsidRPr="006B59B7" w:rsidRDefault="001656AD" w:rsidP="00355346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before="60" w:after="60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tan(</w:t>
                        </w:r>
                        <w:r w:rsidRPr="00EB36C7">
                          <w:rPr>
                            <w:bCs/>
                            <w:position w:val="-6"/>
                            <w:lang w:val="pl-PL"/>
                          </w:rPr>
                          <w:object w:dxaOrig="260" w:dyaOrig="240" w14:anchorId="11A000F4">
                            <v:shape id="_x0000_i3749" type="#_x0000_t75" style="width:13.5pt;height:12pt" o:ole="">
                              <v:imagedata r:id="rId3136" o:title=""/>
                            </v:shape>
                            <o:OLEObject Type="Embed" ProgID="Equation.DSMT4" ShapeID="_x0000_i3749" DrawAspect="Content" ObjectID="_1690487104" r:id="rId3211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- </w:t>
                        </w:r>
                        <w:r w:rsidRPr="00EB36C7">
                          <w:rPr>
                            <w:position w:val="-10"/>
                            <w:lang w:val="pl-PL"/>
                          </w:rPr>
                          <w:object w:dxaOrig="240" w:dyaOrig="320" w14:anchorId="425147A3">
                            <v:shape id="_x0000_i3750" type="#_x0000_t75" style="width:12pt;height:15.75pt" o:ole="">
                              <v:imagedata r:id="rId3138" o:title=""/>
                            </v:shape>
                            <o:OLEObject Type="Embed" ProgID="Equation.DSMT4" ShapeID="_x0000_i3750" DrawAspect="Content" ObjectID="_1690487105" r:id="rId3212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</w:t>
                        </w:r>
                        <w:r w:rsidRPr="006B59B7">
                          <w:rPr>
                            <w:position w:val="-24"/>
                            <w:lang w:val="pl-PL"/>
                          </w:rPr>
                          <w:object w:dxaOrig="1455" w:dyaOrig="600" w14:anchorId="43361E7E">
                            <v:shape id="_x0000_i3751" type="#_x0000_t75" style="width:72.75pt;height:30pt" o:ole="">
                              <v:imagedata r:id="rId3140" o:title=""/>
                            </v:shape>
                            <o:OLEObject Type="Embed" ProgID="Equation.DSMT4" ShapeID="_x0000_i3751" DrawAspect="Content" ObjectID="_1690487106" r:id="rId3213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ab/>
                          <w:t>tan(</w:t>
                        </w:r>
                        <w:r w:rsidRPr="006C2FF0">
                          <w:rPr>
                            <w:bCs/>
                            <w:position w:val="-6"/>
                            <w:lang w:val="pl-PL"/>
                          </w:rPr>
                          <w:object w:dxaOrig="260" w:dyaOrig="240" w14:anchorId="0E3C9F4B">
                            <v:shape id="_x0000_i3752" type="#_x0000_t75" style="width:13.5pt;height:12pt" o:ole="">
                              <v:imagedata r:id="rId3142" o:title=""/>
                            </v:shape>
                            <o:OLEObject Type="Embed" ProgID="Equation.DSMT4" ShapeID="_x0000_i3752" DrawAspect="Content" ObjectID="_1690487107" r:id="rId3214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 + </w:t>
                        </w:r>
                        <w:r w:rsidRPr="00EB36C7">
                          <w:rPr>
                            <w:position w:val="-10"/>
                            <w:lang w:val="pl-PL"/>
                          </w:rPr>
                          <w:object w:dxaOrig="240" w:dyaOrig="320" w14:anchorId="46B7B9B7">
                            <v:shape id="_x0000_i3753" type="#_x0000_t75" style="width:12pt;height:15.75pt" o:ole="">
                              <v:imagedata r:id="rId3144" o:title=""/>
                            </v:shape>
                            <o:OLEObject Type="Embed" ProgID="Equation.DSMT4" ShapeID="_x0000_i3753" DrawAspect="Content" ObjectID="_1690487108" r:id="rId3215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 xml:space="preserve">) = </w:t>
                        </w:r>
                        <w:r w:rsidRPr="006B59B7">
                          <w:rPr>
                            <w:position w:val="-24"/>
                            <w:lang w:val="pl-PL"/>
                          </w:rPr>
                          <w:object w:dxaOrig="1455" w:dyaOrig="570" w14:anchorId="115C8789">
                            <v:shape id="_x0000_i3754" type="#_x0000_t75" style="width:72.75pt;height:28.5pt" o:ole="">
                              <v:imagedata r:id="rId3146" o:title=""/>
                            </v:shape>
                            <o:OLEObject Type="Embed" ProgID="Equation.DSMT4" ShapeID="_x0000_i3754" DrawAspect="Content" ObjectID="_1690487109" r:id="rId3216"/>
                          </w:object>
                        </w:r>
                        <w:r w:rsidRPr="006B59B7"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  <w:t>.</w:t>
                        </w: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005AD58" w14:textId="77777777" w:rsidR="001656AD" w:rsidRPr="006B59B7" w:rsidRDefault="001656AD" w:rsidP="001656AD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</w:p>
                      <w:p w14:paraId="14D7BB79" w14:textId="77777777" w:rsidR="001656AD" w:rsidRPr="006B59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33FD4C5" w14:textId="77777777" w:rsidR="001656AD" w:rsidRPr="006B59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D24BCE" w14:textId="77777777" w:rsidR="001656AD" w:rsidRPr="006B59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8B2E731" w14:textId="77777777" w:rsidR="001656AD" w:rsidRPr="006B59B7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6B59B7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78" o:spid="_x0000_s1366" style="position:absolute;left:-68;width:11893;height:3412" coordorigin="-68" coordsize="11893,3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YRb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">
                  <v:shape id="Rectangle: Folded Corner 251" o:spid="_x0000_s1367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68" type="#_x0000_t202" style="position:absolute;left:-68;width:11683;height:3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" filled="f" stroked="f">
                    <v:textbox>
                      <w:txbxContent>
                        <w:p w14:paraId="71C3BCC2" w14:textId="77777777" w:rsidR="001656AD" w:rsidRDefault="001656AD" w:rsidP="001656A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9E532F1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08E00632" w14:textId="77777777" w:rsidR="001656AD" w:rsidRPr="008C51C7" w:rsidRDefault="001656AD" w:rsidP="001656AD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04DC228" wp14:editId="021E4C15">
                <wp:extent cx="6443476" cy="2889850"/>
                <wp:effectExtent l="0" t="0" r="14605" b="25400"/>
                <wp:docPr id="28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889850"/>
                          <a:chOff x="-6836" y="-11"/>
                          <a:chExt cx="6443476" cy="4357875"/>
                        </a:xfrm>
                      </wpg:grpSpPr>
                      <wps:wsp>
                        <wps:cNvPr id="282" name="Rectangle: Diagonal Corners Rounded 249"/>
                        <wps:cNvSpPr/>
                        <wps:spPr>
                          <a:xfrm>
                            <a:off x="0" y="0"/>
                            <a:ext cx="6436640" cy="4357864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92E54FB" w14:textId="77777777" w:rsidR="001656AD" w:rsidRDefault="001656AD" w:rsidP="001656A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MS Mincho" w:eastAsia="MS Mincho" w:hAnsi="MS Mincho" w:cs="MS Mincho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117EFACD" w14:textId="77777777" w:rsidR="001656AD" w:rsidRPr="00F168B2" w:rsidRDefault="001656AD" w:rsidP="001656A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➍</w:t>
                              </w:r>
                              <w:r w:rsidRPr="00F168B2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FF"/>
                                  <w:sz w:val="24"/>
                                  <w:szCs w:val="24"/>
                                  <w:lang w:val="fr-FR"/>
                                </w:rPr>
                                <w:t>Một vài công thức cơ bản cần nhớ</w:t>
                              </w:r>
                            </w:p>
                            <w:p w14:paraId="4F68473D" w14:textId="77777777" w:rsidR="001656AD" w:rsidRPr="00294ABA" w:rsidRDefault="001656AD" w:rsidP="001656AD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70C0"/>
                                  <w:sz w:val="24"/>
                                  <w:szCs w:val="24"/>
                                  <w:lang w:val="pl-PL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pl-PL"/>
                                </w:rPr>
                                <w:t>Công thức nghiệm cơ bản:</w:t>
                              </w:r>
                            </w:p>
                            <w:p w14:paraId="6E81D4E9" w14:textId="77777777" w:rsidR="001656AD" w:rsidRPr="00F168B2" w:rsidRDefault="001656AD" w:rsidP="001656AD">
                              <w:p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1.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5085" w:dyaOrig="720" w14:anchorId="4DFE08C2">
                                  <v:shape id="_x0000_i3755" type="#_x0000_t75" style="width:254.25pt;height:36pt" o:ole="">
                                    <v:imagedata r:id="rId3217" o:title=""/>
                                  </v:shape>
                                  <o:OLEObject Type="Embed" ProgID="Equation.DSMT4" ShapeID="_x0000_i3755" DrawAspect="Content" ObjectID="_1690487110" r:id="rId3218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5D1E21D" w14:textId="77777777" w:rsidR="001656AD" w:rsidRPr="00F168B2" w:rsidRDefault="001656AD" w:rsidP="001656AD">
                              <w:p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2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position w:val="-36"/>
                                  <w:sz w:val="24"/>
                                  <w:szCs w:val="24"/>
                                </w:rPr>
                                <w:object w:dxaOrig="4665" w:dyaOrig="840" w14:anchorId="25A2CCD3">
                                  <v:shape id="_x0000_i3756" type="#_x0000_t75" style="width:234pt;height:42pt" o:ole="">
                                    <v:imagedata r:id="rId3219" o:title=""/>
                                  </v:shape>
                                  <o:OLEObject Type="Embed" ProgID="Equation.DSMT4" ShapeID="_x0000_i3756" DrawAspect="Content" ObjectID="_1690487111" r:id="rId3220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FDC2290" w14:textId="77777777" w:rsidR="001656AD" w:rsidRPr="00F168B2" w:rsidRDefault="001656AD" w:rsidP="001656AD">
                              <w:pPr>
                                <w:ind w:left="426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3.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position w:val="-10"/>
                                  <w:sz w:val="24"/>
                                  <w:szCs w:val="24"/>
                                </w:rPr>
                                <w:object w:dxaOrig="4455" w:dyaOrig="315" w14:anchorId="71988607">
                                  <v:shape id="_x0000_i3757" type="#_x0000_t75" style="width:222.75pt;height:15.75pt" o:ole="">
                                    <v:imagedata r:id="rId3221" o:title=""/>
                                  </v:shape>
                                  <o:OLEObject Type="Embed" ProgID="Equation.DSMT4" ShapeID="_x0000_i3757" DrawAspect="Content" ObjectID="_1690487112" r:id="rId3222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B26D8B7" w14:textId="77777777" w:rsidR="001656AD" w:rsidRPr="00F168B2" w:rsidRDefault="001656AD" w:rsidP="001656AD">
                              <w:p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4. </w: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4455" w:dyaOrig="315" w14:anchorId="035AB069">
                                  <v:shape id="_x0000_i3758" type="#_x0000_t75" style="width:222.75pt;height:15.75pt" o:ole="">
                                    <v:imagedata r:id="rId3223" o:title=""/>
                                  </v:shape>
                                  <o:OLEObject Type="Embed" ProgID="Equation.DSMT4" ShapeID="_x0000_i3758" DrawAspect="Content" ObjectID="_1690487113" r:id="rId3224"/>
                                </w:object>
                              </w:r>
                              <w:r w:rsidRPr="00F168B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C549542" w14:textId="77777777" w:rsidR="001656AD" w:rsidRPr="00F168B2" w:rsidRDefault="001656AD" w:rsidP="001656AD">
                              <w:pPr>
                                <w:ind w:left="3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l-PL"/>
                                </w:rPr>
                              </w:pPr>
                            </w:p>
                            <w:p w14:paraId="13EEE856" w14:textId="77777777" w:rsidR="001656AD" w:rsidRPr="00F168B2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53D92C" w14:textId="77777777" w:rsidR="001656AD" w:rsidRPr="00F168B2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BF5416" w14:textId="77777777" w:rsidR="001656AD" w:rsidRPr="00F168B2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D09A76E" w14:textId="77777777" w:rsidR="001656AD" w:rsidRPr="00F168B2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68B2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83" name="Group 283"/>
                        <wpg:cNvGrpSpPr/>
                        <wpg:grpSpPr>
                          <a:xfrm>
                            <a:off x="-6836" y="-11"/>
                            <a:ext cx="1189359" cy="507333"/>
                            <a:chOff x="-6836" y="-11"/>
                            <a:chExt cx="1189359" cy="507333"/>
                          </a:xfrm>
                        </wpg:grpSpPr>
                        <wps:wsp>
                          <wps:cNvPr id="284" name="Rectangle: Folded Corner 251"/>
                          <wps:cNvSpPr/>
                          <wps:spPr>
                            <a:xfrm>
                              <a:off x="13530" y="10413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85" name="TextBox 5"/>
                          <wps:cNvSpPr txBox="1"/>
                          <wps:spPr>
                            <a:xfrm>
                              <a:off x="-6836" y="-11"/>
                              <a:ext cx="1168400" cy="50733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AEAE9C3" w14:textId="77777777" w:rsidR="001656AD" w:rsidRDefault="001656AD" w:rsidP="001656A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④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04DC228" id="_x0000_s1369" style="width:507.35pt;height:227.55pt;mso-position-horizontal-relative:char;mso-position-vertical-relative:line" coordorigin="-68" coordsize="64434,435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">
                <v:shape id="Rectangle: Diagonal Corners Rounded 249" o:spid="_x0000_s1370" style="position:absolute;width:64366;height:43578;visibility:visible;mso-wrap-style:square;v-text-anchor:middle" coordsize="6436640,43578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" adj="-11796480,,5400" path="m41269,l6182794,v140195,,253846,113651,253846,253846l6436640,4316595v,22792,-18477,41269,-41269,41269l253846,4357864c113651,4357864,,4244213,,4104018l,41269c,18477,18477,,41269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41269,0;6182794,0;6436640,253846;6436640,4316595;6395371,4357864;253846,4357864;0,4104018;0,41269;41269,0" o:connectangles="0,0,0,0,0,0,0,0,0" textboxrect="0,0,6436640,4357864"/>
                  <v:textbox>
                    <w:txbxContent>
                      <w:p w14:paraId="492E54FB" w14:textId="77777777" w:rsidR="001656AD" w:rsidRDefault="001656AD" w:rsidP="001656A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MS Mincho" w:eastAsia="MS Mincho" w:hAnsi="MS Mincho" w:cs="MS Mincho"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117EFACD" w14:textId="77777777" w:rsidR="001656AD" w:rsidRPr="00F168B2" w:rsidRDefault="001656AD" w:rsidP="001656A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➍</w:t>
                        </w:r>
                        <w:r w:rsidRPr="00F168B2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color w:val="0000FF"/>
                            <w:sz w:val="24"/>
                            <w:szCs w:val="24"/>
                            <w:lang w:val="fr-FR"/>
                          </w:rPr>
                          <w:t>Một vài công thức cơ bản cần nhớ</w:t>
                        </w:r>
                      </w:p>
                      <w:p w14:paraId="4F68473D" w14:textId="77777777" w:rsidR="001656AD" w:rsidRPr="00294ABA" w:rsidRDefault="001656AD" w:rsidP="001656AD">
                        <w:pPr>
                          <w:rPr>
                            <w:rFonts w:ascii="Chu Van An" w:hAnsi="Chu Van An" w:cs="Chu Van An"/>
                            <w:b/>
                            <w:color w:val="0070C0"/>
                            <w:sz w:val="24"/>
                            <w:szCs w:val="24"/>
                            <w:lang w:val="pl-PL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</w:rPr>
                          <w:sym w:font="Wingdings" w:char="F0B2"/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5437CF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  <w:lang w:val="pl-PL"/>
                          </w:rPr>
                          <w:t>Công thức nghiệm cơ bản:</w:t>
                        </w:r>
                      </w:p>
                      <w:p w14:paraId="6E81D4E9" w14:textId="77777777" w:rsidR="001656AD" w:rsidRPr="00F168B2" w:rsidRDefault="001656AD" w:rsidP="001656AD">
                        <w:pPr>
                          <w:ind w:left="426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1.</w:t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F168B2">
                          <w:rPr>
                            <w:rFonts w:ascii="Chu Van An" w:hAnsi="Chu Van An" w:cs="Chu Van An"/>
                            <w:position w:val="-30"/>
                            <w:sz w:val="24"/>
                            <w:szCs w:val="24"/>
                          </w:rPr>
                          <w:object w:dxaOrig="5085" w:dyaOrig="720" w14:anchorId="4DFE08C2">
                            <v:shape id="_x0000_i3755" type="#_x0000_t75" style="width:254.25pt;height:36pt" o:ole="">
                              <v:imagedata r:id="rId3217" o:title=""/>
                            </v:shape>
                            <o:OLEObject Type="Embed" ProgID="Equation.DSMT4" ShapeID="_x0000_i3755" DrawAspect="Content" ObjectID="_1690487110" r:id="rId3225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5D1E21D" w14:textId="77777777" w:rsidR="001656AD" w:rsidRPr="00F168B2" w:rsidRDefault="001656AD" w:rsidP="001656AD">
                        <w:pPr>
                          <w:ind w:left="426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2</w:t>
                        </w:r>
                        <w:r w:rsidRPr="00F168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  <w:r w:rsidRPr="00F168B2">
                          <w:rPr>
                            <w:rFonts w:ascii="Chu Van An" w:hAnsi="Chu Van An" w:cs="Chu Van An"/>
                            <w:position w:val="-36"/>
                            <w:sz w:val="24"/>
                            <w:szCs w:val="24"/>
                          </w:rPr>
                          <w:object w:dxaOrig="4665" w:dyaOrig="840" w14:anchorId="25A2CCD3">
                            <v:shape id="_x0000_i3756" type="#_x0000_t75" style="width:234pt;height:42pt" o:ole="">
                              <v:imagedata r:id="rId3219" o:title=""/>
                            </v:shape>
                            <o:OLEObject Type="Embed" ProgID="Equation.DSMT4" ShapeID="_x0000_i3756" DrawAspect="Content" ObjectID="_1690487111" r:id="rId3226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FDC2290" w14:textId="77777777" w:rsidR="001656AD" w:rsidRPr="00F168B2" w:rsidRDefault="001656AD" w:rsidP="001656AD">
                        <w:pPr>
                          <w:ind w:left="426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Cs/>
                            <w:color w:val="0000CC"/>
                            <w:sz w:val="24"/>
                            <w:szCs w:val="24"/>
                          </w:rPr>
                          <w:t>3.</w:t>
                        </w:r>
                        <w:r w:rsidRPr="00F168B2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  <w:t xml:space="preserve"> </w:t>
                        </w:r>
                        <w:r w:rsidRPr="00F168B2">
                          <w:rPr>
                            <w:rFonts w:ascii="Chu Van An" w:hAnsi="Chu Van An" w:cs="Chu Van An"/>
                            <w:bCs/>
                            <w:position w:val="-10"/>
                            <w:sz w:val="24"/>
                            <w:szCs w:val="24"/>
                          </w:rPr>
                          <w:object w:dxaOrig="4455" w:dyaOrig="315" w14:anchorId="71988607">
                            <v:shape id="_x0000_i3757" type="#_x0000_t75" style="width:222.75pt;height:15.75pt" o:ole="">
                              <v:imagedata r:id="rId3221" o:title=""/>
                            </v:shape>
                            <o:OLEObject Type="Embed" ProgID="Equation.DSMT4" ShapeID="_x0000_i3757" DrawAspect="Content" ObjectID="_1690487112" r:id="rId3227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  <w:t>.</w:t>
                        </w:r>
                      </w:p>
                      <w:p w14:paraId="1B26D8B7" w14:textId="77777777" w:rsidR="001656AD" w:rsidRPr="00F168B2" w:rsidRDefault="001656AD" w:rsidP="001656AD">
                        <w:pPr>
                          <w:ind w:left="426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4. </w:t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position w:val="-10"/>
                            <w:sz w:val="24"/>
                            <w:szCs w:val="24"/>
                          </w:rPr>
                          <w:object w:dxaOrig="4455" w:dyaOrig="315" w14:anchorId="035AB069">
                            <v:shape id="_x0000_i3758" type="#_x0000_t75" style="width:222.75pt;height:15.75pt" o:ole="">
                              <v:imagedata r:id="rId3223" o:title=""/>
                            </v:shape>
                            <o:OLEObject Type="Embed" ProgID="Equation.DSMT4" ShapeID="_x0000_i3758" DrawAspect="Content" ObjectID="_1690487113" r:id="rId3228"/>
                          </w:object>
                        </w:r>
                        <w:r w:rsidRPr="00F168B2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</w:p>
                      <w:p w14:paraId="3C549542" w14:textId="77777777" w:rsidR="001656AD" w:rsidRPr="00F168B2" w:rsidRDefault="001656AD" w:rsidP="001656AD">
                        <w:pPr>
                          <w:ind w:left="34"/>
                          <w:rPr>
                            <w:rFonts w:ascii="Chu Van An" w:hAnsi="Chu Van An" w:cs="Chu Van An"/>
                            <w:sz w:val="24"/>
                            <w:szCs w:val="24"/>
                            <w:lang w:val="pl-PL"/>
                          </w:rPr>
                        </w:pPr>
                      </w:p>
                      <w:p w14:paraId="13EEE856" w14:textId="77777777" w:rsidR="001656AD" w:rsidRPr="00F168B2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53D92C" w14:textId="77777777" w:rsidR="001656AD" w:rsidRPr="00F168B2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BF5416" w14:textId="77777777" w:rsidR="001656AD" w:rsidRPr="00F168B2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D09A76E" w14:textId="77777777" w:rsidR="001656AD" w:rsidRPr="00F168B2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F168B2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83" o:spid="_x0000_s1371" style="position:absolute;left:-68;width:11893;height:5073" coordorigin="-68" coordsize="11893,50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GYN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SJTzOhCMgN78AAAD//wMAUEsBAi0AFAAGAAgAAAAhANvh9svuAAAAhQEAABMAAAAAAAAA&#10;AAAAAAAAAAAAAFtDb250ZW50X1R5cGVzXS54bWxQSwECLQAUAAYACAAAACEAWvQsW78AAAAVAQAA&#10;CwAAAAAAAAAAAAAAAAAfAQAAX3JlbHMvLnJlbHNQSwECLQAUAAYACAAAACEADeBmDcYAAADcAAAA&#10;DwAAAAAAAAAAAAAAAAAHAgAAZHJzL2Rvd25yZXYueG1sUEsFBgAAAAADAAMAtwAAAPoCAAAAAA==&#10;">
                  <v:shape id="Rectangle: Folded Corner 251" o:spid="_x0000_s1372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73" type="#_x0000_t202" style="position:absolute;left:-68;width:11683;height:5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d5e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YpXA75l4BGT2AwAA//8DAFBLAQItABQABgAIAAAAIQDb4fbL7gAAAIUBAAATAAAAAAAAAAAA&#10;AAAAAAAAAABbQ29udGVudF9UeXBlc10ueG1sUEsBAi0AFAAGAAgAAAAhAFr0LFu/AAAAFQEAAAsA&#10;AAAAAAAAAAAAAAAAHwEAAF9yZWxzLy5yZWxzUEsBAi0AFAAGAAgAAAAhAErR3l7EAAAA3AAAAA8A&#10;AAAAAAAAAAAAAAAABwIAAGRycy9kb3ducmV2LnhtbFBLBQYAAAAAAwADALcAAAD4AgAAAAA=&#10;" filled="f" stroked="f">
                    <v:textbox>
                      <w:txbxContent>
                        <w:p w14:paraId="2AEAE9C3" w14:textId="77777777" w:rsidR="001656AD" w:rsidRDefault="001656AD" w:rsidP="001656A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④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55A59F3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F59630C" wp14:editId="03399DA8">
                <wp:extent cx="3325091" cy="482750"/>
                <wp:effectExtent l="0" t="0" r="85090" b="50800"/>
                <wp:docPr id="286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482750"/>
                          <a:chOff x="0" y="0"/>
                          <a:chExt cx="3325091" cy="504563"/>
                        </a:xfrm>
                      </wpg:grpSpPr>
                      <wpg:grpSp>
                        <wpg:cNvPr id="287" name="Group 287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88" name="Group 288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89" name="Group 289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90" name="Rectangle: Single Corner Snipped 290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91" name="Group 291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92" name="Group 292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93" name="Arrow: Chevron 293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E1E9091" w14:textId="77777777" w:rsidR="001656AD" w:rsidRPr="00531501" w:rsidRDefault="001656AD" w:rsidP="001656AD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94" name="Group 294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95" name="Freeform: Shape 295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E1457D7" w14:textId="77777777" w:rsidR="001656AD" w:rsidRDefault="001656AD" w:rsidP="001656A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97" name="Group 29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98" name="Freeform: Shape 29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99" name="Flowchart: Terminator 29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00" name="Flowchart: Direct Access Storage 30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301" name="Flowchart: Preparation 30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302" name="Group 30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303" name="Freeform: Shape 30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30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9041228" w14:textId="77777777" w:rsidR="001656AD" w:rsidRDefault="001656AD" w:rsidP="001656AD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59630C" id="_x0000_s1374" style="width:261.8pt;height:38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">
                <v:group id="Group 287" o:spid="_x0000_s1375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2AOxQAAANw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">
                  <v:group id="Group 288" o:spid="_x0000_s137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PR8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">
                    <v:group id="Group 289" o:spid="_x0000_s1377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FHn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">
                      <v:shape id="Rectangle: Single Corner Snipped 290" o:spid="_x0000_s1378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91" o:spid="_x0000_s1379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8s8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2kMzzPhCMjFAwAA//8DAFBLAQItABQABgAIAAAAIQDb4fbL7gAAAIUBAAATAAAAAAAAAAAA&#10;AAAAAAAAAABbQ29udGVudF9UeXBlc10ueG1sUEsBAi0AFAAGAAgAAAAhAFr0LFu/AAAAFQEAAAsA&#10;AAAAAAAAAAAAAAAAHwEAAF9yZWxzLy5yZWxzUEsBAi0AFAAGAAgAAAAhABenyzzEAAAA3AAAAA8A&#10;AAAAAAAAAAAAAAAABwIAAGRycy9kb3ducmV2LnhtbFBLBQYAAAAAAwADALcAAAD4AgAAAAA=&#10;">
                        <v:group id="Group 292" o:spid="_x0000_s1380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VVL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">
                          <v:shape id="Arrow: Chevron 293" o:spid="_x0000_s1381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E1E9091" w14:textId="77777777" w:rsidR="001656AD" w:rsidRPr="00531501" w:rsidRDefault="001656AD" w:rsidP="001656AD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94" o:spid="_x0000_s1382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Gik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">
                            <v:shape id="Freeform: Shape 295" o:spid="_x0000_s1383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84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2tb0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+TKB65l4BGT2DwAA//8DAFBLAQItABQABgAIAAAAIQDb4fbL7gAAAIUBAAATAAAAAAAAAAAA&#10;AAAAAAAAAABbQ29udGVudF9UeXBlc10ueG1sUEsBAi0AFAAGAAgAAAAhAFr0LFu/AAAAFQEAAAsA&#10;AAAAAAAAAAAAAAAAHwEAAF9yZWxzLy5yZWxzUEsBAi0AFAAGAAgAAAAhAD/a1vTEAAAA3AAAAA8A&#10;AAAAAAAAAAAAAAAABwIAAGRycy9kb3ducmV2LnhtbFBLBQYAAAAAAwADALcAAAD4AgAAAAA=&#10;" filled="f" stroked="f">
                              <v:textbox>
                                <w:txbxContent>
                                  <w:p w14:paraId="4E1457D7" w14:textId="77777777" w:rsidR="001656AD" w:rsidRDefault="001656AD" w:rsidP="001656A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97" o:spid="_x0000_s1385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bT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7HJ5nwhGQ6z8AAAD//wMAUEsBAi0AFAAGAAgAAAAhANvh9svuAAAAhQEAABMAAAAAAAAA&#10;AAAAAAAAAAAAAFtDb250ZW50X1R5cGVzXS54bWxQSwECLQAUAAYACAAAACEAWvQsW78AAAAVAQAA&#10;CwAAAAAAAAAAAAAAAAAfAQAAX3JlbHMvLnJlbHNQSwECLQAUAAYACAAAACEA9wL208YAAADcAAAA&#10;DwAAAAAAAAAAAAAAAAAHAgAAZHJzL2Rvd25yZXYueG1sUEsFBgAAAAADAAMAtwAAAPoCAAAAAA==&#10;">
                          <v:shape id="Freeform: Shape 298" o:spid="_x0000_s1386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99" o:spid="_x0000_s1387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300" o:spid="_x0000_s1388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301" o:spid="_x0000_s1389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302" o:spid="_x0000_s1390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s9R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fN4Bo8z4QjI9S8AAAD//wMAUEsBAi0AFAAGAAgAAAAhANvh9svuAAAAhQEAABMAAAAAAAAA&#10;AAAAAAAAAAAAAFtDb250ZW50X1R5cGVzXS54bWxQSwECLQAUAAYACAAAACEAWvQsW78AAAAVAQAA&#10;CwAAAAAAAAAAAAAAAAAfAQAAX3JlbHMvLnJlbHNQSwECLQAUAAYACAAAACEAeZ7PUcYAAADcAAAA&#10;DwAAAAAAAAAAAAAAAAAHAgAAZHJzL2Rvd25yZXYueG1sUEsFBgAAAAADAAMAtwAAAPoCAAAAAA==&#10;">
                  <v:shape id="Freeform: Shape 303" o:spid="_x0000_s1391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392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" filled="f" stroked="f">
                    <v:textbox>
                      <w:txbxContent>
                        <w:p w14:paraId="69041228" w14:textId="77777777" w:rsidR="001656AD" w:rsidRDefault="001656AD" w:rsidP="001656AD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6397214" w14:textId="77777777" w:rsidR="001656AD" w:rsidRPr="008C51C7" w:rsidRDefault="001656AD" w:rsidP="001656AD">
      <w:pPr>
        <w:spacing w:line="240" w:lineRule="auto"/>
        <w:ind w:left="142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461D56D" wp14:editId="4845948F">
                <wp:extent cx="6579068" cy="1656272"/>
                <wp:effectExtent l="0" t="19050" r="12700" b="20320"/>
                <wp:docPr id="30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656272"/>
                          <a:chOff x="19743" y="0"/>
                          <a:chExt cx="6579068" cy="1627606"/>
                        </a:xfrm>
                      </wpg:grpSpPr>
                      <wps:wsp>
                        <wps:cNvPr id="30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087"/>
                            <a:ext cx="6579068" cy="137951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AC3238" w14:textId="77777777" w:rsidR="001656AD" w:rsidRPr="005437CF" w:rsidRDefault="001656AD" w:rsidP="001656AD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400F6D6E" w14:textId="77777777" w:rsidR="001656AD" w:rsidRPr="006C2FF0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C2FF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2AE5DBB2" w14:textId="77777777" w:rsidR="001656AD" w:rsidRPr="005437CF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Vận dụng các công thức đạo hàm bốn hàm số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20" w14:anchorId="2598AD79">
                                  <v:shape id="_x0000_i3759" type="#_x0000_t75" style="width:45pt;height:15.75pt" o:ole="">
                                    <v:imagedata r:id="rId3229" o:title=""/>
                                  </v:shape>
                                  <o:OLEObject Type="Embed" ProgID="Equation.DSMT4" ShapeID="_x0000_i3759" DrawAspect="Content" ObjectID="_1690487114" r:id="rId3230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260" w14:anchorId="6D43B6D3">
                                  <v:shape id="_x0000_i3760" type="#_x0000_t75" style="width:47.25pt;height:12.75pt" o:ole="">
                                    <v:imagedata r:id="rId3231" o:title=""/>
                                  </v:shape>
                                  <o:OLEObject Type="Embed" ProgID="Equation.DSMT4" ShapeID="_x0000_i3760" DrawAspect="Content" ObjectID="_1690487115" r:id="rId3232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300" w14:anchorId="59C99B83">
                                  <v:shape id="_x0000_i3761" type="#_x0000_t75" style="width:47.25pt;height:15pt" o:ole="">
                                    <v:imagedata r:id="rId3233" o:title=""/>
                                  </v:shape>
                                  <o:OLEObject Type="Embed" ProgID="Equation.DSMT4" ShapeID="_x0000_i3761" DrawAspect="Content" ObjectID="_1690487116" r:id="rId3234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00" w14:anchorId="265FC8EF">
                                  <v:shape id="_x0000_i3762" type="#_x0000_t75" style="width:45pt;height:15pt" o:ole="">
                                    <v:imagedata r:id="rId3235" o:title=""/>
                                  </v:shape>
                                  <o:OLEObject Type="Embed" ProgID="Equation.DSMT4" ShapeID="_x0000_i3762" DrawAspect="Content" ObjectID="_1690487117" r:id="rId3236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 và hàm hợp của nó.</w:t>
                              </w:r>
                            </w:p>
                            <w:p w14:paraId="4F2A011F" w14:textId="77777777" w:rsidR="001656AD" w:rsidRPr="005437CF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Vận dụng phối hợp các quy tắc đạo hàm của tổng, hiệu, tích, thương và hàm số hợp</w:t>
                              </w:r>
                            </w:p>
                            <w:p w14:paraId="1979EAB7" w14:textId="77777777" w:rsidR="001656AD" w:rsidRPr="005437CF" w:rsidRDefault="001656AD" w:rsidP="001656AD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307" name="Group 307"/>
                        <wpg:cNvGrpSpPr/>
                        <wpg:grpSpPr>
                          <a:xfrm>
                            <a:off x="150812" y="0"/>
                            <a:ext cx="5890803" cy="571533"/>
                            <a:chOff x="150812" y="0"/>
                            <a:chExt cx="5891154" cy="571533"/>
                          </a:xfrm>
                        </wpg:grpSpPr>
                        <wpg:grpSp>
                          <wpg:cNvPr id="308" name="Group 308"/>
                          <wpg:cNvGrpSpPr/>
                          <wpg:grpSpPr>
                            <a:xfrm>
                              <a:off x="150812" y="0"/>
                              <a:ext cx="5891154" cy="485775"/>
                              <a:chOff x="150812" y="0"/>
                              <a:chExt cx="5891154" cy="485775"/>
                            </a:xfrm>
                          </wpg:grpSpPr>
                          <wpg:grpSp>
                            <wpg:cNvPr id="309" name="Group 309"/>
                            <wpg:cNvGrpSpPr/>
                            <wpg:grpSpPr>
                              <a:xfrm>
                                <a:off x="184096" y="0"/>
                                <a:ext cx="5857870" cy="485775"/>
                                <a:chOff x="184096" y="0"/>
                                <a:chExt cx="5857870" cy="485775"/>
                              </a:xfrm>
                            </wpg:grpSpPr>
                            <wps:wsp>
                              <wps:cNvPr id="310" name="Rectangle: Single Corner Snipped 310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311" name="Group 311"/>
                              <wpg:cNvGrpSpPr/>
                              <wpg:grpSpPr>
                                <a:xfrm>
                                  <a:off x="1502180" y="0"/>
                                  <a:ext cx="4539786" cy="485775"/>
                                  <a:chOff x="1502180" y="0"/>
                                  <a:chExt cx="4539786" cy="485775"/>
                                </a:xfrm>
                              </wpg:grpSpPr>
                              <wpg:grpSp>
                                <wpg:cNvPr id="312" name="Group 312"/>
                                <wpg:cNvGrpSpPr/>
                                <wpg:grpSpPr>
                                  <a:xfrm>
                                    <a:off x="1611601" y="104357"/>
                                    <a:ext cx="4430365" cy="369570"/>
                                    <a:chOff x="1611601" y="104357"/>
                                    <a:chExt cx="4430365" cy="369570"/>
                                  </a:xfrm>
                                </wpg:grpSpPr>
                                <wps:wsp>
                                  <wps:cNvPr id="313" name="Arrow: Chevron 313"/>
                                  <wps:cNvSpPr/>
                                  <wps:spPr>
                                    <a:xfrm>
                                      <a:off x="1761172" y="105120"/>
                                      <a:ext cx="4280794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0A37F9" w14:textId="77777777" w:rsidR="001656AD" w:rsidRPr="00F168B2" w:rsidRDefault="001656AD" w:rsidP="001656A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168B2">
                                          <w:rPr>
                                            <w:rFonts w:ascii="Chu Van An" w:hAnsi="Chu Van An" w:cs="Chu Van An"/>
                                            <w:b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Tính đạo hàm các hàm số có chứa hàm số lượng giác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314" name="Group 314"/>
                                  <wpg:cNvGrpSpPr/>
                                  <wpg:grpSpPr>
                                    <a:xfrm>
                                      <a:off x="1611601" y="104357"/>
                                      <a:ext cx="259671" cy="369570"/>
                                      <a:chOff x="1611601" y="104357"/>
                                      <a:chExt cx="259671" cy="369570"/>
                                    </a:xfrm>
                                  </wpg:grpSpPr>
                                  <wps:wsp>
                                    <wps:cNvPr id="315" name="Freeform: Shape 31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316" name="TextBox 36"/>
                                    <wps:cNvSpPr txBox="1"/>
                                    <wps:spPr>
                                      <a:xfrm>
                                        <a:off x="1611601" y="104357"/>
                                        <a:ext cx="25954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12382E2" w14:textId="77777777" w:rsidR="001656AD" w:rsidRDefault="001656AD" w:rsidP="001656A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17" name="Group 31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8" name="Freeform: Shape 31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19" name="Flowchart: Terminator 31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92" name="Flowchart: Direct Access Storage 212457299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993" name="Group 212457299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94" name="Flowchart: Preparation 212457299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99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DDF04E7" w14:textId="77777777" w:rsidR="001656AD" w:rsidRDefault="001656AD" w:rsidP="001656A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461D56D" id="_x0000_s1393" style="width:518.05pt;height:130.4pt;mso-position-horizontal-relative:char;mso-position-vertical-relative:line" coordorigin="197" coordsize="65790,162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">
                <v:shape id="Rectangle: Diagonal Corners Rounded 1" o:spid="_x0000_s1394" style="position:absolute;left:197;top:2480;width:65791;height:1379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99187;6579068,1366455;6564221,1379519;112727,1379519;0,1280332;0,13064;14847,0" o:connectangles="0,0,0,0,0,0,0,0,0" textboxrect="0,0,6435090,1533525"/>
                  <v:textbox>
                    <w:txbxContent>
                      <w:p w14:paraId="43AC3238" w14:textId="77777777" w:rsidR="001656AD" w:rsidRPr="005437CF" w:rsidRDefault="001656AD" w:rsidP="001656AD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400F6D6E" w14:textId="77777777" w:rsidR="001656AD" w:rsidRPr="006C2FF0" w:rsidRDefault="001656AD" w:rsidP="00355346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ind w:left="284"/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C2FF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2AE5DBB2" w14:textId="77777777" w:rsidR="001656AD" w:rsidRPr="005437CF" w:rsidRDefault="001656AD" w:rsidP="00355346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Vận dụng các công thức đạo hàm bốn hàm số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20" w14:anchorId="2598AD79">
                            <v:shape id="_x0000_i3759" type="#_x0000_t75" style="width:45pt;height:15.75pt" o:ole="">
                              <v:imagedata r:id="rId3229" o:title=""/>
                            </v:shape>
                            <o:OLEObject Type="Embed" ProgID="Equation.DSMT4" ShapeID="_x0000_i3759" DrawAspect="Content" ObjectID="_1690487114" r:id="rId3237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260" w14:anchorId="6D43B6D3">
                            <v:shape id="_x0000_i3760" type="#_x0000_t75" style="width:47.25pt;height:12.75pt" o:ole="">
                              <v:imagedata r:id="rId3231" o:title=""/>
                            </v:shape>
                            <o:OLEObject Type="Embed" ProgID="Equation.DSMT4" ShapeID="_x0000_i3760" DrawAspect="Content" ObjectID="_1690487115" r:id="rId3238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300" w14:anchorId="59C99B83">
                            <v:shape id="_x0000_i3761" type="#_x0000_t75" style="width:47.25pt;height:15pt" o:ole="">
                              <v:imagedata r:id="rId3233" o:title=""/>
                            </v:shape>
                            <o:OLEObject Type="Embed" ProgID="Equation.DSMT4" ShapeID="_x0000_i3761" DrawAspect="Content" ObjectID="_1690487116" r:id="rId3239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00" w14:anchorId="265FC8EF">
                            <v:shape id="_x0000_i3762" type="#_x0000_t75" style="width:45pt;height:15pt" o:ole="">
                              <v:imagedata r:id="rId3235" o:title=""/>
                            </v:shape>
                            <o:OLEObject Type="Embed" ProgID="Equation.DSMT4" ShapeID="_x0000_i3762" DrawAspect="Content" ObjectID="_1690487117" r:id="rId3240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 và hàm hợp của nó.</w:t>
                        </w:r>
                      </w:p>
                      <w:p w14:paraId="4F2A011F" w14:textId="77777777" w:rsidR="001656AD" w:rsidRPr="005437CF" w:rsidRDefault="001656AD" w:rsidP="00355346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>Vận dụng phối hợp các quy tắc đạo hàm của tổng, hiệu, tích, thương và hàm số hợp</w:t>
                        </w:r>
                      </w:p>
                      <w:p w14:paraId="1979EAB7" w14:textId="77777777" w:rsidR="001656AD" w:rsidRPr="005437CF" w:rsidRDefault="001656AD" w:rsidP="001656AD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</w:t>
                        </w:r>
                      </w:p>
                    </w:txbxContent>
                  </v:textbox>
                </v:shape>
                <v:group id="Group 307" o:spid="_x0000_s1395" style="position:absolute;left:1508;width:58908;height:5715" coordorigin="1508" coordsize="5891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WzJ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">
                  <v:group id="Group 308" o:spid="_x0000_s1396" style="position:absolute;left:1508;width:58911;height:4857" coordorigin="1508" coordsize="5891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vi7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">
                    <v:group id="Group 309" o:spid="_x0000_s1397" style="position:absolute;left:1840;width:58579;height:4857" coordorigin="1840" coordsize="5857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      <v:shape id="Rectangle: Single Corner Snipped 310" o:spid="_x0000_s1398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" path="m,l4061971,r223777,223777l4285748,447554,,447554,,xe" fillcolor="#efddf6 [663]" stroked="f" strokeweight="1.25pt">
                        <v:fill r:id="rId83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311" o:spid="_x0000_s1399" style="position:absolute;left:15021;width:45398;height:4857" coordorigin="15021" coordsize="4539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cf7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gFrzPxCMjFEwAA//8DAFBLAQItABQABgAIAAAAIQDb4fbL7gAAAIUBAAATAAAAAAAAAAAA&#10;AAAAAAAAAABbQ29udGVudF9UeXBlc10ueG1sUEsBAi0AFAAGAAgAAAAhAFr0LFu/AAAAFQEAAAsA&#10;AAAAAAAAAAAAAAAAHwEAAF9yZWxzLy5yZWxzUEsBAi0AFAAGAAgAAAAhAAyVx/vEAAAA3AAAAA8A&#10;AAAAAAAAAAAAAAAABwIAAGRycy9kb3ducmV2LnhtbFBLBQYAAAAAAwADALcAAAD4AgAAAAA=&#10;">
                        <v:group id="Group 312" o:spid="_x0000_s1400" style="position:absolute;left:16116;top:1043;width:44303;height:3696" coordorigin="16116,1043" coordsize="4430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mM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NJ7A+0w4AnL5CwAA//8DAFBLAQItABQABgAIAAAAIQDb4fbL7gAAAIUBAAATAAAAAAAAAAAA&#10;AAAAAAAAAABbQ29udGVudF9UeXBlc10ueG1sUEsBAi0AFAAGAAgAAAAhAFr0LFu/AAAAFQEAAAsA&#10;AAAAAAAAAAAAAAAAHwEAAF9yZWxzLy5yZWxzUEsBAi0AFAAGAAgAAAAhAPxHWYzEAAAA3AAAAA8A&#10;AAAAAAAAAAAAAAAABwIAAGRycy9kb3ducmV2LnhtbFBLBQYAAAAAAwADALcAAAD4AgAAAAA=&#10;">
                          <v:shape id="Arrow: Chevron 313" o:spid="_x0000_s1401" type="#_x0000_t55" style="position:absolute;left:17611;top:1051;width:4280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" adj="2130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0A37F9" w14:textId="77777777" w:rsidR="001656AD" w:rsidRPr="00F168B2" w:rsidRDefault="001656AD" w:rsidP="001656A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F168B2">
                                    <w:rPr>
                                      <w:rFonts w:ascii="Chu Van An" w:hAnsi="Chu Van An" w:cs="Chu Van An"/>
                                      <w:b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Tính đạo hàm các hàm số có chứa hàm số lượng giác</w:t>
                                  </w:r>
                                </w:p>
                              </w:txbxContent>
                            </v:textbox>
                          </v:shape>
                          <v:group id="Group 314" o:spid="_x0000_s1402" style="position:absolute;left:16116;top:1043;width:2596;height:3696" coordorigin="16116,1043" coordsize="259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mRj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GavMDtTDgCcnkFAAD//wMAUEsBAi0AFAAGAAgAAAAhANvh9svuAAAAhQEAABMAAAAAAAAA&#10;AAAAAAAAAAAAAFtDb250ZW50X1R5cGVzXS54bWxQSwECLQAUAAYACAAAACEAWvQsW78AAAAVAQAA&#10;CwAAAAAAAAAAAAAAAAAfAQAAX3JlbHMvLnJlbHNQSwECLQAUAAYACAAAACEAHOJkY8YAAADcAAAA&#10;DwAAAAAAAAAAAAAAAAAHAgAAZHJzL2Rvd25yZXYueG1sUEsFBgAAAAADAAMAtwAAAPoCAAAAAA==&#10;">
                            <v:shape id="Freeform: Shape 315" o:spid="_x0000_s140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04" type="#_x0000_t202" style="position:absolute;left:16116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" filled="f" stroked="f">
                              <v:textbox>
                                <w:txbxContent>
                                  <w:p w14:paraId="012382E2" w14:textId="77777777" w:rsidR="001656AD" w:rsidRDefault="001656AD" w:rsidP="001656A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17" o:spid="_x0000_s140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PoU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GavMLtTDgCcnkFAAD//wMAUEsBAi0AFAAGAAgAAAAhANvh9svuAAAAhQEAABMAAAAAAAAA&#10;AAAAAAAAAAAAAFtDb250ZW50X1R5cGVzXS54bWxQSwECLQAUAAYACAAAACEAWvQsW78AAAAVAQAA&#10;CwAAAAAAAAAAAAAAAAAfAQAAX3JlbHMvLnJlbHNQSwECLQAUAAYACAAAACEA7DD6FMYAAADcAAAA&#10;DwAAAAAAAAAAAAAAAAAHAgAAZHJzL2Rvd25yZXYueG1sUEsFBgAAAAADAAMAtwAAAPoCAAAAAA==&#10;">
                          <v:shape id="Freeform: Shape 318" o:spid="_x0000_s140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19" o:spid="_x0000_s140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92" o:spid="_x0000_s140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93" o:spid="_x0000_s140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">
                    <v:shape id="Flowchart: Preparation 2124572994" o:spid="_x0000_s141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1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7DDF04E7" w14:textId="77777777" w:rsidR="001656AD" w:rsidRDefault="001656AD" w:rsidP="001656A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4DA48F3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52D6A64" w14:textId="77777777" w:rsidR="001656AD" w:rsidRPr="008C51C7" w:rsidRDefault="001656AD" w:rsidP="001656AD">
      <w:pPr>
        <w:rPr>
          <w:rFonts w:ascii="Chu Van An" w:hAnsi="Chu Van An" w:cs="Chu Van An"/>
          <w:iCs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 </w:t>
      </w:r>
      <w:r w:rsidRPr="008C51C7">
        <w:rPr>
          <w:rFonts w:ascii="Chu Van An" w:eastAsia="Times New Roman" w:hAnsi="Chu Van An" w:cs="Chu Van An"/>
          <w:sz w:val="24"/>
          <w:szCs w:val="24"/>
          <w:lang w:val="vi-VN"/>
        </w:rPr>
        <w:t>Tìm đạo hàm của hàm số:</w: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1845" w:dyaOrig="315" w14:anchorId="1180D939">
          <v:shape id="_x0000_i3183" type="#_x0000_t75" style="width:92.25pt;height:15.75pt" o:ole="">
            <v:imagedata r:id="rId3241" o:title=""/>
          </v:shape>
          <o:OLEObject Type="Embed" ProgID="Equation.DSMT4" ShapeID="_x0000_i3183" DrawAspect="Content" ObjectID="_1690486119" r:id="rId3242"/>
        </w:object>
      </w:r>
    </w:p>
    <w:p w14:paraId="1A576F8C" w14:textId="77777777" w:rsidR="001656AD" w:rsidRPr="008C51C7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75F12F2" w14:textId="77777777" w:rsidR="001656AD" w:rsidRPr="008C51C7" w:rsidRDefault="001656AD" w:rsidP="001656AD">
      <w:pPr>
        <w:spacing w:after="0" w:line="240" w:lineRule="auto"/>
        <w:ind w:left="720"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có: </w: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905" w:dyaOrig="315" w14:anchorId="171A2B50">
          <v:shape id="_x0000_i3184" type="#_x0000_t75" style="width:95.25pt;height:15.75pt" o:ole="">
            <v:imagedata r:id="rId3243" o:title=""/>
          </v:shape>
          <o:OLEObject Type="Embed" ProgID="Equation.DSMT4" ShapeID="_x0000_i3184" DrawAspect="Content" ObjectID="_1690486120" r:id="rId3244"/>
        </w:object>
      </w:r>
    </w:p>
    <w:p w14:paraId="05669387" w14:textId="77777777" w:rsidR="001656AD" w:rsidRPr="008C51C7" w:rsidRDefault="001656AD" w:rsidP="001656AD">
      <w:pPr>
        <w:rPr>
          <w:rFonts w:ascii="Chu Van An" w:eastAsia="Times New Roman" w:hAnsi="Chu Van An" w:cs="Chu Van An"/>
          <w:iCs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8C51C7">
        <w:rPr>
          <w:rFonts w:ascii="Chu Van An" w:eastAsia="Times New Roman" w:hAnsi="Chu Van An" w:cs="Chu Van An"/>
          <w:sz w:val="24"/>
          <w:szCs w:val="24"/>
          <w:lang w:val="vi-VN"/>
        </w:rPr>
        <w:t>Tìm đạo hàm của hàm số:</w: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 </w:t>
      </w:r>
      <w:r w:rsidRPr="008C51C7">
        <w:rPr>
          <w:rFonts w:ascii="Chu Van An" w:eastAsia="Times New Roman" w:hAnsi="Chu Van An" w:cs="Chu Van An"/>
          <w:iCs/>
          <w:position w:val="-16"/>
          <w:sz w:val="24"/>
          <w:szCs w:val="24"/>
        </w:rPr>
        <w:object w:dxaOrig="1965" w:dyaOrig="420" w14:anchorId="61FC5A1A">
          <v:shape id="_x0000_i3185" type="#_x0000_t75" style="width:96.75pt;height:21.75pt" o:ole="">
            <v:imagedata r:id="rId3245" o:title=""/>
          </v:shape>
          <o:OLEObject Type="Embed" ProgID="Equation.DSMT4" ShapeID="_x0000_i3185" DrawAspect="Content" ObjectID="_1690486121" r:id="rId3246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>.</w:t>
      </w:r>
    </w:p>
    <w:p w14:paraId="4B364BB4" w14:textId="77777777" w:rsidR="001656AD" w:rsidRPr="008C51C7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7D0311ED" w14:textId="77777777" w:rsidR="001656AD" w:rsidRPr="008C51C7" w:rsidRDefault="001656AD" w:rsidP="001656AD">
      <w:pPr>
        <w:spacing w:after="0" w:line="240" w:lineRule="auto"/>
        <w:ind w:left="720" w:firstLine="720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có: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3285" w:dyaOrig="360" w14:anchorId="29198092">
          <v:shape id="_x0000_i3186" type="#_x0000_t75" style="width:164.25pt;height:18.75pt" o:ole="">
            <v:imagedata r:id="rId3247" o:title=""/>
          </v:shape>
          <o:OLEObject Type="Embed" ProgID="Equation.DSMT4" ShapeID="_x0000_i3186" DrawAspect="Content" ObjectID="_1690486122" r:id="rId3248"/>
        </w:objec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565" w:dyaOrig="360" w14:anchorId="526634CF">
          <v:shape id="_x0000_i3187" type="#_x0000_t75" style="width:128.25pt;height:18.75pt" o:ole="">
            <v:imagedata r:id="rId3249" o:title=""/>
          </v:shape>
          <o:OLEObject Type="Embed" ProgID="Equation.DSMT4" ShapeID="_x0000_i3187" DrawAspect="Content" ObjectID="_1690486123" r:id="rId3250"/>
        </w:object>
      </w:r>
    </w:p>
    <w:p w14:paraId="79D3B39F" w14:textId="77777777" w:rsidR="001656AD" w:rsidRPr="008C51C7" w:rsidRDefault="001656AD" w:rsidP="001656AD">
      <w:pPr>
        <w:rPr>
          <w:rFonts w:ascii="Chu Van An" w:hAnsi="Chu Van An" w:cs="Chu Van An"/>
          <w:b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8C51C7">
        <w:rPr>
          <w:rFonts w:ascii="Chu Van An" w:eastAsia="Times New Roman" w:hAnsi="Chu Van An" w:cs="Chu Van An"/>
          <w:sz w:val="24"/>
          <w:szCs w:val="24"/>
          <w:lang w:val="vi-VN"/>
        </w:rPr>
        <w:t>Tìm đạo hàm của hàm số:</w: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90" w14:anchorId="3604C5E3">
          <v:shape id="_x0000_i3188" type="#_x0000_t75" style="width:77.25pt;height:20.25pt" o:ole="">
            <v:imagedata r:id="rId3251" o:title=""/>
          </v:shape>
          <o:OLEObject Type="Embed" ProgID="Equation.DSMT4" ShapeID="_x0000_i3188" DrawAspect="Content" ObjectID="_1690486124" r:id="rId3252"/>
        </w:object>
      </w:r>
    </w:p>
    <w:p w14:paraId="499EC4C9" w14:textId="77777777" w:rsidR="001656AD" w:rsidRPr="008C51C7" w:rsidRDefault="001656AD" w:rsidP="001656AD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AF02DC1" w14:textId="77777777" w:rsidR="001656AD" w:rsidRPr="008C51C7" w:rsidRDefault="001656AD" w:rsidP="001656AD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          </w:t>
      </w: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ab/>
      </w: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ab/>
        <w:t xml:space="preserve"> Ta có: </w:t>
      </w:r>
      <w:r w:rsidRPr="008C51C7">
        <w:rPr>
          <w:rFonts w:ascii="Chu Van An" w:eastAsia="Times New Roman" w:hAnsi="Chu Van An" w:cs="Chu Van An"/>
          <w:position w:val="-26"/>
          <w:sz w:val="24"/>
          <w:szCs w:val="24"/>
        </w:rPr>
        <w:object w:dxaOrig="1620" w:dyaOrig="735" w14:anchorId="70286363">
          <v:shape id="_x0000_i3189" type="#_x0000_t75" style="width:80.25pt;height:36.75pt" o:ole="">
            <v:imagedata r:id="rId3253" o:title=""/>
          </v:shape>
          <o:OLEObject Type="Embed" ProgID="Equation.DSMT4" ShapeID="_x0000_i3189" DrawAspect="Content" ObjectID="_1690486125" r:id="rId3254"/>
        </w:object>
      </w:r>
      <w:r w:rsidRPr="008C51C7">
        <w:rPr>
          <w:rFonts w:ascii="Chu Van An" w:eastAsia="Times New Roman" w:hAnsi="Chu Van An" w:cs="Chu Van An"/>
          <w:position w:val="-26"/>
          <w:sz w:val="24"/>
          <w:szCs w:val="24"/>
        </w:rPr>
        <w:object w:dxaOrig="1380" w:dyaOrig="885" w14:anchorId="5879C992">
          <v:shape id="_x0000_i3190" type="#_x0000_t75" style="width:69pt;height:44.25pt" o:ole="">
            <v:imagedata r:id="rId3255" o:title=""/>
          </v:shape>
          <o:OLEObject Type="Embed" ProgID="Equation.DSMT4" ShapeID="_x0000_i3190" DrawAspect="Content" ObjectID="_1690486126" r:id="rId3256"/>
        </w:object>
      </w:r>
      <w:r w:rsidRPr="008C51C7">
        <w:rPr>
          <w:rFonts w:ascii="Chu Van An" w:eastAsia="Times New Roman" w:hAnsi="Chu Van An" w:cs="Chu Van An"/>
          <w:position w:val="-26"/>
          <w:sz w:val="24"/>
          <w:szCs w:val="24"/>
        </w:rPr>
        <w:object w:dxaOrig="1800" w:dyaOrig="615" w14:anchorId="5336C293">
          <v:shape id="_x0000_i3191" type="#_x0000_t75" style="width:90pt;height:30.75pt" o:ole="">
            <v:imagedata r:id="rId3257" o:title=""/>
          </v:shape>
          <o:OLEObject Type="Embed" ProgID="Equation.DSMT4" ShapeID="_x0000_i3191" DrawAspect="Content" ObjectID="_1690486127" r:id="rId3258"/>
        </w:object>
      </w: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1B18440B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position w:val="-16"/>
          <w:sz w:val="24"/>
          <w:szCs w:val="24"/>
        </w:rPr>
      </w:pPr>
    </w:p>
    <w:p w14:paraId="0CF72873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1052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852"/>
      </w:tblGrid>
      <w:tr w:rsidR="001656AD" w:rsidRPr="008C51C7" w14:paraId="140629F1" w14:textId="77777777" w:rsidTr="002135F8">
        <w:tc>
          <w:tcPr>
            <w:tcW w:w="6200" w:type="dxa"/>
            <w:shd w:val="clear" w:color="auto" w:fill="auto"/>
          </w:tcPr>
          <w:p w14:paraId="00D77E13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lang w:val="fr-FR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>Câu 1:</w:t>
            </w:r>
            <w:r w:rsidRPr="008C51C7">
              <w:rPr>
                <w:rFonts w:ascii="Chu Van An" w:hAnsi="Chu Van An" w:cs="Chu Van An"/>
              </w:rPr>
              <w:t>Công thức nào sau đây là đúng?</w:t>
            </w:r>
          </w:p>
          <w:p w14:paraId="660C5E84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740" w:dyaOrig="615" w14:anchorId="76D367C0">
                <v:shape id="_x0000_i3192" type="#_x0000_t75" style="width:87pt;height:30.75pt" o:ole="">
                  <v:imagedata r:id="rId3259" o:title=""/>
                </v:shape>
                <o:OLEObject Type="Embed" ProgID="Equation.DSMT4" ShapeID="_x0000_i3192" DrawAspect="Content" ObjectID="_1690486128" r:id="rId3260"/>
              </w:objec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605" w:dyaOrig="615" w14:anchorId="2740359A">
                <v:shape id="_x0000_i3193" type="#_x0000_t75" style="width:80.25pt;height:30.75pt" o:ole="">
                  <v:imagedata r:id="rId3261" o:title=""/>
                </v:shape>
                <o:OLEObject Type="Embed" ProgID="Equation.DSMT4" ShapeID="_x0000_i3193" DrawAspect="Content" ObjectID="_1690486129" r:id="rId3262"/>
              </w:object>
            </w:r>
          </w:p>
          <w:p w14:paraId="0392CFF7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575" w:dyaOrig="615" w14:anchorId="65550A5E">
                <v:shape id="_x0000_i3194" type="#_x0000_t75" style="width:78.75pt;height:30.75pt" o:ole="">
                  <v:imagedata r:id="rId3263" o:title=""/>
                </v:shape>
                <o:OLEObject Type="Embed" ProgID="Equation.DSMT4" ShapeID="_x0000_i3194" DrawAspect="Content" ObjectID="_1690486130" r:id="rId3264"/>
              </w:objec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770" w:dyaOrig="615" w14:anchorId="0A7BA58C">
                <v:shape id="_x0000_i3195" type="#_x0000_t75" style="width:88.5pt;height:30.75pt" o:ole="">
                  <v:imagedata r:id="rId3265" o:title=""/>
                </v:shape>
                <o:OLEObject Type="Embed" ProgID="Equation.DSMT4" ShapeID="_x0000_i3195" DrawAspect="Content" ObjectID="_1690486131" r:id="rId3266"/>
              </w:object>
            </w:r>
          </w:p>
          <w:p w14:paraId="3240E5C9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EBC2C8D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194B5780" w14:textId="77777777" w:rsidTr="002135F8">
        <w:tc>
          <w:tcPr>
            <w:tcW w:w="6200" w:type="dxa"/>
            <w:shd w:val="clear" w:color="auto" w:fill="auto"/>
          </w:tcPr>
          <w:p w14:paraId="4B83BAD2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8C51C7">
              <w:rPr>
                <w:rFonts w:ascii="Chu Van An" w:hAnsi="Chu Van An" w:cs="Chu Van An"/>
              </w:rPr>
              <w:t xml:space="preserve">Hàm số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295" w:dyaOrig="615" w14:anchorId="448AA6D4">
                <v:shape id="_x0000_i3196" type="#_x0000_t75" style="width:114.75pt;height:30.75pt" o:ole="">
                  <v:imagedata r:id="rId3267" o:title=""/>
                </v:shape>
                <o:OLEObject Type="Embed" ProgID="Equation.DSMT4" ShapeID="_x0000_i3196" DrawAspect="Content" ObjectID="_1690486132" r:id="rId3268"/>
              </w:object>
            </w:r>
            <w:r w:rsidRPr="008C51C7">
              <w:rPr>
                <w:rFonts w:ascii="Chu Van An" w:hAnsi="Chu Van An" w:cs="Chu Van An"/>
              </w:rPr>
              <w:t xml:space="preserve"> có đạo hàm bằng</w:t>
            </w:r>
          </w:p>
          <w:p w14:paraId="17A2F3F1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145" w:dyaOrig="615" w14:anchorId="162EEAFC">
                <v:shape id="_x0000_i3197" type="#_x0000_t75" style="width:107.25pt;height:30.75pt" o:ole="">
                  <v:imagedata r:id="rId3269" o:title=""/>
                </v:shape>
                <o:OLEObject Type="Embed" ProgID="Equation.DSMT4" ShapeID="_x0000_i3197" DrawAspect="Content" ObjectID="_1690486133" r:id="rId327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340" w:dyaOrig="615" w14:anchorId="20F98277">
                <v:shape id="_x0000_i3198" type="#_x0000_t75" style="width:117pt;height:30.75pt" o:ole="">
                  <v:imagedata r:id="rId3271" o:title=""/>
                </v:shape>
                <o:OLEObject Type="Embed" ProgID="Equation.DSMT4" ShapeID="_x0000_i3198" DrawAspect="Content" ObjectID="_1690486134" r:id="rId327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61751C5F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340" w:dyaOrig="615" w14:anchorId="1F0EDC8F">
                <v:shape id="_x0000_i3199" type="#_x0000_t75" style="width:117pt;height:30.75pt" o:ole="">
                  <v:imagedata r:id="rId3273" o:title=""/>
                </v:shape>
                <o:OLEObject Type="Embed" ProgID="Equation.DSMT4" ShapeID="_x0000_i3199" DrawAspect="Content" ObjectID="_1690486135" r:id="rId327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145" w:dyaOrig="615" w14:anchorId="18301ED0">
                <v:shape id="_x0000_i3200" type="#_x0000_t75" style="width:107.25pt;height:30.75pt" o:ole="">
                  <v:imagedata r:id="rId3275" o:title=""/>
                </v:shape>
                <o:OLEObject Type="Embed" ProgID="Equation.DSMT4" ShapeID="_x0000_i3200" DrawAspect="Content" ObjectID="_1690486136" r:id="rId327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64CE4EB6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9AE9307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06E88BAC" w14:textId="77777777" w:rsidTr="002135F8">
        <w:tc>
          <w:tcPr>
            <w:tcW w:w="6200" w:type="dxa"/>
            <w:shd w:val="clear" w:color="auto" w:fill="auto"/>
          </w:tcPr>
          <w:p w14:paraId="7A6888D0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8C51C7">
              <w:rPr>
                <w:rFonts w:ascii="Chu Van An" w:hAnsi="Chu Van An" w:cs="Chu Van An"/>
              </w:rPr>
              <w:t>Tìm mệnh đề đúng?</w:t>
            </w:r>
          </w:p>
          <w:p w14:paraId="17558010" w14:textId="77777777" w:rsidR="001656AD" w:rsidRPr="008C51C7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650" w:dyaOrig="615" w14:anchorId="091AC245">
                <v:shape id="_x0000_i3201" type="#_x0000_t75" style="width:83.25pt;height:30.75pt" o:ole="">
                  <v:imagedata r:id="rId3277" o:title=""/>
                </v:shape>
                <o:OLEObject Type="Embed" ProgID="Equation.DSMT4" ShapeID="_x0000_i3201" DrawAspect="Content" ObjectID="_1690486137" r:id="rId3278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590" w:dyaOrig="615" w14:anchorId="629B8717">
                <v:shape id="_x0000_i3202" type="#_x0000_t75" style="width:79.5pt;height:30.75pt" o:ole="">
                  <v:imagedata r:id="rId3279" o:title=""/>
                </v:shape>
                <o:OLEObject Type="Embed" ProgID="Equation.DSMT4" ShapeID="_x0000_i3202" DrawAspect="Content" ObjectID="_1690486138" r:id="rId3280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461E99E3" w14:textId="77777777" w:rsidR="001656AD" w:rsidRPr="008C51C7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590" w:dyaOrig="615" w14:anchorId="039A55C6">
                <v:shape id="_x0000_i3203" type="#_x0000_t75" style="width:79.5pt;height:30.75pt" o:ole="">
                  <v:imagedata r:id="rId3281" o:title=""/>
                </v:shape>
                <o:OLEObject Type="Embed" ProgID="Equation.DSMT4" ShapeID="_x0000_i3203" DrawAspect="Content" ObjectID="_1690486139" r:id="rId3282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650" w:dyaOrig="615" w14:anchorId="52D94D4B">
                <v:shape id="_x0000_i3204" type="#_x0000_t75" style="width:83.25pt;height:30.75pt" o:ole="">
                  <v:imagedata r:id="rId3283" o:title=""/>
                </v:shape>
                <o:OLEObject Type="Embed" ProgID="Equation.DSMT4" ShapeID="_x0000_i3204" DrawAspect="Content" ObjectID="_1690486140" r:id="rId3284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1F027C86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3D6FD91A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5C43AA37" w14:textId="77777777" w:rsidTr="002135F8">
        <w:tc>
          <w:tcPr>
            <w:tcW w:w="6200" w:type="dxa"/>
            <w:shd w:val="clear" w:color="auto" w:fill="auto"/>
          </w:tcPr>
          <w:p w14:paraId="2242F511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8C51C7">
              <w:rPr>
                <w:rFonts w:ascii="Chu Van An" w:hAnsi="Chu Van An" w:cs="Chu Van An"/>
              </w:rPr>
              <w:t xml:space="preserve">Đạo hàm của hàm số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815" w:dyaOrig="660" w14:anchorId="75771135">
                <v:shape id="_x0000_i3205" type="#_x0000_t75" style="width:90.75pt;height:33pt" o:ole="">
                  <v:imagedata r:id="rId3285" o:title=""/>
                </v:shape>
                <o:OLEObject Type="Embed" ProgID="Equation.DSMT4" ShapeID="_x0000_i3205" DrawAspect="Content" ObjectID="_1690486141" r:id="rId3286"/>
              </w:object>
            </w:r>
            <w:r w:rsidRPr="008C51C7">
              <w:rPr>
                <w:rFonts w:ascii="Chu Van An" w:hAnsi="Chu Van An" w:cs="Chu Van An"/>
              </w:rPr>
              <w:t xml:space="preserve"> tại điểm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615" w:dyaOrig="615" w14:anchorId="73DC0BB9">
                <v:shape id="_x0000_i3206" type="#_x0000_t75" style="width:30.75pt;height:30.75pt" o:ole="">
                  <v:imagedata r:id="rId3287" o:title=""/>
                </v:shape>
                <o:OLEObject Type="Embed" ProgID="Equation.DSMT4" ShapeID="_x0000_i3206" DrawAspect="Content" ObjectID="_1690486142" r:id="rId3288"/>
              </w:object>
            </w:r>
            <w:r w:rsidRPr="008C51C7">
              <w:rPr>
                <w:rFonts w:ascii="Chu Van An" w:hAnsi="Chu Van An" w:cs="Chu Van An"/>
              </w:rPr>
              <w:t xml:space="preserve"> là:</w:t>
            </w:r>
          </w:p>
          <w:p w14:paraId="7DC04DC3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375" w:dyaOrig="615" w14:anchorId="5BBAA095">
                <v:shape id="_x0000_i3207" type="#_x0000_t75" style="width:18.75pt;height:30.75pt" o:ole="">
                  <v:imagedata r:id="rId3289" o:title=""/>
                </v:shape>
                <o:OLEObject Type="Embed" ProgID="Equation.DSMT4" ShapeID="_x0000_i3207" DrawAspect="Content" ObjectID="_1690486143" r:id="rId329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25" w:dyaOrig="615" w14:anchorId="21AF4F05">
                <v:shape id="_x0000_i3208" type="#_x0000_t75" style="width:11.25pt;height:30.75pt" o:ole="">
                  <v:imagedata r:id="rId3291" o:title=""/>
                </v:shape>
                <o:OLEObject Type="Embed" ProgID="Equation.DSMT4" ShapeID="_x0000_i3208" DrawAspect="Content" ObjectID="_1690486144" r:id="rId3292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315" w:dyaOrig="615" w14:anchorId="5D7732F4">
                <v:shape id="_x0000_i3209" type="#_x0000_t75" style="width:15.75pt;height:30.75pt" o:ole="">
                  <v:imagedata r:id="rId3293" o:title=""/>
                </v:shape>
                <o:OLEObject Type="Embed" ProgID="Equation.DSMT4" ShapeID="_x0000_i3209" DrawAspect="Content" ObjectID="_1690486145" r:id="rId329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495" w:dyaOrig="615" w14:anchorId="40EAA710">
                <v:shape id="_x0000_i3210" type="#_x0000_t75" style="width:24.75pt;height:30.75pt" o:ole="">
                  <v:imagedata r:id="rId3295" o:title=""/>
                </v:shape>
                <o:OLEObject Type="Embed" ProgID="Equation.DSMT4" ShapeID="_x0000_i3210" DrawAspect="Content" ObjectID="_1690486146" r:id="rId329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557421B5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33DFDEF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7D1E8256" w14:textId="77777777" w:rsidTr="002135F8">
        <w:tc>
          <w:tcPr>
            <w:tcW w:w="6200" w:type="dxa"/>
            <w:shd w:val="clear" w:color="auto" w:fill="auto"/>
          </w:tcPr>
          <w:p w14:paraId="2AE5EB81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nl-NL"/>
              </w:rPr>
              <w:t>Câu 5:</w:t>
            </w:r>
            <w:r w:rsidRPr="008C51C7">
              <w:rPr>
                <w:rFonts w:ascii="Chu Van An" w:hAnsi="Chu Van An" w:cs="Chu Van An"/>
                <w:lang w:val="nl-NL"/>
              </w:rPr>
              <w:t xml:space="preserve">Tìm đạo hàm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255" w:dyaOrig="315" w14:anchorId="0517E449">
                <v:shape id="_x0000_i3211" type="#_x0000_t75" style="width:12.75pt;height:15.75pt" o:ole="">
                  <v:imagedata r:id="rId3297" o:title=""/>
                </v:shape>
                <o:OLEObject Type="Embed" ProgID="Equation.DSMT4" ShapeID="_x0000_i3211" DrawAspect="Content" ObjectID="_1690486147" r:id="rId3298"/>
              </w:object>
            </w:r>
            <w:r w:rsidRPr="008C51C7">
              <w:rPr>
                <w:rFonts w:ascii="Chu Van An" w:hAnsi="Chu Van An" w:cs="Chu Van An"/>
                <w:lang w:val="nl-NL"/>
              </w:rPr>
              <w:t xml:space="preserve"> của hàm số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575" w:dyaOrig="315" w14:anchorId="009D8556">
                <v:shape id="_x0000_i3212" type="#_x0000_t75" style="width:78.75pt;height:15.75pt" o:ole="">
                  <v:imagedata r:id="rId3299" o:title=""/>
                </v:shape>
                <o:OLEObject Type="Embed" ProgID="Equation.DSMT4" ShapeID="_x0000_i3212" DrawAspect="Content" ObjectID="_1690486148" r:id="rId3300"/>
              </w:object>
            </w:r>
            <w:r w:rsidRPr="008C51C7">
              <w:rPr>
                <w:rFonts w:ascii="Chu Van An" w:hAnsi="Chu Van An" w:cs="Chu Van An"/>
                <w:lang w:val="nl-NL"/>
              </w:rPr>
              <w:t>.</w:t>
            </w:r>
          </w:p>
          <w:p w14:paraId="51888070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125" w:dyaOrig="315" w14:anchorId="3610EC4A">
                <v:shape id="_x0000_i3213" type="#_x0000_t75" style="width:56.25pt;height:15.75pt" o:ole="">
                  <v:imagedata r:id="rId3301" o:title=""/>
                </v:shape>
                <o:OLEObject Type="Embed" ProgID="Equation.DSMT4" ShapeID="_x0000_i3213" DrawAspect="Content" ObjectID="_1690486149" r:id="rId3302"/>
              </w:object>
            </w:r>
            <w:r w:rsidRPr="008C51C7">
              <w:rPr>
                <w:rFonts w:ascii="Chu Van An" w:hAnsi="Chu Van An" w:cs="Chu Van An"/>
                <w:lang w:val="nl-NL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095" w:dyaOrig="315" w14:anchorId="4245A7A1">
                <v:shape id="_x0000_i3214" type="#_x0000_t75" style="width:54.75pt;height:15.75pt" o:ole="">
                  <v:imagedata r:id="rId3303" o:title=""/>
                </v:shape>
                <o:OLEObject Type="Embed" ProgID="Equation.DSMT4" ShapeID="_x0000_i3214" DrawAspect="Content" ObjectID="_1690486150" r:id="rId3304"/>
              </w:object>
            </w:r>
            <w:r w:rsidRPr="008C51C7">
              <w:rPr>
                <w:rFonts w:ascii="Chu Van An" w:hAnsi="Chu Van An" w:cs="Chu Van An"/>
                <w:lang w:val="nl-NL"/>
              </w:rPr>
              <w:t>.</w:t>
            </w:r>
          </w:p>
          <w:p w14:paraId="7CB43AF3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620" w:dyaOrig="315" w14:anchorId="053C9B24">
                <v:shape id="_x0000_i3215" type="#_x0000_t75" style="width:81pt;height:15.75pt" o:ole="">
                  <v:imagedata r:id="rId3305" o:title=""/>
                </v:shape>
                <o:OLEObject Type="Embed" ProgID="Equation.DSMT4" ShapeID="_x0000_i3215" DrawAspect="Content" ObjectID="_1690486151" r:id="rId3306"/>
              </w:object>
            </w:r>
            <w:r w:rsidRPr="008C51C7">
              <w:rPr>
                <w:rFonts w:ascii="Chu Van An" w:hAnsi="Chu Van An" w:cs="Chu Van An"/>
                <w:lang w:val="nl-NL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620" w:dyaOrig="315" w14:anchorId="01186AC8">
                <v:shape id="_x0000_i3216" type="#_x0000_t75" style="width:81pt;height:15.75pt" o:ole="">
                  <v:imagedata r:id="rId3307" o:title=""/>
                </v:shape>
                <o:OLEObject Type="Embed" ProgID="Equation.DSMT4" ShapeID="_x0000_i3216" DrawAspect="Content" ObjectID="_1690486152" r:id="rId3308"/>
              </w:object>
            </w:r>
            <w:r w:rsidRPr="008C51C7">
              <w:rPr>
                <w:rFonts w:ascii="Chu Van An" w:hAnsi="Chu Van An" w:cs="Chu Van An"/>
                <w:lang w:val="nl-NL"/>
              </w:rPr>
              <w:t>.</w:t>
            </w:r>
          </w:p>
          <w:p w14:paraId="29467C8E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0252C3B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272A72D2" w14:textId="77777777" w:rsidTr="002135F8">
        <w:tc>
          <w:tcPr>
            <w:tcW w:w="6200" w:type="dxa"/>
            <w:shd w:val="clear" w:color="auto" w:fill="auto"/>
          </w:tcPr>
          <w:p w14:paraId="167B1235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/>
                <w:lang w:val="vi-VN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>Câu 6:</w:t>
            </w:r>
            <w:r w:rsidRPr="008C51C7">
              <w:rPr>
                <w:rFonts w:ascii="Chu Van An" w:hAnsi="Chu Van An" w:cs="Chu Van An"/>
                <w:color w:val="000000"/>
                <w:lang w:val="vi-VN"/>
              </w:rPr>
              <w:t xml:space="preserve">Đạo hàm của hàm số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020" w:dyaOrig="315" w14:anchorId="20C51EB3">
                <v:shape id="_x0000_i3217" type="#_x0000_t75" style="width:51pt;height:15.75pt" o:ole="">
                  <v:imagedata r:id="rId3309" o:title=""/>
                </v:shape>
                <o:OLEObject Type="Embed" ProgID="Equation.DSMT4" ShapeID="_x0000_i3217" DrawAspect="Content" ObjectID="_1690486153" r:id="rId3310"/>
              </w:object>
            </w:r>
            <w:r w:rsidRPr="008C51C7">
              <w:rPr>
                <w:rFonts w:ascii="Chu Van An" w:hAnsi="Chu Van An" w:cs="Chu Van An"/>
                <w:color w:val="000000"/>
                <w:lang w:val="vi-VN"/>
              </w:rPr>
              <w:t xml:space="preserve"> là</w:t>
            </w:r>
          </w:p>
          <w:p w14:paraId="0A764390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00"/>
                <w:lang w:val="vi-V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125" w:dyaOrig="315" w14:anchorId="45377AAA">
                <v:shape id="_x0000_i3218" type="#_x0000_t75" style="width:56.25pt;height:15.75pt" o:ole="">
                  <v:imagedata r:id="rId3311" o:title=""/>
                </v:shape>
                <o:OLEObject Type="Embed" ProgID="Equation.DSMT4" ShapeID="_x0000_i3218" DrawAspect="Content" ObjectID="_1690486154" r:id="rId3312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260" w:dyaOrig="315" w14:anchorId="7C69B597">
                <v:shape id="_x0000_i3219" type="#_x0000_t75" style="width:63pt;height:15.75pt" o:ole="">
                  <v:imagedata r:id="rId3313" o:title=""/>
                </v:shape>
                <o:OLEObject Type="Embed" ProgID="Equation.DSMT4" ShapeID="_x0000_i3219" DrawAspect="Content" ObjectID="_1690486155" r:id="rId3314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>.</w:t>
            </w:r>
          </w:p>
          <w:p w14:paraId="760AA9A6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380" w:dyaOrig="315" w14:anchorId="7E6864AD">
                <v:shape id="_x0000_i3220" type="#_x0000_t75" style="width:69pt;height:15.75pt" o:ole="">
                  <v:imagedata r:id="rId3315" o:title=""/>
                </v:shape>
                <o:OLEObject Type="Embed" ProgID="Equation.DSMT4" ShapeID="_x0000_i3220" DrawAspect="Content" ObjectID="_1690486156" r:id="rId3316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095" w:dyaOrig="315" w14:anchorId="05EB46C0">
                <v:shape id="_x0000_i3221" type="#_x0000_t75" style="width:54.75pt;height:15.75pt" o:ole="">
                  <v:imagedata r:id="rId3317" o:title=""/>
                </v:shape>
                <o:OLEObject Type="Embed" ProgID="Equation.DSMT4" ShapeID="_x0000_i3221" DrawAspect="Content" ObjectID="_1690486157" r:id="rId3318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>.</w:t>
            </w:r>
          </w:p>
          <w:p w14:paraId="121B4A4E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3BFE55B2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1E524B2B" w14:textId="77777777" w:rsidTr="002135F8">
        <w:tc>
          <w:tcPr>
            <w:tcW w:w="6200" w:type="dxa"/>
            <w:shd w:val="clear" w:color="auto" w:fill="auto"/>
          </w:tcPr>
          <w:p w14:paraId="22839E02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8C51C7">
              <w:rPr>
                <w:rFonts w:ascii="Chu Van An" w:hAnsi="Chu Van An" w:cs="Chu Van An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380" w:dyaOrig="405" w14:anchorId="2E05D7A4">
                <v:shape id="_x0000_i3222" type="#_x0000_t75" style="width:69pt;height:20.25pt" o:ole="">
                  <v:imagedata r:id="rId3319" o:title=""/>
                </v:shape>
                <o:OLEObject Type="Embed" ProgID="Equation.DSMT4" ShapeID="_x0000_i3222" DrawAspect="Content" ObjectID="_1690486158" r:id="rId3320"/>
              </w:object>
            </w:r>
            <w:r w:rsidRPr="008C51C7">
              <w:rPr>
                <w:rFonts w:ascii="Chu Van An" w:hAnsi="Chu Van An" w:cs="Chu Van An"/>
              </w:rPr>
              <w:t xml:space="preserve">. Tính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645" w:dyaOrig="405" w14:anchorId="312E88A5">
                <v:shape id="_x0000_i3223" type="#_x0000_t75" style="width:33pt;height:20.25pt" o:ole="">
                  <v:imagedata r:id="rId3321" o:title=""/>
                </v:shape>
                <o:OLEObject Type="Embed" ProgID="Equation.DSMT4" ShapeID="_x0000_i3223" DrawAspect="Content" ObjectID="_1690486159" r:id="rId332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2E5183A7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575" w:dyaOrig="405" w14:anchorId="613CE227">
                <v:shape id="_x0000_i3224" type="#_x0000_t75" style="width:78.75pt;height:20.25pt" o:ole="">
                  <v:imagedata r:id="rId3323" o:title=""/>
                </v:shape>
                <o:OLEObject Type="Embed" ProgID="Equation.DSMT4" ShapeID="_x0000_i3224" DrawAspect="Content" ObjectID="_1690486160" r:id="rId332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455" w:dyaOrig="405" w14:anchorId="77BCE58E">
                <v:shape id="_x0000_i3225" type="#_x0000_t75" style="width:72.75pt;height:20.25pt" o:ole="">
                  <v:imagedata r:id="rId3325" o:title=""/>
                </v:shape>
                <o:OLEObject Type="Embed" ProgID="Equation.DSMT4" ShapeID="_x0000_i3225" DrawAspect="Content" ObjectID="_1690486161" r:id="rId332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083457BE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8C51C7">
              <w:rPr>
                <w:rFonts w:ascii="Chu Van An" w:hAnsi="Chu Van An" w:cs="Chu Van A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620" w:dyaOrig="405" w14:anchorId="24BF6E4D">
                <v:shape id="_x0000_i3226" type="#_x0000_t75" style="width:81pt;height:20.25pt" o:ole="">
                  <v:imagedata r:id="rId3327" o:title=""/>
                </v:shape>
                <o:OLEObject Type="Embed" ProgID="Equation.DSMT4" ShapeID="_x0000_i3226" DrawAspect="Content" ObjectID="_1690486162" r:id="rId3328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815" w:dyaOrig="615" w14:anchorId="5EF7413C">
                <v:shape id="_x0000_i3227" type="#_x0000_t75" style="width:90.75pt;height:30.75pt" o:ole="">
                  <v:imagedata r:id="rId3329" o:title=""/>
                </v:shape>
                <o:OLEObject Type="Embed" ProgID="Equation.DSMT4" ShapeID="_x0000_i3227" DrawAspect="Content" ObjectID="_1690486163" r:id="rId3330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5B16BEBB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29FFA4E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28BD35A8" w14:textId="77777777" w:rsidTr="002135F8">
        <w:tc>
          <w:tcPr>
            <w:tcW w:w="6200" w:type="dxa"/>
            <w:shd w:val="clear" w:color="auto" w:fill="auto"/>
          </w:tcPr>
          <w:p w14:paraId="561A7960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8:</w:t>
            </w:r>
            <w:r w:rsidRPr="008C51C7">
              <w:rPr>
                <w:rFonts w:ascii="Chu Van An" w:hAnsi="Chu Van An" w:cs="Chu Van An"/>
              </w:rPr>
              <w:t xml:space="preserve">Hàm số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725" w:dyaOrig="315" w14:anchorId="4E8E7CA7">
                <v:shape id="_x0000_i3228" type="#_x0000_t75" style="width:86.25pt;height:15.75pt" o:ole="">
                  <v:imagedata r:id="rId3331" o:title=""/>
                </v:shape>
                <o:OLEObject Type="Embed" ProgID="Equation.DSMT4" ShapeID="_x0000_i3228" DrawAspect="Content" ObjectID="_1690486164" r:id="rId3332"/>
              </w:object>
            </w:r>
            <w:r w:rsidRPr="008C51C7">
              <w:rPr>
                <w:rFonts w:ascii="Chu Van An" w:hAnsi="Chu Van An" w:cs="Chu Van An"/>
              </w:rPr>
              <w:t xml:space="preserve"> có đạo hàm là</w:t>
            </w:r>
          </w:p>
          <w:p w14:paraId="50AF4006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770" w:dyaOrig="315" w14:anchorId="4B50F50C">
                <v:shape id="_x0000_i3229" type="#_x0000_t75" style="width:88.5pt;height:15.75pt" o:ole="">
                  <v:imagedata r:id="rId3333" o:title=""/>
                </v:shape>
                <o:OLEObject Type="Embed" ProgID="Equation.DSMT4" ShapeID="_x0000_i3229" DrawAspect="Content" ObjectID="_1690486165" r:id="rId333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770" w:dyaOrig="315" w14:anchorId="7BD5BA27">
                <v:shape id="_x0000_i3230" type="#_x0000_t75" style="width:88.5pt;height:15.75pt" o:ole="">
                  <v:imagedata r:id="rId3335" o:title=""/>
                </v:shape>
                <o:OLEObject Type="Embed" ProgID="Equation.DSMT4" ShapeID="_x0000_i3230" DrawAspect="Content" ObjectID="_1690486166" r:id="rId333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6E381273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C.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800" w:dyaOrig="315" w14:anchorId="5153607B">
                <v:shape id="_x0000_i3231" type="#_x0000_t75" style="width:90pt;height:15.75pt" o:ole="">
                  <v:imagedata r:id="rId3337" o:title=""/>
                </v:shape>
                <o:OLEObject Type="Embed" ProgID="Equation.DSMT4" ShapeID="_x0000_i3231" DrawAspect="Content" ObjectID="_1690486167" r:id="rId3338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650" w:dyaOrig="315" w14:anchorId="06A92155">
                <v:shape id="_x0000_i3232" type="#_x0000_t75" style="width:83.25pt;height:15.75pt" o:ole="">
                  <v:imagedata r:id="rId3339" o:title=""/>
                </v:shape>
                <o:OLEObject Type="Embed" ProgID="Equation.DSMT4" ShapeID="_x0000_i3232" DrawAspect="Content" ObjectID="_1690486168" r:id="rId3340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7828B1AC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C3502E7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1656AD" w:rsidRPr="008C51C7" w14:paraId="3BF57EA2" w14:textId="77777777" w:rsidTr="002135F8">
        <w:tc>
          <w:tcPr>
            <w:tcW w:w="6200" w:type="dxa"/>
            <w:shd w:val="clear" w:color="auto" w:fill="auto"/>
          </w:tcPr>
          <w:p w14:paraId="7DC02A6C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>Câu 9:</w:t>
            </w:r>
            <w:r w:rsidRPr="008C51C7">
              <w:rPr>
                <w:rFonts w:ascii="Chu Van An" w:hAnsi="Chu Van An" w:cs="Chu Van An"/>
                <w:lang w:val="fr-FR"/>
              </w:rPr>
              <w:t xml:space="preserve">Hàm số nào sau đây có đạo hàm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245" w:dyaOrig="615" w14:anchorId="21707AC5">
                <v:shape id="_x0000_i3233" type="#_x0000_t75" style="width:62.25pt;height:30.75pt" o:ole="">
                  <v:imagedata r:id="rId3341" o:title=""/>
                </v:shape>
                <o:OLEObject Type="Embed" ProgID="Equation.DSMT4" ShapeID="_x0000_i3233" DrawAspect="Content" ObjectID="_1690486169" r:id="rId3342"/>
              </w:object>
            </w:r>
            <w:r w:rsidRPr="008C51C7">
              <w:rPr>
                <w:rFonts w:ascii="Chu Van An" w:hAnsi="Chu Van An" w:cs="Chu Van An"/>
              </w:rPr>
              <w:t> </w:t>
            </w:r>
            <w:r w:rsidRPr="008C51C7">
              <w:rPr>
                <w:rFonts w:ascii="Chu Van An" w:hAnsi="Chu Van An" w:cs="Chu Van An"/>
                <w:lang w:val="fr-FR"/>
              </w:rPr>
              <w:t>?</w:t>
            </w:r>
          </w:p>
          <w:p w14:paraId="50285A82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915" w:dyaOrig="300" w14:anchorId="73229694">
                <v:shape id="_x0000_i3234" type="#_x0000_t75" style="width:45.75pt;height:15pt" o:ole="">
                  <v:imagedata r:id="rId3343" o:title=""/>
                </v:shape>
                <o:OLEObject Type="Embed" ProgID="Equation.DSMT4" ShapeID="_x0000_i3234" DrawAspect="Content" ObjectID="_1690486170" r:id="rId3344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915" w:dyaOrig="615" w14:anchorId="10F7A2C1">
                <v:shape id="_x0000_i3235" type="#_x0000_t75" style="width:45.75pt;height:30.75pt" o:ole="">
                  <v:imagedata r:id="rId3345" o:title=""/>
                </v:shape>
                <o:OLEObject Type="Embed" ProgID="Equation.DSMT4" ShapeID="_x0000_i3235" DrawAspect="Content" ObjectID="_1690486171" r:id="rId3346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900" w:dyaOrig="300" w14:anchorId="072B8AAD">
                <v:shape id="_x0000_i3236" type="#_x0000_t75" style="width:45pt;height:15pt" o:ole="">
                  <v:imagedata r:id="rId3347" o:title=""/>
                </v:shape>
                <o:OLEObject Type="Embed" ProgID="Equation.DSMT4" ShapeID="_x0000_i3236" DrawAspect="Content" ObjectID="_1690486172" r:id="rId3348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960" w:dyaOrig="615" w14:anchorId="2C73CA0B">
                <v:shape id="_x0000_i3237" type="#_x0000_t75" style="width:48pt;height:30.75pt" o:ole="">
                  <v:imagedata r:id="rId3349" o:title=""/>
                </v:shape>
                <o:OLEObject Type="Embed" ProgID="Equation.DSMT4" ShapeID="_x0000_i3237" DrawAspect="Content" ObjectID="_1690486173" r:id="rId3350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</w:p>
          <w:p w14:paraId="37250F02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3BD9B24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74AAB4AF" w14:textId="77777777" w:rsidTr="002135F8">
        <w:tc>
          <w:tcPr>
            <w:tcW w:w="6200" w:type="dxa"/>
            <w:shd w:val="clear" w:color="auto" w:fill="auto"/>
          </w:tcPr>
          <w:p w14:paraId="5407DC6D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8C51C7">
              <w:rPr>
                <w:rFonts w:ascii="Chu Van An" w:hAnsi="Chu Van An" w:cs="Chu Van An"/>
              </w:rPr>
              <w:t xml:space="preserve">Đạo hàm của hàm số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845" w:dyaOrig="315" w14:anchorId="711ACE80">
                <v:shape id="_x0000_i3238" type="#_x0000_t75" style="width:92.25pt;height:15.75pt" o:ole="">
                  <v:imagedata r:id="rId3351" o:title=""/>
                </v:shape>
                <o:OLEObject Type="Embed" ProgID="Equation.DSMT4" ShapeID="_x0000_i3238" DrawAspect="Content" ObjectID="_1690486174" r:id="rId3352"/>
              </w:object>
            </w:r>
            <w:r w:rsidRPr="008C51C7">
              <w:rPr>
                <w:rFonts w:ascii="Chu Van An" w:hAnsi="Chu Van An" w:cs="Chu Van An"/>
              </w:rPr>
              <w:t xml:space="preserve"> bằng:</w:t>
            </w:r>
          </w:p>
          <w:p w14:paraId="4CA017B1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215" w:dyaOrig="285" w14:anchorId="2C7101C8">
                <v:shape id="_x0000_i3239" type="#_x0000_t75" style="width:60.75pt;height:14.25pt" o:ole="">
                  <v:imagedata r:id="rId3353" o:title=""/>
                </v:shape>
                <o:OLEObject Type="Embed" ProgID="Equation.DSMT4" ShapeID="_x0000_i3239" DrawAspect="Content" ObjectID="_1690486175" r:id="rId335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500" w:dyaOrig="285" w14:anchorId="065E241C">
                <v:shape id="_x0000_i3240" type="#_x0000_t75" style="width:75pt;height:14.25pt" o:ole="">
                  <v:imagedata r:id="rId3355" o:title=""/>
                </v:shape>
                <o:OLEObject Type="Embed" ProgID="Equation.DSMT4" ShapeID="_x0000_i3240" DrawAspect="Content" ObjectID="_1690486176" r:id="rId335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34B9AFD4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8C51C7">
              <w:rPr>
                <w:rFonts w:ascii="Chu Van An" w:hAnsi="Chu Van An" w:cs="Chu Van An"/>
                <w:lang w:val="nl-NL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350" w:dyaOrig="285" w14:anchorId="649C0077">
                <v:shape id="_x0000_i3241" type="#_x0000_t75" style="width:67.5pt;height:14.25pt" o:ole="">
                  <v:imagedata r:id="rId3357" o:title=""/>
                </v:shape>
                <o:OLEObject Type="Embed" ProgID="Equation.DSMT4" ShapeID="_x0000_i3241" DrawAspect="Content" ObjectID="_1690486177" r:id="rId3358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455" w:dyaOrig="285" w14:anchorId="4FCABB35">
                <v:shape id="_x0000_i3242" type="#_x0000_t75" style="width:72.75pt;height:14.25pt" o:ole="">
                  <v:imagedata r:id="rId3359" o:title=""/>
                </v:shape>
                <o:OLEObject Type="Embed" ProgID="Equation.DSMT4" ShapeID="_x0000_i3242" DrawAspect="Content" ObjectID="_1690486178" r:id="rId3360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529B1947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3259AA7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76D27977" w14:textId="77777777" w:rsidTr="002135F8">
        <w:tc>
          <w:tcPr>
            <w:tcW w:w="6200" w:type="dxa"/>
            <w:shd w:val="clear" w:color="auto" w:fill="auto"/>
          </w:tcPr>
          <w:p w14:paraId="53E28A5F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11:</w:t>
            </w:r>
            <w:r w:rsidRPr="008C51C7">
              <w:rPr>
                <w:rFonts w:ascii="Chu Van An" w:hAnsi="Chu Van An" w:cs="Chu Van An"/>
              </w:rPr>
              <w:t xml:space="preserve">Hàm số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900" w:dyaOrig="300" w14:anchorId="2F7CC243">
                <v:shape id="_x0000_i3243" type="#_x0000_t75" style="width:45pt;height:15pt" o:ole="">
                  <v:imagedata r:id="rId3361" o:title=""/>
                </v:shape>
                <o:OLEObject Type="Embed" ProgID="Equation.DSMT4" ShapeID="_x0000_i3243" DrawAspect="Content" ObjectID="_1690486179" r:id="rId3362"/>
              </w:object>
            </w:r>
            <w:r w:rsidRPr="008C51C7">
              <w:rPr>
                <w:rFonts w:ascii="Chu Van An" w:hAnsi="Chu Van An" w:cs="Chu Van An"/>
              </w:rPr>
              <w:t xml:space="preserve"> có đạo hàm là</w:t>
            </w:r>
          </w:p>
          <w:p w14:paraId="34E32E76" w14:textId="77777777" w:rsidR="001656AD" w:rsidRPr="008C51C7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140" w:dyaOrig="315" w14:anchorId="60354E4B">
                <v:shape id="_x0000_i3244" type="#_x0000_t75" style="width:57pt;height:15.75pt" o:ole="">
                  <v:imagedata r:id="rId3363" o:title=""/>
                </v:shape>
                <o:OLEObject Type="Embed" ProgID="Equation.DSMT4" ShapeID="_x0000_i3244" DrawAspect="Content" ObjectID="_1690486180" r:id="rId336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275" w:dyaOrig="615" w14:anchorId="780977CC">
                <v:shape id="_x0000_i3245" type="#_x0000_t75" style="width:63.75pt;height:30.75pt" o:ole="">
                  <v:imagedata r:id="rId3365" o:title=""/>
                </v:shape>
                <o:OLEObject Type="Embed" ProgID="Equation.DSMT4" ShapeID="_x0000_i3245" DrawAspect="Content" ObjectID="_1690486181" r:id="rId336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0A7A3771" w14:textId="77777777" w:rsidR="001656AD" w:rsidRPr="008C51C7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Arial" w:hAnsi="Chu Van An" w:cs="Chu Van An"/>
                <w:position w:val="-24"/>
              </w:rPr>
              <w:object w:dxaOrig="1245" w:dyaOrig="615" w14:anchorId="1E45C42C">
                <v:shape id="_x0000_i3246" type="#_x0000_t75" style="width:62.25pt;height:30.75pt" o:ole="">
                  <v:imagedata r:id="rId3367" o:title=""/>
                </v:shape>
                <o:OLEObject Type="Embed" ProgID="Equation.DSMT4" ShapeID="_x0000_i3246" DrawAspect="Content" ObjectID="_1690486182" r:id="rId3368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365" w:dyaOrig="360" w14:anchorId="75839796">
                <v:shape id="_x0000_i3247" type="#_x0000_t75" style="width:69pt;height:18.75pt" o:ole="">
                  <v:imagedata r:id="rId3369" o:title=""/>
                </v:shape>
                <o:OLEObject Type="Embed" ProgID="Equation.DSMT4" ShapeID="_x0000_i3247" DrawAspect="Content" ObjectID="_1690486183" r:id="rId3370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0DADA3F9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9784A97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2D2D3A04" w14:textId="77777777" w:rsidTr="002135F8">
        <w:tc>
          <w:tcPr>
            <w:tcW w:w="6200" w:type="dxa"/>
            <w:shd w:val="clear" w:color="auto" w:fill="auto"/>
          </w:tcPr>
          <w:p w14:paraId="038AB8AE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lang w:val="vi-VN"/>
              </w:rPr>
            </w:pPr>
            <w:r w:rsidRPr="008C51C7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>Câu 12:</w:t>
            </w:r>
            <w:r w:rsidRPr="008C51C7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8C51C7">
              <w:rPr>
                <w:rFonts w:ascii="Chu Van An" w:hAnsi="Chu Van An" w:cs="Chu Van An"/>
              </w:rPr>
              <w:t>s</w:t>
            </w:r>
            <w:r w:rsidRPr="008C51C7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1665" w:dyaOrig="675" w14:anchorId="545B39E5">
                <v:shape id="_x0000_i3248" type="#_x0000_t75" style="width:83.25pt;height:33.75pt" o:ole="">
                  <v:imagedata r:id="rId3371" o:title=""/>
                </v:shape>
                <o:OLEObject Type="Embed" ProgID="Equation.DSMT4" ShapeID="_x0000_i3248" DrawAspect="Content" ObjectID="_1690486184" r:id="rId3372"/>
              </w:object>
            </w:r>
            <w:r w:rsidRPr="008C51C7">
              <w:rPr>
                <w:rFonts w:ascii="Chu Van An" w:hAnsi="Chu Van An" w:cs="Chu Van An"/>
                <w:lang w:val="vi-VN"/>
              </w:rPr>
              <w:t xml:space="preserve">. Tính </w:t>
            </w:r>
            <w:r w:rsidRPr="008C51C7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720" w:dyaOrig="675" w14:anchorId="4AC8EF51">
                <v:shape id="_x0000_i3249" type="#_x0000_t75" style="width:36pt;height:33.75pt" o:ole="">
                  <v:imagedata r:id="rId3373" o:title=""/>
                </v:shape>
                <o:OLEObject Type="Embed" ProgID="Equation.DSMT4" ShapeID="_x0000_i3249" DrawAspect="Content" ObjectID="_1690486185" r:id="rId3374"/>
              </w:object>
            </w:r>
          </w:p>
          <w:p w14:paraId="7BDB94CB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8C51C7">
              <w:rPr>
                <w:rFonts w:ascii="Chu Van An" w:eastAsia="Times New Roman" w:hAnsi="Chu Van An" w:cs="Chu Van An"/>
                <w:b/>
                <w:lang w:val="vi-VN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8"/>
                <w:lang w:val="vi-VN"/>
              </w:rPr>
              <w:object w:dxaOrig="360" w:dyaOrig="360" w14:anchorId="1991CA33">
                <v:shape id="_x0000_i3250" type="#_x0000_t75" style="width:18.75pt;height:18.75pt" o:ole="">
                  <v:imagedata r:id="rId3375" o:title=""/>
                </v:shape>
                <o:OLEObject Type="Embed" ProgID="Equation.DSMT4" ShapeID="_x0000_i3250" DrawAspect="Content" ObjectID="_1690486186" r:id="rId3376"/>
              </w:object>
            </w:r>
            <w:r w:rsidRPr="008C51C7">
              <w:rPr>
                <w:rFonts w:ascii="Chu Van An" w:hAnsi="Chu Van An" w:cs="Chu Van An"/>
                <w:lang w:val="vi-V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  <w:lang w:val="vi-VN"/>
              </w:rPr>
              <w:object w:dxaOrig="405" w:dyaOrig="675" w14:anchorId="0906BCDB">
                <v:shape id="_x0000_i3251" type="#_x0000_t75" style="width:20.25pt;height:33.75pt" o:ole="">
                  <v:imagedata r:id="rId3377" o:title=""/>
                </v:shape>
                <o:OLEObject Type="Embed" ProgID="Equation.DSMT4" ShapeID="_x0000_i3251" DrawAspect="Content" ObjectID="_1690486187" r:id="rId3378"/>
              </w:object>
            </w:r>
            <w:r w:rsidRPr="008C51C7">
              <w:rPr>
                <w:rFonts w:ascii="Chu Van An" w:hAnsi="Chu Van An" w:cs="Chu Van An"/>
                <w:lang w:val="vi-V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8"/>
                <w:lang w:val="vi-VN"/>
              </w:rPr>
              <w:object w:dxaOrig="495" w:dyaOrig="360" w14:anchorId="6287C51E">
                <v:shape id="_x0000_i3252" type="#_x0000_t75" style="width:24.75pt;height:18.75pt" o:ole="">
                  <v:imagedata r:id="rId3379" o:title=""/>
                </v:shape>
                <o:OLEObject Type="Embed" ProgID="Equation.DSMT4" ShapeID="_x0000_i3252" DrawAspect="Content" ObjectID="_1690486188" r:id="rId3380"/>
              </w:object>
            </w:r>
            <w:r w:rsidRPr="008C51C7">
              <w:rPr>
                <w:rFonts w:ascii="Chu Van An" w:hAnsi="Chu Van An" w:cs="Chu Van An"/>
                <w:lang w:val="vi-V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  <w:lang w:val="vi-VN"/>
              </w:rPr>
              <w:object w:dxaOrig="555" w:dyaOrig="675" w14:anchorId="0DA20C82">
                <v:shape id="_x0000_i3253" type="#_x0000_t75" style="width:27.75pt;height:33.75pt" o:ole="">
                  <v:imagedata r:id="rId3381" o:title=""/>
                </v:shape>
                <o:OLEObject Type="Embed" ProgID="Equation.DSMT4" ShapeID="_x0000_i3253" DrawAspect="Content" ObjectID="_1690486189" r:id="rId3382"/>
              </w:object>
            </w:r>
            <w:r w:rsidRPr="008C51C7">
              <w:rPr>
                <w:rFonts w:ascii="Chu Van An" w:hAnsi="Chu Van An" w:cs="Chu Van An"/>
                <w:lang w:val="vi-VN"/>
              </w:rPr>
              <w:t>.</w:t>
            </w:r>
          </w:p>
          <w:p w14:paraId="31E828AE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326D7BA5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02811443" w14:textId="77777777" w:rsidTr="002135F8">
        <w:tc>
          <w:tcPr>
            <w:tcW w:w="6200" w:type="dxa"/>
            <w:shd w:val="clear" w:color="auto" w:fill="auto"/>
          </w:tcPr>
          <w:p w14:paraId="3B177376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13:</w:t>
            </w:r>
            <w:r w:rsidRPr="008C51C7">
              <w:rPr>
                <w:rFonts w:ascii="Chu Van An" w:hAnsi="Chu Van An" w:cs="Chu Van An"/>
              </w:rPr>
              <w:t xml:space="preserve">Cho hàm số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2085" w:dyaOrig="405" w14:anchorId="1CC68D54">
                <v:shape id="_x0000_i3254" type="#_x0000_t75" style="width:105pt;height:20.25pt" o:ole="">
                  <v:imagedata r:id="rId3383" o:title=""/>
                </v:shape>
                <o:OLEObject Type="Embed" ProgID="Equation.DSMT4" ShapeID="_x0000_i3254" DrawAspect="Content" ObjectID="_1690486190" r:id="rId3384"/>
              </w:object>
            </w:r>
            <w:r w:rsidRPr="008C51C7">
              <w:rPr>
                <w:rFonts w:ascii="Chu Van An" w:hAnsi="Chu Van An" w:cs="Chu Van An"/>
              </w:rPr>
              <w:t xml:space="preserve">. Tính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750" w:dyaOrig="690" w14:anchorId="0828888A">
                <v:shape id="_x0000_i3255" type="#_x0000_t75" style="width:37.5pt;height:34.5pt" o:ole="">
                  <v:imagedata r:id="rId3385" o:title=""/>
                </v:shape>
                <o:OLEObject Type="Embed" ProgID="Equation.DSMT4" ShapeID="_x0000_i3255" DrawAspect="Content" ObjectID="_1690486191" r:id="rId338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0DB53EB3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780" w:dyaOrig="330" w14:anchorId="160AD261">
                <v:shape id="_x0000_i3256" type="#_x0000_t75" style="width:39pt;height:16.5pt" o:ole="">
                  <v:imagedata r:id="rId3387" o:title=""/>
                </v:shape>
                <o:OLEObject Type="Embed" ProgID="Equation.DSMT4" ShapeID="_x0000_i3256" DrawAspect="Content" ObjectID="_1690486192" r:id="rId3388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135" w:dyaOrig="255" w14:anchorId="38358837">
                <v:shape id="_x0000_i3257" type="#_x0000_t75" style="width:6.75pt;height:12.75pt" o:ole="">
                  <v:imagedata r:id="rId3389" o:title=""/>
                </v:shape>
                <o:OLEObject Type="Embed" ProgID="Equation.DSMT4" ShapeID="_x0000_i3257" DrawAspect="Content" ObjectID="_1690486193" r:id="rId3390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300" w:dyaOrig="255" w14:anchorId="78B76990">
                <v:shape id="_x0000_i3258" type="#_x0000_t75" style="width:15pt;height:12.75pt" o:ole="">
                  <v:imagedata r:id="rId3391" o:title=""/>
                </v:shape>
                <o:OLEObject Type="Embed" ProgID="Equation.DSMT4" ShapeID="_x0000_i3258" DrawAspect="Content" ObjectID="_1690486194" r:id="rId3392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630" w:dyaOrig="345" w14:anchorId="2F59B35F">
                <v:shape id="_x0000_i3259" type="#_x0000_t75" style="width:31.5pt;height:17.25pt" o:ole="">
                  <v:imagedata r:id="rId3393" o:title=""/>
                </v:shape>
                <o:OLEObject Type="Embed" ProgID="Equation.DSMT4" ShapeID="_x0000_i3259" DrawAspect="Content" ObjectID="_1690486195" r:id="rId3394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D3321C8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DA3DDCF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28FFE2E9" w14:textId="77777777" w:rsidTr="002135F8">
        <w:tc>
          <w:tcPr>
            <w:tcW w:w="6200" w:type="dxa"/>
            <w:shd w:val="clear" w:color="auto" w:fill="auto"/>
          </w:tcPr>
          <w:p w14:paraId="2CF2FB73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8C51C7">
              <w:rPr>
                <w:rFonts w:ascii="Chu Van An" w:hAnsi="Chu Van An" w:cs="Chu Van An"/>
              </w:rPr>
              <w:t xml:space="preserve">Tính đạo hàm của hàm số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2025" w:dyaOrig="675" w14:anchorId="1F43194F">
                <v:shape id="_x0000_i3260" type="#_x0000_t75" style="width:101.25pt;height:33.75pt" o:ole="">
                  <v:imagedata r:id="rId3395" o:title=""/>
                </v:shape>
                <o:OLEObject Type="Embed" ProgID="Equation.DSMT4" ShapeID="_x0000_i3260" DrawAspect="Content" ObjectID="_1690486196" r:id="rId3396"/>
              </w:object>
            </w:r>
            <w:r w:rsidRPr="008C51C7">
              <w:rPr>
                <w:rFonts w:ascii="Chu Van An" w:hAnsi="Chu Van An" w:cs="Chu Van An"/>
              </w:rPr>
              <w:t xml:space="preserve">tại điểm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555" w:dyaOrig="285" w14:anchorId="6C2E9E59">
                <v:shape id="_x0000_i3261" type="#_x0000_t75" style="width:27.75pt;height:14.25pt" o:ole="">
                  <v:imagedata r:id="rId3397" o:title=""/>
                </v:shape>
                <o:OLEObject Type="Embed" ProgID="Equation.DSMT4" ShapeID="_x0000_i3261" DrawAspect="Content" ObjectID="_1690486197" r:id="rId3398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00A52B99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140" w:dyaOrig="420" w14:anchorId="537DB471">
                <v:shape id="_x0000_i3262" type="#_x0000_t75" style="width:57pt;height:21pt" o:ole="">
                  <v:imagedata r:id="rId3399" o:title=""/>
                </v:shape>
                <o:OLEObject Type="Embed" ProgID="Equation.DSMT4" ShapeID="_x0000_i3262" DrawAspect="Content" ObjectID="_1690486198" r:id="rId340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185" w:dyaOrig="435" w14:anchorId="1880337C">
                <v:shape id="_x0000_i3263" type="#_x0000_t75" style="width:59.25pt;height:21.75pt" o:ole="">
                  <v:imagedata r:id="rId3401" o:title=""/>
                </v:shape>
                <o:OLEObject Type="Embed" ProgID="Equation.DSMT4" ShapeID="_x0000_i3263" DrawAspect="Content" ObjectID="_1690486199" r:id="rId340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5B863544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005" w:dyaOrig="420" w14:anchorId="0943ED1F">
                <v:shape id="_x0000_i3264" type="#_x0000_t75" style="width:50.25pt;height:21pt" o:ole="">
                  <v:imagedata r:id="rId3403" o:title=""/>
                </v:shape>
                <o:OLEObject Type="Embed" ProgID="Equation.DSMT4" ShapeID="_x0000_i3264" DrawAspect="Content" ObjectID="_1690486200" r:id="rId340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320" w:dyaOrig="435" w14:anchorId="0DEC8645">
                <v:shape id="_x0000_i3265" type="#_x0000_t75" style="width:66pt;height:21.75pt" o:ole="">
                  <v:imagedata r:id="rId3405" o:title=""/>
                </v:shape>
                <o:OLEObject Type="Embed" ProgID="Equation.DSMT4" ShapeID="_x0000_i3265" DrawAspect="Content" ObjectID="_1690486201" r:id="rId340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46B663BF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E1D66DC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2328B47F" w14:textId="77777777" w:rsidTr="002135F8">
        <w:tc>
          <w:tcPr>
            <w:tcW w:w="6200" w:type="dxa"/>
            <w:shd w:val="clear" w:color="auto" w:fill="auto"/>
          </w:tcPr>
          <w:p w14:paraId="7BB0C814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15:</w:t>
            </w:r>
            <w:r w:rsidRPr="008C51C7">
              <w:rPr>
                <w:rFonts w:ascii="Chu Van An" w:hAnsi="Chu Van An" w:cs="Chu Van An"/>
              </w:rPr>
              <w:t xml:space="preserve">Hàm số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400" w:dyaOrig="615" w14:anchorId="45E7CDE6">
                <v:shape id="_x0000_i3266" type="#_x0000_t75" style="width:120pt;height:30.75pt" o:ole="">
                  <v:imagedata r:id="rId3407" o:title=""/>
                </v:shape>
                <o:OLEObject Type="Embed" ProgID="Equation.DSMT4" ShapeID="_x0000_i3266" DrawAspect="Content" ObjectID="_1690486202" r:id="rId3408"/>
              </w:object>
            </w:r>
            <w:r w:rsidRPr="008C51C7">
              <w:rPr>
                <w:rFonts w:ascii="Chu Van An" w:hAnsi="Chu Van An" w:cs="Chu Van An"/>
              </w:rPr>
              <w:t xml:space="preserve"> có đạo hàm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415" w:dyaOrig="615" w14:anchorId="68D2B94F">
                <v:shape id="_x0000_i3267" type="#_x0000_t75" style="width:120.75pt;height:30.75pt" o:ole="">
                  <v:imagedata r:id="rId3409" o:title=""/>
                </v:shape>
                <o:OLEObject Type="Embed" ProgID="Equation.DSMT4" ShapeID="_x0000_i3267" DrawAspect="Content" ObjectID="_1690486203" r:id="rId3410"/>
              </w:object>
            </w:r>
            <w:r w:rsidRPr="008C51C7">
              <w:rPr>
                <w:rFonts w:ascii="Chu Van An" w:hAnsi="Chu Van An" w:cs="Chu Van An"/>
              </w:rPr>
              <w:t xml:space="preserve">. Tính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185" w:dyaOrig="315" w14:anchorId="771BF3D9">
                <v:shape id="_x0000_i3268" type="#_x0000_t75" style="width:59.25pt;height:15.75pt" o:ole="">
                  <v:imagedata r:id="rId3411" o:title=""/>
                </v:shape>
                <o:OLEObject Type="Embed" ProgID="Equation.DSMT4" ShapeID="_x0000_i3268" DrawAspect="Content" ObjectID="_1690486204" r:id="rId341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47F89363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color w:val="000000" w:themeColor="text1"/>
                <w:position w:val="-4"/>
              </w:rPr>
              <w:object w:dxaOrig="345" w:dyaOrig="255" w14:anchorId="0666B81B">
                <v:shape id="_x0000_i3269" type="#_x0000_t75" style="width:17.25pt;height:12.75pt" o:ole="">
                  <v:imagedata r:id="rId3413" o:title=""/>
                </v:shape>
                <o:OLEObject Type="Embed" ProgID="Equation.DSMT4" ShapeID="_x0000_i3269" DrawAspect="Content" ObjectID="_1690486205" r:id="rId3414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360" w:dyaOrig="285" w14:anchorId="2DB1A96B">
                <v:shape id="_x0000_i3270" type="#_x0000_t75" style="width:18.75pt;height:14.25pt" o:ole="">
                  <v:imagedata r:id="rId3415" o:title=""/>
                </v:shape>
                <o:OLEObject Type="Embed" ProgID="Equation.DSMT4" ShapeID="_x0000_i3270" DrawAspect="Content" ObjectID="_1690486206" r:id="rId3416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80" w:dyaOrig="285" w14:anchorId="13BD3DE6">
                <v:shape id="_x0000_i3271" type="#_x0000_t75" style="width:9pt;height:14.25pt" o:ole="">
                  <v:imagedata r:id="rId3417" o:title=""/>
                </v:shape>
                <o:OLEObject Type="Embed" ProgID="Equation.DSMT4" ShapeID="_x0000_i3271" DrawAspect="Content" ObjectID="_1690486207" r:id="rId3418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color w:val="000000" w:themeColor="text1"/>
                <w:position w:val="-4"/>
              </w:rPr>
              <w:object w:dxaOrig="135" w:dyaOrig="255" w14:anchorId="5DFC53BB">
                <v:shape id="_x0000_i3272" type="#_x0000_t75" style="width:6.75pt;height:12.75pt" o:ole="">
                  <v:imagedata r:id="rId3419" o:title=""/>
                </v:shape>
                <o:OLEObject Type="Embed" ProgID="Equation.DSMT4" ShapeID="_x0000_i3272" DrawAspect="Content" ObjectID="_1690486208" r:id="rId3420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63B1B00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487A744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7786DBE3" w14:textId="77777777" w:rsidTr="002135F8">
        <w:tc>
          <w:tcPr>
            <w:tcW w:w="6200" w:type="dxa"/>
            <w:shd w:val="clear" w:color="auto" w:fill="auto"/>
          </w:tcPr>
          <w:p w14:paraId="6BA128FA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16:</w:t>
            </w:r>
            <w:r w:rsidRPr="008C51C7">
              <w:rPr>
                <w:rFonts w:ascii="Chu Van An" w:hAnsi="Chu Van An" w:cs="Chu Van An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580" w:dyaOrig="615" w14:anchorId="34250919">
                <v:shape id="_x0000_i3273" type="#_x0000_t75" style="width:129pt;height:30.75pt" o:ole="">
                  <v:imagedata r:id="rId3421" o:title=""/>
                </v:shape>
                <o:OLEObject Type="Embed" ProgID="Equation.DSMT4" ShapeID="_x0000_i3273" DrawAspect="Content" ObjectID="_1690486209" r:id="rId3422"/>
              </w:object>
            </w:r>
            <w:r w:rsidRPr="008C51C7">
              <w:rPr>
                <w:rFonts w:ascii="Chu Van An" w:hAnsi="Chu Van An" w:cs="Chu Van An"/>
              </w:rPr>
              <w:t xml:space="preserve">có đạo hàm là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630" w:dyaOrig="405" w14:anchorId="0BDAC799">
                <v:shape id="_x0000_i3274" type="#_x0000_t75" style="width:31.5pt;height:20.25pt" o:ole="">
                  <v:imagedata r:id="rId3423" o:title=""/>
                </v:shape>
                <o:OLEObject Type="Embed" ProgID="Equation.DSMT4" ShapeID="_x0000_i3274" DrawAspect="Content" ObjectID="_1690486210" r:id="rId3424"/>
              </w:object>
            </w:r>
            <w:r w:rsidRPr="008C51C7">
              <w:rPr>
                <w:rFonts w:ascii="Chu Van An" w:hAnsi="Chu Van An" w:cs="Chu Van An"/>
              </w:rPr>
              <w:t xml:space="preserve">. Để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005" w:dyaOrig="615" w14:anchorId="6327DEF2">
                <v:shape id="_x0000_i3275" type="#_x0000_t75" style="width:50.25pt;height:30.75pt" o:ole="">
                  <v:imagedata r:id="rId3425" o:title=""/>
                </v:shape>
                <o:OLEObject Type="Embed" ProgID="Equation.DSMT4" ShapeID="_x0000_i3275" DrawAspect="Content" ObjectID="_1690486211" r:id="rId3426"/>
              </w:object>
            </w:r>
            <w:r w:rsidRPr="008C51C7">
              <w:rPr>
                <w:rFonts w:ascii="Chu Van An" w:hAnsi="Chu Van An" w:cs="Chu Van An"/>
              </w:rPr>
              <w:t xml:space="preserve">thì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95" w:dyaOrig="225" w14:anchorId="0BA0C3C2">
                <v:shape id="_x0000_i3276" type="#_x0000_t75" style="width:9.75pt;height:11.25pt" o:ole="">
                  <v:imagedata r:id="rId3427" o:title=""/>
                </v:shape>
                <o:OLEObject Type="Embed" ProgID="Equation.DSMT4" ShapeID="_x0000_i3276" DrawAspect="Content" ObjectID="_1690486212" r:id="rId3428"/>
              </w:object>
            </w:r>
            <w:r w:rsidRPr="008C51C7">
              <w:rPr>
                <w:rFonts w:ascii="Chu Van An" w:hAnsi="Chu Van An" w:cs="Chu Van An"/>
              </w:rPr>
              <w:t>bằng bao nhiêu?</w:t>
            </w:r>
          </w:p>
          <w:p w14:paraId="20ADEB8B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930" w:dyaOrig="675" w14:anchorId="318294C9">
                <v:shape id="_x0000_i3277" type="#_x0000_t75" style="width:47.25pt;height:33.75pt" o:ole="">
                  <v:imagedata r:id="rId3429" o:title=""/>
                </v:shape>
                <o:OLEObject Type="Embed" ProgID="Equation.DSMT4" ShapeID="_x0000_i3277" DrawAspect="Content" ObjectID="_1690486213" r:id="rId3430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600" w:dyaOrig="615" w14:anchorId="7992BC68">
                <v:shape id="_x0000_i3278" type="#_x0000_t75" style="width:30pt;height:30.75pt" o:ole="">
                  <v:imagedata r:id="rId3431" o:title=""/>
                </v:shape>
                <o:OLEObject Type="Embed" ProgID="Equation.DSMT4" ShapeID="_x0000_i3278" DrawAspect="Content" ObjectID="_1690486214" r:id="rId3432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765" w:dyaOrig="615" w14:anchorId="0D52D660">
                <v:shape id="_x0000_i3279" type="#_x0000_t75" style="width:38.25pt;height:30.75pt" o:ole="">
                  <v:imagedata r:id="rId3433" o:title=""/>
                </v:shape>
                <o:OLEObject Type="Embed" ProgID="Equation.DSMT4" ShapeID="_x0000_i3279" DrawAspect="Content" ObjectID="_1690486215" r:id="rId3434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780" w:dyaOrig="675" w14:anchorId="3DF6C644">
                <v:shape id="_x0000_i3280" type="#_x0000_t75" style="width:39pt;height:33.75pt" o:ole="">
                  <v:imagedata r:id="rId3435" o:title=""/>
                </v:shape>
                <o:OLEObject Type="Embed" ProgID="Equation.DSMT4" ShapeID="_x0000_i3280" DrawAspect="Content" ObjectID="_1690486216" r:id="rId3436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B31FC8D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7B28AE2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1656AD" w:rsidRPr="008C51C7" w14:paraId="2F62A4CC" w14:textId="77777777" w:rsidTr="002135F8">
        <w:tc>
          <w:tcPr>
            <w:tcW w:w="6200" w:type="dxa"/>
            <w:shd w:val="clear" w:color="auto" w:fill="auto"/>
          </w:tcPr>
          <w:p w14:paraId="0BAE80DD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sv-SE"/>
              </w:rPr>
              <w:t>Câu 17:</w:t>
            </w:r>
            <w:r w:rsidRPr="008C51C7">
              <w:rPr>
                <w:rFonts w:ascii="Chu Van An" w:hAnsi="Chu Van An" w:cs="Chu Van An"/>
                <w:lang w:val="sv-SE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500" w:dyaOrig="405" w14:anchorId="3F20EAAE">
                <v:shape id="_x0000_i3281" type="#_x0000_t75" style="width:75pt;height:20.25pt" o:ole="">
                  <v:imagedata r:id="rId3437" o:title=""/>
                </v:shape>
                <o:OLEObject Type="Embed" ProgID="Equation.DSMT4" ShapeID="_x0000_i3281" DrawAspect="Content" ObjectID="_1690486217" r:id="rId3438"/>
              </w:object>
            </w:r>
            <w:r w:rsidRPr="008C51C7">
              <w:rPr>
                <w:rFonts w:ascii="Chu Van An" w:hAnsi="Chu Van An" w:cs="Chu Van An"/>
                <w:lang w:val="sv-SE"/>
              </w:rPr>
              <w:t xml:space="preserve"> Tính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765" w:dyaOrig="405" w14:anchorId="6CD7F617">
                <v:shape id="_x0000_i3282" type="#_x0000_t75" style="width:38.25pt;height:20.25pt" o:ole="">
                  <v:imagedata r:id="rId3439" o:title=""/>
                </v:shape>
                <o:OLEObject Type="Embed" ProgID="Equation.DSMT4" ShapeID="_x0000_i3282" DrawAspect="Content" ObjectID="_1690486218" r:id="rId3440"/>
              </w:object>
            </w:r>
          </w:p>
          <w:p w14:paraId="40925941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620" w:dyaOrig="405" w14:anchorId="3408CB3D">
                <v:shape id="_x0000_i3283" type="#_x0000_t75" style="width:81pt;height:20.25pt" o:ole="">
                  <v:imagedata r:id="rId3441" o:title=""/>
                </v:shape>
                <o:OLEObject Type="Embed" ProgID="Equation.DSMT4" ShapeID="_x0000_i3283" DrawAspect="Content" ObjectID="_1690486219" r:id="rId3442"/>
              </w:object>
            </w:r>
            <w:r w:rsidRPr="008C51C7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605" w:dyaOrig="405" w14:anchorId="5069B8CD">
                <v:shape id="_x0000_i3284" type="#_x0000_t75" style="width:80.25pt;height:20.25pt" o:ole="">
                  <v:imagedata r:id="rId3443" o:title=""/>
                </v:shape>
                <o:OLEObject Type="Embed" ProgID="Equation.DSMT4" ShapeID="_x0000_i3284" DrawAspect="Content" ObjectID="_1690486220" r:id="rId3444"/>
              </w:object>
            </w:r>
          </w:p>
          <w:p w14:paraId="4976EA94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620" w:dyaOrig="405" w14:anchorId="02E381EB">
                <v:shape id="_x0000_i3285" type="#_x0000_t75" style="width:81pt;height:20.25pt" o:ole="">
                  <v:imagedata r:id="rId3445" o:title=""/>
                </v:shape>
                <o:OLEObject Type="Embed" ProgID="Equation.DSMT4" ShapeID="_x0000_i3285" DrawAspect="Content" ObjectID="_1690486221" r:id="rId3446"/>
              </w:object>
            </w:r>
            <w:r w:rsidRPr="008C51C7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740" w:dyaOrig="405" w14:anchorId="6CFBC7FF">
                <v:shape id="_x0000_i3286" type="#_x0000_t75" style="width:87pt;height:20.25pt" o:ole="">
                  <v:imagedata r:id="rId3447" o:title=""/>
                </v:shape>
                <o:OLEObject Type="Embed" ProgID="Equation.DSMT4" ShapeID="_x0000_i3286" DrawAspect="Content" ObjectID="_1690486222" r:id="rId3448"/>
              </w:object>
            </w:r>
          </w:p>
          <w:p w14:paraId="7212130B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3A7180B0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46DF5253" w14:textId="77777777" w:rsidTr="002135F8">
        <w:tc>
          <w:tcPr>
            <w:tcW w:w="6200" w:type="dxa"/>
            <w:shd w:val="clear" w:color="auto" w:fill="auto"/>
          </w:tcPr>
          <w:p w14:paraId="7658FD2C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18:</w:t>
            </w:r>
            <w:r w:rsidRPr="008C51C7">
              <w:rPr>
                <w:rFonts w:ascii="Chu Van An" w:hAnsi="Chu Van An" w:cs="Chu Van An"/>
                <w:lang w:val="fr-FR"/>
              </w:rPr>
              <w:t xml:space="preserve">Cho </w:t>
            </w:r>
            <w:r w:rsidRPr="008C51C7">
              <w:rPr>
                <w:rFonts w:ascii="Chu Van An" w:eastAsia="Arial" w:hAnsi="Chu Van An" w:cs="Chu Van An"/>
                <w:position w:val="-36"/>
              </w:rPr>
              <w:object w:dxaOrig="3510" w:dyaOrig="810" w14:anchorId="12346140">
                <v:shape id="_x0000_i3287" type="#_x0000_t75" style="width:175.5pt;height:40.5pt" o:ole="">
                  <v:imagedata r:id="rId3449" o:title=""/>
                </v:shape>
                <o:OLEObject Type="Embed" ProgID="Equation.DSMT4" ShapeID="_x0000_i3287" DrawAspect="Content" ObjectID="_1690486223" r:id="rId3450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. Tính </w:t>
            </w:r>
            <w:r w:rsidRPr="008C51C7">
              <w:rPr>
                <w:rFonts w:ascii="Chu Van An" w:eastAsia="Arial" w:hAnsi="Chu Van An" w:cs="Chu Van An"/>
                <w:position w:val="-6"/>
              </w:rPr>
              <w:object w:dxaOrig="1305" w:dyaOrig="270" w14:anchorId="7E83961C">
                <v:shape id="_x0000_i3288" type="#_x0000_t75" style="width:65.25pt;height:13.5pt" o:ole="">
                  <v:imagedata r:id="rId3451" o:title=""/>
                </v:shape>
                <o:OLEObject Type="Embed" ProgID="Equation.DSMT4" ShapeID="_x0000_i3288" DrawAspect="Content" ObjectID="_1690486224" r:id="rId3452"/>
              </w:object>
            </w:r>
          </w:p>
          <w:p w14:paraId="4EF583BC" w14:textId="77777777" w:rsidR="001656AD" w:rsidRPr="008C51C7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8C51C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Arial" w:hAnsi="Chu Van An" w:cs="Chu Van An"/>
                <w:position w:val="-4"/>
              </w:rPr>
              <w:object w:dxaOrig="210" w:dyaOrig="240" w14:anchorId="1922A36A">
                <v:shape id="_x0000_i3289" type="#_x0000_t75" style="width:11.25pt;height:12pt" o:ole="">
                  <v:imagedata r:id="rId3453" o:title=""/>
                </v:shape>
                <o:OLEObject Type="Embed" ProgID="Equation.DSMT4" ShapeID="_x0000_i3289" DrawAspect="Content" ObjectID="_1690486225" r:id="rId3454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8C51C7">
              <w:rPr>
                <w:rFonts w:ascii="Chu Van An" w:eastAsia="Arial" w:hAnsi="Chu Van An" w:cs="Chu Van An"/>
                <w:position w:val="-4"/>
              </w:rPr>
              <w:object w:dxaOrig="210" w:dyaOrig="240" w14:anchorId="60E3DB12">
                <v:shape id="_x0000_i3290" type="#_x0000_t75" style="width:11.25pt;height:12pt" o:ole="">
                  <v:imagedata r:id="rId3455" o:title=""/>
                </v:shape>
                <o:OLEObject Type="Embed" ProgID="Equation.DSMT4" ShapeID="_x0000_i3290" DrawAspect="Content" ObjectID="_1690486226" r:id="rId3456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8C51C7">
              <w:rPr>
                <w:rFonts w:ascii="Chu Van An" w:eastAsia="Arial" w:hAnsi="Chu Van An" w:cs="Chu Van An"/>
                <w:position w:val="-4"/>
              </w:rPr>
              <w:object w:dxaOrig="315" w:dyaOrig="240" w14:anchorId="205818E8">
                <v:shape id="_x0000_i3291" type="#_x0000_t75" style="width:15.75pt;height:12pt" o:ole="">
                  <v:imagedata r:id="rId3457" o:title=""/>
                </v:shape>
                <o:OLEObject Type="Embed" ProgID="Equation.DSMT4" ShapeID="_x0000_i3291" DrawAspect="Content" ObjectID="_1690486227" r:id="rId3458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8C51C7">
              <w:rPr>
                <w:rFonts w:ascii="Chu Van An" w:eastAsia="Arial" w:hAnsi="Chu Van An" w:cs="Chu Van An"/>
                <w:position w:val="-6"/>
              </w:rPr>
              <w:object w:dxaOrig="210" w:dyaOrig="270" w14:anchorId="6EC04E2D">
                <v:shape id="_x0000_i3292" type="#_x0000_t75" style="width:11.25pt;height:13.5pt" o:ole="">
                  <v:imagedata r:id="rId3459" o:title=""/>
                </v:shape>
                <o:OLEObject Type="Embed" ProgID="Equation.DSMT4" ShapeID="_x0000_i3292" DrawAspect="Content" ObjectID="_1690486228" r:id="rId3460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</w:p>
          <w:p w14:paraId="3BCB9BCA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D245BB8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7EAF9CD4" w14:textId="77777777" w:rsidTr="002135F8">
        <w:tc>
          <w:tcPr>
            <w:tcW w:w="6200" w:type="dxa"/>
            <w:shd w:val="clear" w:color="auto" w:fill="auto"/>
          </w:tcPr>
          <w:p w14:paraId="006601A3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8C51C7">
              <w:rPr>
                <w:rFonts w:ascii="Chu Van An" w:hAnsi="Chu Van An" w:cs="Chu Van An"/>
              </w:rPr>
              <w:t xml:space="preserve">Đạo hàm của hàm số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875" w:dyaOrig="630" w14:anchorId="628402A4">
                <v:shape id="_x0000_i3293" type="#_x0000_t75" style="width:93.75pt;height:31.5pt" o:ole="">
                  <v:imagedata r:id="rId3461" o:title=""/>
                </v:shape>
                <o:OLEObject Type="Embed" ProgID="Equation.DSMT4" ShapeID="_x0000_i3293" DrawAspect="Content" ObjectID="_1690486229" r:id="rId3462"/>
              </w:object>
            </w:r>
            <w:r w:rsidRPr="008C51C7">
              <w:rPr>
                <w:rFonts w:ascii="Chu Van An" w:hAnsi="Chu Van An" w:cs="Chu Van An"/>
              </w:rPr>
              <w:t xml:space="preserve">tại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720" w:dyaOrig="630" w14:anchorId="7D6635CD">
                <v:shape id="_x0000_i3294" type="#_x0000_t75" style="width:36pt;height:31.5pt" o:ole="">
                  <v:imagedata r:id="rId3463" o:title=""/>
                </v:shape>
                <o:OLEObject Type="Embed" ProgID="Equation.DSMT4" ShapeID="_x0000_i3294" DrawAspect="Content" ObjectID="_1690486230" r:id="rId3464"/>
              </w:object>
            </w:r>
            <w:r w:rsidRPr="008C51C7">
              <w:rPr>
                <w:rFonts w:ascii="Chu Van An" w:hAnsi="Chu Van An" w:cs="Chu Van An"/>
              </w:rPr>
              <w:t>bằng</w:t>
            </w:r>
          </w:p>
          <w:p w14:paraId="645988A1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6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300" w:dyaOrig="270" w14:anchorId="552AECB6">
                <v:shape id="_x0000_i3295" type="#_x0000_t75" style="width:15pt;height:13.5pt" o:ole="">
                  <v:imagedata r:id="rId3465" o:title=""/>
                </v:shape>
                <o:OLEObject Type="Embed" ProgID="Equation.DSMT4" ShapeID="_x0000_i3295" DrawAspect="Content" ObjectID="_1690486231" r:id="rId3466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position w:val="-6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195" w:dyaOrig="270" w14:anchorId="6AC7EA0A">
                <v:shape id="_x0000_i3296" type="#_x0000_t75" style="width:9.75pt;height:13.5pt" o:ole="">
                  <v:imagedata r:id="rId3467" o:title=""/>
                </v:shape>
                <o:OLEObject Type="Embed" ProgID="Equation.DSMT4" ShapeID="_x0000_i3296" DrawAspect="Content" ObjectID="_1690486232" r:id="rId3468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position w:val="-6"/>
              </w:rPr>
              <w:tab/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95" w:dyaOrig="270" w14:anchorId="126A7F5E">
                <v:shape id="_x0000_i3297" type="#_x0000_t75" style="width:9.75pt;height:13.5pt" o:ole="">
                  <v:imagedata r:id="rId3469" o:title=""/>
                </v:shape>
                <o:OLEObject Type="Embed" ProgID="Equation.DSMT4" ShapeID="_x0000_i3297" DrawAspect="Content" ObjectID="_1690486233" r:id="rId3470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position w:val="-6"/>
              </w:rPr>
              <w:tab/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330" w:dyaOrig="270" w14:anchorId="1AA4E4D6">
                <v:shape id="_x0000_i3298" type="#_x0000_t75" style="width:16.5pt;height:13.5pt" o:ole="">
                  <v:imagedata r:id="rId3471" o:title=""/>
                </v:shape>
                <o:OLEObject Type="Embed" ProgID="Equation.DSMT4" ShapeID="_x0000_i3298" DrawAspect="Content" ObjectID="_1690486234" r:id="rId3472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</w:p>
          <w:p w14:paraId="59DB6E17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21B5C45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65C0A515" w14:textId="77777777" w:rsidTr="002135F8">
        <w:tc>
          <w:tcPr>
            <w:tcW w:w="6200" w:type="dxa"/>
            <w:shd w:val="clear" w:color="auto" w:fill="auto"/>
          </w:tcPr>
          <w:p w14:paraId="32206215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20:</w:t>
            </w:r>
            <w:r w:rsidRPr="008C51C7">
              <w:rPr>
                <w:rFonts w:ascii="Chu Van An" w:hAnsi="Chu Van An" w:cs="Chu Van An"/>
              </w:rPr>
              <w:t xml:space="preserve">Hàm số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565" w:dyaOrig="645" w14:anchorId="42EB953F">
                <v:shape id="_x0000_i3299" type="#_x0000_t75" style="width:128.25pt;height:33pt" o:ole="">
                  <v:imagedata r:id="rId3473" o:title=""/>
                </v:shape>
                <o:OLEObject Type="Embed" ProgID="Equation.DSMT4" ShapeID="_x0000_i3299" DrawAspect="Content" ObjectID="_1690486235" r:id="rId3474"/>
              </w:object>
            </w:r>
            <w:r w:rsidRPr="008C51C7">
              <w:rPr>
                <w:rFonts w:ascii="Chu Van An" w:hAnsi="Chu Van An" w:cs="Chu Van An"/>
              </w:rPr>
              <w:t xml:space="preserve">có đạo hàm là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600" w:dyaOrig="315" w14:anchorId="62C971DE">
                <v:shape id="_x0000_i3300" type="#_x0000_t75" style="width:30pt;height:15.75pt" o:ole="">
                  <v:imagedata r:id="rId3475" o:title=""/>
                </v:shape>
                <o:OLEObject Type="Embed" ProgID="Equation.DSMT4" ShapeID="_x0000_i3300" DrawAspect="Content" ObjectID="_1690486236" r:id="rId3476"/>
              </w:object>
            </w:r>
            <w:r w:rsidRPr="008C51C7">
              <w:rPr>
                <w:rFonts w:ascii="Chu Van An" w:hAnsi="Chu Van An" w:cs="Chu Van An"/>
              </w:rPr>
              <w:t xml:space="preserve">. Để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1200" w:dyaOrig="615" w14:anchorId="652245A3">
                <v:shape id="_x0000_i3301" type="#_x0000_t75" style="width:60pt;height:30.75pt" o:ole="">
                  <v:imagedata r:id="rId3477" o:title=""/>
                </v:shape>
                <o:OLEObject Type="Embed" ProgID="Equation.DSMT4" ShapeID="_x0000_i3301" DrawAspect="Content" ObjectID="_1690486237" r:id="rId3478"/>
              </w:object>
            </w:r>
            <w:r w:rsidRPr="008C51C7">
              <w:rPr>
                <w:rFonts w:ascii="Chu Van An" w:hAnsi="Chu Van An" w:cs="Chu Van An"/>
              </w:rPr>
              <w:t xml:space="preserve">thì </w:t>
            </w:r>
            <w:r w:rsidRPr="008C51C7">
              <w:rPr>
                <w:rFonts w:ascii="Chu Van An" w:hAnsi="Chu Van An" w:cs="Chu Van An"/>
                <w:i/>
              </w:rPr>
              <w:t>a</w:t>
            </w:r>
            <w:r w:rsidRPr="008C51C7">
              <w:rPr>
                <w:rFonts w:ascii="Chu Van An" w:hAnsi="Chu Van An" w:cs="Chu Van An"/>
              </w:rPr>
              <w:t xml:space="preserve"> bằng bao nhiêu?</w:t>
            </w:r>
          </w:p>
          <w:p w14:paraId="1F5F9D37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915" w:dyaOrig="675" w14:anchorId="6ED65EF2">
                <v:shape id="_x0000_i3302" type="#_x0000_t75" style="width:45.75pt;height:33.75pt" o:ole="">
                  <v:imagedata r:id="rId3479" o:title=""/>
                </v:shape>
                <o:OLEObject Type="Embed" ProgID="Equation.DSMT4" ShapeID="_x0000_i3302" DrawAspect="Content" ObjectID="_1690486238" r:id="rId3480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765" w:dyaOrig="630" w14:anchorId="310556DC">
                <v:shape id="_x0000_i3303" type="#_x0000_t75" style="width:38.25pt;height:31.5pt" o:ole="">
                  <v:imagedata r:id="rId3481" o:title=""/>
                </v:shape>
                <o:OLEObject Type="Embed" ProgID="Equation.DSMT4" ShapeID="_x0000_i3303" DrawAspect="Content" ObjectID="_1690486239" r:id="rId3482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600" w:dyaOrig="630" w14:anchorId="34E213F5">
                <v:shape id="_x0000_i3304" type="#_x0000_t75" style="width:30pt;height:31.5pt" o:ole="">
                  <v:imagedata r:id="rId3483" o:title=""/>
                </v:shape>
                <o:OLEObject Type="Embed" ProgID="Equation.DSMT4" ShapeID="_x0000_i3304" DrawAspect="Content" ObjectID="_1690486240" r:id="rId3484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765" w:dyaOrig="675" w14:anchorId="60247645">
                <v:shape id="_x0000_i3305" type="#_x0000_t75" style="width:38.25pt;height:33.75pt" o:ole="">
                  <v:imagedata r:id="rId3485" o:title=""/>
                </v:shape>
                <o:OLEObject Type="Embed" ProgID="Equation.DSMT4" ShapeID="_x0000_i3305" DrawAspect="Content" ObjectID="_1690486241" r:id="rId3486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21F1BCD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E7A52A0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3ECDF9DA" w14:textId="77777777" w:rsidTr="002135F8">
        <w:tc>
          <w:tcPr>
            <w:tcW w:w="6200" w:type="dxa"/>
            <w:shd w:val="clear" w:color="auto" w:fill="auto"/>
          </w:tcPr>
          <w:p w14:paraId="2A89F245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>Câu 21:</w:t>
            </w:r>
            <w:r w:rsidRPr="008C51C7">
              <w:rPr>
                <w:rFonts w:ascii="Chu Van An" w:hAnsi="Chu Van An" w:cs="Chu Van An"/>
              </w:rPr>
              <w:t xml:space="preserve">Đạo hàm của hàm số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815" w:dyaOrig="315" w14:anchorId="71DA0DDB">
                <v:shape id="_x0000_i3306" type="#_x0000_t75" style="width:90.75pt;height:15.75pt" o:ole="">
                  <v:imagedata r:id="rId3487" o:title=""/>
                </v:shape>
                <o:OLEObject Type="Embed" ProgID="Equation.DSMT4" ShapeID="_x0000_i3306" DrawAspect="Content" ObjectID="_1690486242" r:id="rId3488"/>
              </w:object>
            </w:r>
            <w:r w:rsidRPr="008C51C7">
              <w:rPr>
                <w:rFonts w:ascii="Chu Van An" w:hAnsi="Chu Van An" w:cs="Chu Van An"/>
              </w:rPr>
              <w:t xml:space="preserve"> là</w:t>
            </w:r>
          </w:p>
          <w:p w14:paraId="091FFA2A" w14:textId="77777777" w:rsidR="001656AD" w:rsidRPr="008C51C7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860" w:dyaOrig="315" w14:anchorId="55526DC3">
                <v:shape id="_x0000_i3307" type="#_x0000_t75" style="width:93pt;height:15.75pt" o:ole="">
                  <v:imagedata r:id="rId3489" o:title=""/>
                </v:shape>
                <o:OLEObject Type="Embed" ProgID="Equation.DSMT4" ShapeID="_x0000_i3307" DrawAspect="Content" ObjectID="_1690486243" r:id="rId349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1860" w:dyaOrig="315" w14:anchorId="5649BE8F">
                <v:shape id="_x0000_i3308" type="#_x0000_t75" style="width:93pt;height:15.75pt" o:ole="">
                  <v:imagedata r:id="rId3491" o:title=""/>
                </v:shape>
                <o:OLEObject Type="Embed" ProgID="Equation.DSMT4" ShapeID="_x0000_i3308" DrawAspect="Content" ObjectID="_1690486244" r:id="rId349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2ACCE078" w14:textId="77777777" w:rsidR="001656AD" w:rsidRPr="008C51C7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8C51C7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2145" w:dyaOrig="315" w14:anchorId="6620634A">
                <v:shape id="_x0000_i3309" type="#_x0000_t75" style="width:107.25pt;height:15.75pt" o:ole="">
                  <v:imagedata r:id="rId3493" o:title=""/>
                </v:shape>
                <o:OLEObject Type="Embed" ProgID="Equation.DSMT4" ShapeID="_x0000_i3309" DrawAspect="Content" ObjectID="_1690486245" r:id="rId349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Arial" w:hAnsi="Chu Van An" w:cs="Chu Van An"/>
                <w:position w:val="-10"/>
              </w:rPr>
              <w:object w:dxaOrig="2145" w:dyaOrig="315" w14:anchorId="038E0AF1">
                <v:shape id="_x0000_i3310" type="#_x0000_t75" style="width:107.25pt;height:15.75pt" o:ole="">
                  <v:imagedata r:id="rId3495" o:title=""/>
                </v:shape>
                <o:OLEObject Type="Embed" ProgID="Equation.DSMT4" ShapeID="_x0000_i3310" DrawAspect="Content" ObjectID="_1690486246" r:id="rId349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10CC32D0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4C61987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7A892C59" w14:textId="77777777" w:rsidTr="002135F8">
        <w:tc>
          <w:tcPr>
            <w:tcW w:w="6200" w:type="dxa"/>
            <w:shd w:val="clear" w:color="auto" w:fill="auto"/>
          </w:tcPr>
          <w:p w14:paraId="7EF707AB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</w:rPr>
            </w:pPr>
            <w:r w:rsidRPr="008C51C7">
              <w:rPr>
                <w:rFonts w:ascii="Chu Van An" w:eastAsia="Times New Roman" w:hAnsi="Chu Van An" w:cs="Chu Van An"/>
                <w:b/>
                <w:color w:val="0000FF"/>
              </w:rPr>
              <w:t>Câu 22:</w:t>
            </w:r>
            <w:r w:rsidRPr="008C51C7">
              <w:rPr>
                <w:rFonts w:ascii="Chu Van An" w:hAnsi="Chu Van An" w:cs="Chu Van An"/>
              </w:rPr>
              <w:t xml:space="preserve">Đạo hàm của hàm số </w:t>
            </w:r>
            <w:bookmarkStart w:id="166" w:name="OLE_LINK58"/>
            <w:bookmarkStart w:id="167" w:name="OLE_LINK57"/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1155" w:dyaOrig="315" w14:anchorId="7B467918">
                <v:shape id="_x0000_i3311" type="#_x0000_t75" style="width:57.75pt;height:15.75pt" o:ole="">
                  <v:imagedata r:id="rId3497" o:title=""/>
                </v:shape>
                <o:OLEObject Type="Embed" ProgID="Equation.DSMT4" ShapeID="_x0000_i3311" DrawAspect="Content" ObjectID="_1690486247" r:id="rId3498"/>
              </w:object>
            </w:r>
            <w:bookmarkEnd w:id="166"/>
            <w:bookmarkEnd w:id="167"/>
            <w:r w:rsidRPr="008C51C7">
              <w:rPr>
                <w:rFonts w:ascii="Chu Van An" w:hAnsi="Chu Van An" w:cs="Chu Van An"/>
              </w:rPr>
              <w:t xml:space="preserve"> là biểu thức có dạng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1755" w:dyaOrig="675" w14:anchorId="59A07ABD">
                <v:shape id="_x0000_i3312" type="#_x0000_t75" style="width:87.75pt;height:33.75pt" o:ole="">
                  <v:imagedata r:id="rId3499" o:title=""/>
                </v:shape>
                <o:OLEObject Type="Embed" ProgID="Equation.DSMT4" ShapeID="_x0000_i3312" DrawAspect="Content" ObjectID="_1690486248" r:id="rId3500"/>
              </w:object>
            </w:r>
            <w:r w:rsidRPr="008C51C7">
              <w:rPr>
                <w:rFonts w:ascii="Chu Van An" w:hAnsi="Chu Van An" w:cs="Chu Van An"/>
              </w:rPr>
              <w:t xml:space="preserve">. Khi đó mệnh đề nào sau đây </w:t>
            </w:r>
            <w:r w:rsidRPr="008C51C7">
              <w:rPr>
                <w:rFonts w:ascii="Chu Van An" w:hAnsi="Chu Van An" w:cs="Chu Van An"/>
                <w:b/>
                <w:i/>
              </w:rPr>
              <w:t>đúng</w:t>
            </w:r>
            <w:r w:rsidRPr="008C51C7">
              <w:rPr>
                <w:rFonts w:ascii="Chu Van An" w:hAnsi="Chu Van An" w:cs="Chu Van An"/>
              </w:rPr>
              <w:t>?</w:t>
            </w:r>
          </w:p>
          <w:p w14:paraId="65EE2567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eastAsia="Times New Roman" w:hAnsi="Chu Van An" w:cs="Chu Van An"/>
                <w:b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bookmarkStart w:id="168" w:name="OLE_LINK56"/>
            <w:bookmarkStart w:id="169" w:name="OLE_LINK55"/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735" w:dyaOrig="615" w14:anchorId="7C918996">
                <v:shape id="_x0000_i3313" type="#_x0000_t75" style="width:36.75pt;height:30.75pt" o:ole="">
                  <v:imagedata r:id="rId3501" o:title=""/>
                </v:shape>
                <o:OLEObject Type="Embed" ProgID="Equation.DSMT4" ShapeID="_x0000_i3313" DrawAspect="Content" ObjectID="_1690486249" r:id="rId3502"/>
              </w:object>
            </w:r>
            <w:bookmarkEnd w:id="168"/>
            <w:bookmarkEnd w:id="169"/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600" w:dyaOrig="615" w14:anchorId="76583307">
                <v:shape id="_x0000_i3314" type="#_x0000_t75" style="width:30pt;height:30.75pt" o:ole="">
                  <v:imagedata r:id="rId3503" o:title=""/>
                </v:shape>
                <o:OLEObject Type="Embed" ProgID="Equation.DSMT4" ShapeID="_x0000_i3314" DrawAspect="Content" ObjectID="_1690486250" r:id="rId3504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720" w:dyaOrig="615" w14:anchorId="30AA9758">
                <v:shape id="_x0000_i3315" type="#_x0000_t75" style="width:36pt;height:30.75pt" o:ole="">
                  <v:imagedata r:id="rId3505" o:title=""/>
                </v:shape>
                <o:OLEObject Type="Embed" ProgID="Equation.DSMT4" ShapeID="_x0000_i3315" DrawAspect="Content" ObjectID="_1690486251" r:id="rId3506"/>
              </w:object>
            </w:r>
            <w:r w:rsidRPr="008C51C7">
              <w:rPr>
                <w:rFonts w:ascii="Chu Van An" w:hAnsi="Chu Van An" w:cs="Chu Van An"/>
                <w:color w:val="0000FF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555" w:dyaOrig="615" w14:anchorId="1B7CD1EE">
                <v:shape id="_x0000_i3316" type="#_x0000_t75" style="width:27.75pt;height:30.75pt" o:ole="">
                  <v:imagedata r:id="rId3507" o:title=""/>
                </v:shape>
                <o:OLEObject Type="Embed" ProgID="Equation.DSMT4" ShapeID="_x0000_i3316" DrawAspect="Content" ObjectID="_1690486252" r:id="rId3508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7C1DCB0A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E032AAF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7E08C617" w14:textId="77777777" w:rsidTr="002135F8">
        <w:tc>
          <w:tcPr>
            <w:tcW w:w="6200" w:type="dxa"/>
            <w:shd w:val="clear" w:color="auto" w:fill="auto"/>
          </w:tcPr>
          <w:p w14:paraId="7B775C0C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23:</w:t>
            </w:r>
            <w:r w:rsidRPr="008C51C7">
              <w:rPr>
                <w:rFonts w:ascii="Chu Van An" w:hAnsi="Chu Van An" w:cs="Chu Van An"/>
              </w:rPr>
              <w:t xml:space="preserve">Trong các hàm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585" w:dyaOrig="405" w14:anchorId="1E8E4B77">
                <v:shape id="_x0000_i3317" type="#_x0000_t75" style="width:29.25pt;height:20.25pt" o:ole="">
                  <v:imagedata r:id="rId3509" o:title=""/>
                </v:shape>
                <o:OLEObject Type="Embed" ProgID="Equation.DSMT4" ShapeID="_x0000_i3317" DrawAspect="Content" ObjectID="_1690486253" r:id="rId3510"/>
              </w:object>
            </w:r>
            <w:r w:rsidRPr="008C51C7">
              <w:rPr>
                <w:rFonts w:ascii="Chu Van An" w:hAnsi="Chu Van An" w:cs="Chu Van An"/>
              </w:rPr>
              <w:t xml:space="preserve"> dưới đây, hàm số nào có đạo hàm không phụ thuộc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210" w:dyaOrig="225" w14:anchorId="53F1C9F4">
                <v:shape id="_x0000_i3318" type="#_x0000_t75" style="width:11.25pt;height:11.25pt" o:ole="">
                  <v:imagedata r:id="rId3511" o:title=""/>
                </v:shape>
                <o:OLEObject Type="Embed" ProgID="Equation.DSMT4" ShapeID="_x0000_i3318" DrawAspect="Content" ObjectID="_1690486254" r:id="rId3512"/>
              </w:object>
            </w:r>
            <w:r w:rsidRPr="008C51C7">
              <w:rPr>
                <w:rFonts w:ascii="Chu Van An" w:hAnsi="Chu Van An" w:cs="Chu Van An"/>
              </w:rPr>
              <w:t>?</w:t>
            </w:r>
          </w:p>
          <w:p w14:paraId="2D13332B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2670" w:dyaOrig="405" w14:anchorId="7DDD788B">
                <v:shape id="_x0000_i3319" type="#_x0000_t75" style="width:132.75pt;height:20.25pt" o:ole="">
                  <v:imagedata r:id="rId3513" o:title=""/>
                </v:shape>
                <o:OLEObject Type="Embed" ProgID="Equation.DSMT4" ShapeID="_x0000_i3319" DrawAspect="Content" ObjectID="_1690486255" r:id="rId3514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549EC75F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4140" w:dyaOrig="405" w14:anchorId="346663B5">
                <v:shape id="_x0000_i3320" type="#_x0000_t75" style="width:207pt;height:20.25pt" o:ole="">
                  <v:imagedata r:id="rId3515" o:title=""/>
                </v:shape>
                <o:OLEObject Type="Embed" ProgID="Equation.DSMT4" ShapeID="_x0000_i3320" DrawAspect="Content" ObjectID="_1690486256" r:id="rId351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6A535DAD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3705" w:dyaOrig="675" w14:anchorId="570BF04B">
                <v:shape id="_x0000_i3321" type="#_x0000_t75" style="width:185.25pt;height:33.75pt" o:ole="">
                  <v:imagedata r:id="rId3517" o:title=""/>
                </v:shape>
                <o:OLEObject Type="Embed" ProgID="Equation.DSMT4" ShapeID="_x0000_i3321" DrawAspect="Content" ObjectID="_1690486257" r:id="rId3518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1B3DB1B5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4140" w:dyaOrig="405" w14:anchorId="000E496A">
                <v:shape id="_x0000_i3322" type="#_x0000_t75" style="width:207pt;height:20.25pt" o:ole="">
                  <v:imagedata r:id="rId3519" o:title=""/>
                </v:shape>
                <o:OLEObject Type="Embed" ProgID="Equation.DSMT4" ShapeID="_x0000_i3322" DrawAspect="Content" ObjectID="_1690486258" r:id="rId3520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28D729E6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16F186C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1656AD" w:rsidRPr="008C51C7" w14:paraId="7D3A7A86" w14:textId="77777777" w:rsidTr="002135F8">
        <w:tc>
          <w:tcPr>
            <w:tcW w:w="6200" w:type="dxa"/>
            <w:shd w:val="clear" w:color="auto" w:fill="auto"/>
          </w:tcPr>
          <w:p w14:paraId="31A45EE9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24:</w:t>
            </w:r>
            <w:r w:rsidRPr="008C51C7">
              <w:rPr>
                <w:rFonts w:ascii="Chu Van An" w:hAnsi="Chu Van An" w:cs="Chu Van An"/>
                <w:color w:val="000000"/>
              </w:rPr>
              <w:t xml:space="preserve">Cho các hàm số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2100" w:dyaOrig="360" w14:anchorId="3F2304A8">
                <v:shape id="_x0000_i3323" type="#_x0000_t75" style="width:105pt;height:18.75pt" o:ole="">
                  <v:imagedata r:id="rId3521" o:title=""/>
                </v:shape>
                <o:OLEObject Type="Embed" ProgID="Equation.DSMT4" ShapeID="_x0000_i3323" DrawAspect="Content" ObjectID="_1690486259" r:id="rId3522"/>
              </w:object>
            </w:r>
            <w:r w:rsidRPr="008C51C7">
              <w:rPr>
                <w:rFonts w:ascii="Chu Van An" w:hAnsi="Chu Van An" w:cs="Chu Van An"/>
              </w:rPr>
              <w:t xml:space="preserve">, </w:t>
            </w:r>
            <w:r w:rsidRPr="008C51C7">
              <w:rPr>
                <w:rFonts w:ascii="Chu Van An" w:eastAsia="Times New Roman" w:hAnsi="Chu Van An" w:cs="Chu Van An"/>
                <w:position w:val="-10"/>
              </w:rPr>
              <w:object w:dxaOrig="2085" w:dyaOrig="360" w14:anchorId="3D766DC2">
                <v:shape id="_x0000_i3324" type="#_x0000_t75" style="width:105pt;height:18.75pt" o:ole="">
                  <v:imagedata r:id="rId3523" o:title=""/>
                </v:shape>
                <o:OLEObject Type="Embed" ProgID="Equation.DSMT4" ShapeID="_x0000_i3324" DrawAspect="Content" ObjectID="_1690486260" r:id="rId3524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 xml:space="preserve">. Tính biểu thức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950" w:dyaOrig="390" w14:anchorId="035D92F5">
                <v:shape id="_x0000_i3325" type="#_x0000_t75" style="width:96.75pt;height:19.5pt" o:ole="">
                  <v:imagedata r:id="rId3525" o:title=""/>
                </v:shape>
                <o:OLEObject Type="Embed" ProgID="Equation.DSMT4" ShapeID="_x0000_i3325" DrawAspect="Content" ObjectID="_1690486261" r:id="rId3526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09D9E28B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8C51C7">
              <w:rPr>
                <w:rFonts w:ascii="Chu Van An" w:hAnsi="Chu Van An" w:cs="Chu Van An"/>
                <w:color w:val="000000"/>
              </w:rPr>
              <w:t>1.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hAnsi="Chu Van An" w:cs="Chu Van An"/>
                <w:color w:val="000000"/>
              </w:rPr>
              <w:t>0.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hAnsi="Chu Van An" w:cs="Chu Van An"/>
                <w:color w:val="000000"/>
              </w:rPr>
              <w:t>3.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hAnsi="Chu Van An" w:cs="Chu Van An"/>
                <w:color w:val="000000"/>
              </w:rPr>
              <w:t>2.</w:t>
            </w:r>
          </w:p>
          <w:p w14:paraId="06D4B66E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9675BD3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1AB1A033" w14:textId="77777777" w:rsidTr="002135F8">
        <w:tc>
          <w:tcPr>
            <w:tcW w:w="6200" w:type="dxa"/>
            <w:shd w:val="clear" w:color="auto" w:fill="auto"/>
          </w:tcPr>
          <w:p w14:paraId="477B74D2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25:</w:t>
            </w:r>
            <w:r w:rsidRPr="008C51C7">
              <w:rPr>
                <w:rFonts w:ascii="Chu Van An" w:hAnsi="Chu Van An" w:cs="Chu Van An"/>
                <w:color w:val="000000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1035" w:dyaOrig="615" w14:anchorId="37DB6E90">
                <v:shape id="_x0000_i3326" type="#_x0000_t75" style="width:51.75pt;height:30.75pt" o:ole="">
                  <v:imagedata r:id="rId3527" o:title=""/>
                </v:shape>
                <o:OLEObject Type="Embed" ProgID="Equation.DSMT4" ShapeID="_x0000_i3326" DrawAspect="Content" ObjectID="_1690486262" r:id="rId3528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 xml:space="preserve">. Khi đó, nghiệm của phương trình </w:t>
            </w:r>
            <w:r w:rsidRPr="008C51C7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615" w:dyaOrig="315" w14:anchorId="782D4E92">
                <v:shape id="_x0000_i3327" type="#_x0000_t75" style="width:30.75pt;height:15.75pt" o:ole="">
                  <v:imagedata r:id="rId3529" o:title=""/>
                </v:shape>
                <o:OLEObject Type="Embed" ProgID="Equation.DSMT4" ShapeID="_x0000_i3327" DrawAspect="Content" ObjectID="_1690486263" r:id="rId3530"/>
              </w:object>
            </w:r>
            <w:r w:rsidRPr="008C51C7">
              <w:rPr>
                <w:rFonts w:ascii="Chu Van An" w:hAnsi="Chu Van An" w:cs="Chu Van An"/>
                <w:color w:val="000000"/>
              </w:rPr>
              <w:t>có nghiệm là</w:t>
            </w:r>
          </w:p>
          <w:p w14:paraId="663D65CB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920" w:dyaOrig="405" w14:anchorId="7D2C2315">
                <v:shape id="_x0000_i3328" type="#_x0000_t75" style="width:96pt;height:20.25pt" o:ole="">
                  <v:imagedata r:id="rId3531" o:title=""/>
                </v:shape>
                <o:OLEObject Type="Embed" ProgID="Equation.DSMT4" ShapeID="_x0000_i3328" DrawAspect="Content" ObjectID="_1690486264" r:id="rId3532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2100" w:dyaOrig="405" w14:anchorId="214ADA23">
                <v:shape id="_x0000_i3329" type="#_x0000_t75" style="width:105pt;height:20.25pt" o:ole="">
                  <v:imagedata r:id="rId3533" o:title=""/>
                </v:shape>
                <o:OLEObject Type="Embed" ProgID="Equation.DSMT4" ShapeID="_x0000_i3329" DrawAspect="Content" ObjectID="_1690486265" r:id="rId3534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5C76FDDA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845" w:dyaOrig="405" w14:anchorId="4F9F2DC8">
                <v:shape id="_x0000_i3330" type="#_x0000_t75" style="width:92.25pt;height:20.25pt" o:ole="">
                  <v:imagedata r:id="rId3535" o:title=""/>
                </v:shape>
                <o:OLEObject Type="Embed" ProgID="Equation.DSMT4" ShapeID="_x0000_i3330" DrawAspect="Content" ObjectID="_1690486266" r:id="rId3536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950" w:dyaOrig="405" w14:anchorId="28AC2CEC">
                <v:shape id="_x0000_i3331" type="#_x0000_t75" style="width:96.75pt;height:20.25pt" o:ole="">
                  <v:imagedata r:id="rId3537" o:title=""/>
                </v:shape>
                <o:OLEObject Type="Embed" ProgID="Equation.DSMT4" ShapeID="_x0000_i3331" DrawAspect="Content" ObjectID="_1690486267" r:id="rId3538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5BF57D9E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3E1060A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1AE73264" w14:textId="77777777" w:rsidTr="002135F8">
        <w:tc>
          <w:tcPr>
            <w:tcW w:w="6200" w:type="dxa"/>
            <w:shd w:val="clear" w:color="auto" w:fill="auto"/>
          </w:tcPr>
          <w:p w14:paraId="2B5B9407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26:</w: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Hàm số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1935" w:dyaOrig="720" w14:anchorId="70441659">
                <v:shape id="_x0000_i3332" type="#_x0000_t75" style="width:97.5pt;height:36pt" o:ole="">
                  <v:imagedata r:id="rId3539" o:title=""/>
                </v:shape>
                <o:OLEObject Type="Embed" ProgID="Equation.DSMT4" ShapeID="_x0000_i3332" DrawAspect="Content" ObjectID="_1690486268" r:id="rId3540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 có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3375" w:dyaOrig="675" w14:anchorId="7F1A5282">
                <v:shape id="_x0000_i3333" type="#_x0000_t75" style="width:168.75pt;height:33.75pt" o:ole="">
                  <v:imagedata r:id="rId3541" o:title=""/>
                </v:shape>
                <o:OLEObject Type="Embed" ProgID="Equation.DSMT4" ShapeID="_x0000_i3333" DrawAspect="Content" ObjectID="_1690486269" r:id="rId3542"/>
              </w:object>
            </w:r>
            <w:r w:rsidRPr="008C51C7">
              <w:rPr>
                <w:rFonts w:ascii="Chu Van An" w:hAnsi="Chu Van An" w:cs="Chu Van An"/>
                <w:lang w:val="vi-VN"/>
              </w:rPr>
              <w:t xml:space="preserve">. </w: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Tính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515" w:dyaOrig="315" w14:anchorId="2FDC40EF">
                <v:shape id="_x0000_i3334" type="#_x0000_t75" style="width:76.5pt;height:15.75pt" o:ole="">
                  <v:imagedata r:id="rId3543" o:title=""/>
                </v:shape>
                <o:OLEObject Type="Embed" ProgID="Equation.DSMT4" ShapeID="_x0000_i3334" DrawAspect="Content" ObjectID="_1690486270" r:id="rId3544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734A9FAA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iCs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iCs/>
                <w:color w:val="0000FF"/>
                <w:position w:val="-4"/>
                <w:lang w:val="vi-VN"/>
              </w:rPr>
              <w:object w:dxaOrig="660" w:dyaOrig="255" w14:anchorId="2FB3E678">
                <v:shape id="_x0000_i3335" type="#_x0000_t75" style="width:33pt;height:12.75pt" o:ole="">
                  <v:imagedata r:id="rId3545" o:title=""/>
                </v:shape>
                <o:OLEObject Type="Embed" ProgID="Equation.DSMT4" ShapeID="_x0000_i3335" DrawAspect="Content" ObjectID="_1690486271" r:id="rId3546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iCs/>
                <w:color w:val="0000FF"/>
                <w:position w:val="-6"/>
                <w:lang w:val="vi-VN"/>
              </w:rPr>
              <w:object w:dxaOrig="705" w:dyaOrig="285" w14:anchorId="239D54AD">
                <v:shape id="_x0000_i3336" type="#_x0000_t75" style="width:35.25pt;height:14.25pt" o:ole="">
                  <v:imagedata r:id="rId3547" o:title=""/>
                </v:shape>
                <o:OLEObject Type="Embed" ProgID="Equation.DSMT4" ShapeID="_x0000_i3336" DrawAspect="Content" ObjectID="_1690486272" r:id="rId3548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b/>
                <w:iCs/>
                <w:color w:val="0000FF"/>
                <w:position w:val="-6"/>
                <w:lang w:val="vi-VN"/>
              </w:rPr>
              <w:object w:dxaOrig="585" w:dyaOrig="285" w14:anchorId="65C62479">
                <v:shape id="_x0000_i3337" type="#_x0000_t75" style="width:29.25pt;height:14.25pt" o:ole="">
                  <v:imagedata r:id="rId3549" o:title=""/>
                </v:shape>
                <o:OLEObject Type="Embed" ProgID="Equation.DSMT4" ShapeID="_x0000_i3337" DrawAspect="Content" ObjectID="_1690486273" r:id="rId3550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iCs/>
                <w:color w:val="0000FF"/>
                <w:position w:val="-4"/>
                <w:lang w:val="vi-VN"/>
              </w:rPr>
              <w:object w:dxaOrig="585" w:dyaOrig="255" w14:anchorId="7D721590">
                <v:shape id="_x0000_i3338" type="#_x0000_t75" style="width:29.25pt;height:12.75pt" o:ole="">
                  <v:imagedata r:id="rId3551" o:title=""/>
                </v:shape>
                <o:OLEObject Type="Embed" ProgID="Equation.DSMT4" ShapeID="_x0000_i3338" DrawAspect="Content" ObjectID="_1690486274" r:id="rId3552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>.</w:t>
            </w:r>
          </w:p>
          <w:p w14:paraId="10DC35C5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B078787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7646ADDB" w14:textId="77777777" w:rsidTr="002135F8">
        <w:tc>
          <w:tcPr>
            <w:tcW w:w="6200" w:type="dxa"/>
            <w:shd w:val="clear" w:color="auto" w:fill="auto"/>
          </w:tcPr>
          <w:p w14:paraId="3284F2FB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27:</w: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960" w:dyaOrig="405" w14:anchorId="1CB22CD3">
                <v:shape id="_x0000_i3339" type="#_x0000_t75" style="width:48pt;height:20.25pt" o:ole="">
                  <v:imagedata r:id="rId3553" o:title=""/>
                </v:shape>
                <o:OLEObject Type="Embed" ProgID="Equation.DSMT4" ShapeID="_x0000_i3339" DrawAspect="Content" ObjectID="_1690486275" r:id="rId3554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 có đạo hàm trên </w:t>
            </w:r>
            <w:r w:rsidRPr="008C51C7">
              <w:rPr>
                <w:rFonts w:ascii="Chu Van An" w:eastAsia="Times New Roman" w:hAnsi="Chu Van An" w:cs="Chu Van An"/>
                <w:position w:val="-4"/>
                <w:lang w:val="fr-FR"/>
              </w:rPr>
              <w:object w:dxaOrig="255" w:dyaOrig="255" w14:anchorId="7A6E69B3">
                <v:shape id="_x0000_i3340" type="#_x0000_t75" style="width:12.75pt;height:12.75pt" o:ole="">
                  <v:imagedata r:id="rId3555" o:title=""/>
                </v:shape>
                <o:OLEObject Type="Embed" ProgID="Equation.DSMT4" ShapeID="_x0000_i3340" DrawAspect="Content" ObjectID="_1690486276" r:id="rId3556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 thỏa mãn </w:t>
            </w:r>
            <w:r w:rsidRPr="008C51C7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1230" w:dyaOrig="405" w14:anchorId="78D9EA11">
                <v:shape id="_x0000_i3341" type="#_x0000_t75" style="width:60.75pt;height:20.25pt" o:ole="">
                  <v:imagedata r:id="rId3557" o:title=""/>
                </v:shape>
                <o:OLEObject Type="Embed" ProgID="Equation.DSMT4" ShapeID="_x0000_i3341" DrawAspect="Content" ObjectID="_1690486277" r:id="rId3558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. Đạo hàm của hàm số </w:t>
            </w:r>
            <w:r w:rsidRPr="008C51C7">
              <w:rPr>
                <w:rFonts w:ascii="Chu Van An" w:eastAsia="Times New Roman" w:hAnsi="Chu Van An" w:cs="Chu Van An"/>
                <w:position w:val="-14"/>
                <w:lang w:val="fr-FR"/>
              </w:rPr>
              <w:object w:dxaOrig="1905" w:dyaOrig="405" w14:anchorId="5AF579B2">
                <v:shape id="_x0000_i3342" type="#_x0000_t75" style="width:95.25pt;height:20.25pt" o:ole="">
                  <v:imagedata r:id="rId3559" o:title=""/>
                </v:shape>
                <o:OLEObject Type="Embed" ProgID="Equation.DSMT4" ShapeID="_x0000_i3342" DrawAspect="Content" ObjectID="_1690486278" r:id="rId3560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 tại </w:t>
            </w:r>
            <w:r w:rsidRPr="008C51C7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600" w:dyaOrig="210" w14:anchorId="164A94AF">
                <v:shape id="_x0000_i3343" type="#_x0000_t75" style="width:30pt;height:11.25pt" o:ole="">
                  <v:imagedata r:id="rId3561" o:title=""/>
                </v:shape>
                <o:OLEObject Type="Embed" ProgID="Equation.DSMT4" ShapeID="_x0000_i3343" DrawAspect="Content" ObjectID="_1690486279" r:id="rId3562"/>
              </w:object>
            </w:r>
            <w:r w:rsidRPr="008C51C7">
              <w:rPr>
                <w:rFonts w:ascii="Chu Van An" w:hAnsi="Chu Van An" w:cs="Chu Van An"/>
                <w:iCs/>
                <w:lang w:val="fr-FR"/>
              </w:rPr>
              <w:t xml:space="preserve"> bằng</w:t>
            </w:r>
          </w:p>
          <w:p w14:paraId="316A5A0E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4636AA15">
                <v:shape id="_x0000_i3344" type="#_x0000_t75" style="width:22.5pt;height:14.25pt" o:ole="">
                  <v:imagedata r:id="rId3563" o:title=""/>
                </v:shape>
                <o:OLEObject Type="Embed" ProgID="Equation.DSMT4" ShapeID="_x0000_i3344" DrawAspect="Content" ObjectID="_1690486280" r:id="rId3564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3A27BD6C">
                <v:shape id="_x0000_i3345" type="#_x0000_t75" style="width:22.5pt;height:14.25pt" o:ole="">
                  <v:imagedata r:id="rId3565" o:title=""/>
                </v:shape>
                <o:OLEObject Type="Embed" ProgID="Equation.DSMT4" ShapeID="_x0000_i3345" DrawAspect="Content" ObjectID="_1690486281" r:id="rId3566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219AB140">
                <v:shape id="_x0000_i3346" type="#_x0000_t75" style="width:22.5pt;height:14.25pt" o:ole="">
                  <v:imagedata r:id="rId3567" o:title=""/>
                </v:shape>
                <o:OLEObject Type="Embed" ProgID="Equation.DSMT4" ShapeID="_x0000_i3346" DrawAspect="Content" ObjectID="_1690486282" r:id="rId3568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468EB5FF">
                <v:shape id="_x0000_i3347" type="#_x0000_t75" style="width:22.5pt;height:14.25pt" o:ole="">
                  <v:imagedata r:id="rId3569" o:title=""/>
                </v:shape>
                <o:OLEObject Type="Embed" ProgID="Equation.DSMT4" ShapeID="_x0000_i3347" DrawAspect="Content" ObjectID="_1690486283" r:id="rId3570"/>
              </w:object>
            </w:r>
            <w:r w:rsidRPr="008C51C7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80DA0E1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DE1B0C1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44D5AB21" w14:textId="77777777" w:rsidTr="002135F8">
        <w:tc>
          <w:tcPr>
            <w:tcW w:w="6200" w:type="dxa"/>
            <w:shd w:val="clear" w:color="auto" w:fill="auto"/>
          </w:tcPr>
          <w:p w14:paraId="1088B148" w14:textId="77777777" w:rsidR="001656AD" w:rsidRPr="008C51C7" w:rsidRDefault="001656AD" w:rsidP="002135F8">
            <w:pPr>
              <w:pStyle w:val="cau"/>
              <w:spacing w:before="0" w:after="0" w:line="276" w:lineRule="auto"/>
              <w:ind w:left="0" w:firstLine="0"/>
              <w:mirrorIndents/>
              <w:jc w:val="left"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>Câu 28:</w:t>
            </w:r>
            <w:r w:rsidRPr="008C51C7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Cho các hàm số </w:t>
            </w:r>
            <w:r w:rsidRPr="008C51C7">
              <w:rPr>
                <w:rFonts w:ascii="Chu Van An" w:eastAsia="Calibri" w:hAnsi="Chu Van An" w:cs="Chu Van An"/>
                <w:position w:val="-14"/>
                <w:sz w:val="22"/>
                <w:szCs w:val="22"/>
              </w:rPr>
              <w:object w:dxaOrig="4530" w:dyaOrig="435" w14:anchorId="6BE8D7FE">
                <v:shape id="_x0000_i3348" type="#_x0000_t75" style="width:227.25pt;height:21.75pt" o:ole="">
                  <v:imagedata r:id="rId3571" o:title=""/>
                </v:shape>
                <o:OLEObject Type="Embed" ProgID="Equation.DSMT4" ShapeID="_x0000_i3348" DrawAspect="Content" ObjectID="_1690486284" r:id="rId3572"/>
              </w:object>
            </w:r>
            <w:r w:rsidRPr="008C51C7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Biểu thức </w:t>
            </w:r>
            <w:r w:rsidRPr="008C51C7">
              <w:rPr>
                <w:rFonts w:ascii="Chu Van An" w:eastAsia="Calibri" w:hAnsi="Chu Van An" w:cs="Chu Van An"/>
                <w:position w:val="-14"/>
                <w:sz w:val="22"/>
                <w:szCs w:val="22"/>
              </w:rPr>
              <w:object w:dxaOrig="615" w:dyaOrig="390" w14:anchorId="5EB31BBD">
                <v:shape id="_x0000_i3349" type="#_x0000_t75" style="width:30.75pt;height:19.5pt" o:ole="">
                  <v:imagedata r:id="rId3573" o:title=""/>
                </v:shape>
                <o:OLEObject Type="Embed" ProgID="Equation.DSMT4" ShapeID="_x0000_i3349" DrawAspect="Content" ObjectID="_1690486285" r:id="rId3574"/>
              </w:object>
            </w:r>
            <w:r w:rsidRPr="008C51C7">
              <w:rPr>
                <w:rFonts w:ascii="Chu Van An" w:hAnsi="Chu Van An" w:cs="Chu Van An"/>
                <w:color w:val="000000"/>
                <w:sz w:val="22"/>
                <w:szCs w:val="22"/>
              </w:rPr>
              <w:t>bằng</w:t>
            </w:r>
          </w:p>
          <w:p w14:paraId="6705E168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275" w:dyaOrig="435" w14:anchorId="183C143A">
                <v:shape id="_x0000_i3350" type="#_x0000_t75" style="width:63.75pt;height:21.75pt" o:ole="">
                  <v:imagedata r:id="rId3575" o:title=""/>
                </v:shape>
                <o:OLEObject Type="Embed" ProgID="Equation.DSMT4" ShapeID="_x0000_i3350" DrawAspect="Content" ObjectID="_1690486286" r:id="rId3576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740" w:dyaOrig="435" w14:anchorId="53E0C47E">
                <v:shape id="_x0000_i3351" type="#_x0000_t75" style="width:87pt;height:21.75pt" o:ole="">
                  <v:imagedata r:id="rId3577" o:title=""/>
                </v:shape>
                <o:OLEObject Type="Embed" ProgID="Equation.DSMT4" ShapeID="_x0000_i3351" DrawAspect="Content" ObjectID="_1690486287" r:id="rId3578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67A55335" w14:textId="77777777" w:rsidR="001656AD" w:rsidRPr="008C51C7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890" w:dyaOrig="435" w14:anchorId="70DF044A">
                <v:shape id="_x0000_i3352" type="#_x0000_t75" style="width:94.5pt;height:21.75pt" o:ole="">
                  <v:imagedata r:id="rId3579" o:title=""/>
                </v:shape>
                <o:OLEObject Type="Embed" ProgID="Equation.DSMT4" ShapeID="_x0000_i3352" DrawAspect="Content" ObjectID="_1690486288" r:id="rId3580"/>
              </w:object>
            </w:r>
            <w:r w:rsidRPr="008C51C7">
              <w:rPr>
                <w:rFonts w:ascii="Chu Van An" w:hAnsi="Chu Van An" w:cs="Chu Van An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785" w:dyaOrig="435" w14:anchorId="36B48804">
                <v:shape id="_x0000_i3353" type="#_x0000_t75" style="width:89.25pt;height:21.75pt" o:ole="">
                  <v:imagedata r:id="rId3581" o:title=""/>
                </v:shape>
                <o:OLEObject Type="Embed" ProgID="Equation.DSMT4" ShapeID="_x0000_i3353" DrawAspect="Content" ObjectID="_1690486289" r:id="rId3582"/>
              </w:object>
            </w:r>
            <w:r w:rsidRPr="008C51C7">
              <w:rPr>
                <w:rFonts w:ascii="Chu Van An" w:hAnsi="Chu Van An" w:cs="Chu Van An"/>
              </w:rPr>
              <w:t>.</w:t>
            </w:r>
          </w:p>
          <w:p w14:paraId="4C75FED5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5BDFE67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41BB4661" w14:textId="77777777" w:rsidTr="002135F8">
        <w:tc>
          <w:tcPr>
            <w:tcW w:w="6200" w:type="dxa"/>
            <w:shd w:val="clear" w:color="auto" w:fill="auto"/>
          </w:tcPr>
          <w:p w14:paraId="5412F88A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>Câu 29:</w:t>
            </w:r>
            <w:r w:rsidRPr="008C51C7">
              <w:rPr>
                <w:rFonts w:ascii="Chu Van An" w:hAnsi="Chu Van An" w:cs="Chu Van An"/>
                <w:noProof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585" w:dyaOrig="420" w14:anchorId="46D2C21E">
                <v:shape id="_x0000_i3354" type="#_x0000_t75" style="width:29.25pt;height:21pt" o:ole="">
                  <v:imagedata r:id="rId3583" o:title=""/>
                </v:shape>
                <o:OLEObject Type="Embed" ProgID="Equation.DSMT4" ShapeID="_x0000_i3354" DrawAspect="Content" ObjectID="_1690486290" r:id="rId3584"/>
              </w:object>
            </w:r>
            <w:r w:rsidRPr="008C51C7">
              <w:rPr>
                <w:rFonts w:ascii="Chu Van An" w:hAnsi="Chu Van An" w:cs="Chu Van An"/>
              </w:rPr>
              <w:t xml:space="preserve"> xác định và có đạo hàm trên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270" w:dyaOrig="270" w14:anchorId="1E6DC960">
                <v:shape id="_x0000_i3355" type="#_x0000_t75" style="width:13.5pt;height:13.5pt" o:ole="">
                  <v:imagedata r:id="rId3585" o:title=""/>
                </v:shape>
                <o:OLEObject Type="Embed" ProgID="Equation.DSMT4" ShapeID="_x0000_i3355" DrawAspect="Content" ObjectID="_1690486291" r:id="rId3586"/>
              </w:object>
            </w:r>
            <w:r w:rsidRPr="008C51C7">
              <w:rPr>
                <w:rFonts w:ascii="Chu Van An" w:hAnsi="Chu Van An" w:cs="Chu Van An"/>
              </w:rPr>
              <w:t xml:space="preserve">, thỏa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3300" w:dyaOrig="420" w14:anchorId="74D31E7F">
                <v:shape id="_x0000_i3356" type="#_x0000_t75" style="width:165pt;height:21pt" o:ole="">
                  <v:imagedata r:id="rId3587" o:title=""/>
                </v:shape>
                <o:OLEObject Type="Embed" ProgID="Equation.DSMT4" ShapeID="_x0000_i3356" DrawAspect="Content" ObjectID="_1690486292" r:id="rId3588"/>
              </w:object>
            </w:r>
            <w:r w:rsidRPr="008C51C7">
              <w:rPr>
                <w:rFonts w:ascii="Chu Van An" w:hAnsi="Chu Van An" w:cs="Chu Van An"/>
              </w:rPr>
              <w:t xml:space="preserve">. Phương trình tiếp tuyến của đồ thị hàm số </w:t>
            </w:r>
            <w:r w:rsidRPr="008C51C7">
              <w:rPr>
                <w:rFonts w:ascii="Chu Van An" w:eastAsia="Times New Roman" w:hAnsi="Chu Van An" w:cs="Chu Van An"/>
                <w:color w:val="FF0000"/>
                <w:position w:val="-14"/>
              </w:rPr>
              <w:object w:dxaOrig="960" w:dyaOrig="420" w14:anchorId="6245D7EF">
                <v:shape id="_x0000_i3357" type="#_x0000_t75" style="width:48pt;height:21pt" o:ole="">
                  <v:imagedata r:id="rId3589" o:title=""/>
                </v:shape>
                <o:OLEObject Type="Embed" ProgID="Equation.DSMT4" ShapeID="_x0000_i3357" DrawAspect="Content" ObjectID="_1690486293" r:id="rId3590"/>
              </w:object>
            </w:r>
            <w:r w:rsidRPr="008C51C7">
              <w:rPr>
                <w:rFonts w:ascii="Chu Van An" w:hAnsi="Chu Van An" w:cs="Chu Van An"/>
                <w:color w:val="FF0000"/>
              </w:rPr>
              <w:t xml:space="preserve"> </w:t>
            </w:r>
            <w:r w:rsidRPr="008C51C7">
              <w:rPr>
                <w:rFonts w:ascii="Chu Van An" w:hAnsi="Chu Van An" w:cs="Chu Van An"/>
              </w:rPr>
              <w:t xml:space="preserve">tại điểm có hoành độ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555" w:dyaOrig="285" w14:anchorId="2C79D7F2">
                <v:shape id="_x0000_i3358" type="#_x0000_t75" style="width:27.75pt;height:14.25pt" o:ole="">
                  <v:imagedata r:id="rId3591" o:title=""/>
                </v:shape>
                <o:OLEObject Type="Embed" ProgID="Equation.DSMT4" ShapeID="_x0000_i3358" DrawAspect="Content" ObjectID="_1690486294" r:id="rId3592"/>
              </w:object>
            </w:r>
            <w:r w:rsidRPr="008C51C7">
              <w:rPr>
                <w:rFonts w:ascii="Chu Van An" w:hAnsi="Chu Van An" w:cs="Chu Van An"/>
              </w:rPr>
              <w:t xml:space="preserve"> là</w:t>
            </w:r>
          </w:p>
          <w:p w14:paraId="76D5A105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color w:val="0000FF"/>
                <w:position w:val="-10"/>
              </w:rPr>
              <w:object w:dxaOrig="810" w:dyaOrig="315" w14:anchorId="595E3CDF">
                <v:shape id="_x0000_i3359" type="#_x0000_t75" style="width:40.5pt;height:15.75pt" o:ole="">
                  <v:imagedata r:id="rId3593" o:title=""/>
                </v:shape>
                <o:OLEObject Type="Embed" ProgID="Equation.DSMT4" ShapeID="_x0000_i3359" DrawAspect="Content" ObjectID="_1690486295" r:id="rId3594"/>
              </w:object>
            </w:r>
            <w:r w:rsidRPr="008C51C7">
              <w:rPr>
                <w:rFonts w:ascii="Chu Van An" w:hAnsi="Chu Van An" w:cs="Chu Van An"/>
                <w:color w:val="0000FF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color w:val="0000FF"/>
                <w:position w:val="-10"/>
              </w:rPr>
              <w:object w:dxaOrig="585" w:dyaOrig="270" w14:anchorId="0F522EAD">
                <v:shape id="_x0000_i3360" type="#_x0000_t75" style="width:29.25pt;height:13.5pt" o:ole="">
                  <v:imagedata r:id="rId3595" o:title=""/>
                </v:shape>
                <o:OLEObject Type="Embed" ProgID="Equation.DSMT4" ShapeID="_x0000_i3360" DrawAspect="Content" ObjectID="_1690486296" r:id="rId3596"/>
              </w:object>
            </w:r>
            <w:r w:rsidRPr="008C51C7">
              <w:rPr>
                <w:rFonts w:ascii="Chu Van An" w:hAnsi="Chu Van An" w:cs="Chu Van An"/>
                <w:color w:val="0000FF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color w:val="0000FF"/>
                <w:position w:val="-10"/>
              </w:rPr>
              <w:object w:dxaOrig="870" w:dyaOrig="345" w14:anchorId="5ED55965">
                <v:shape id="_x0000_i3361" type="#_x0000_t75" style="width:43.5pt;height:17.25pt" o:ole="">
                  <v:imagedata r:id="rId3597" o:title=""/>
                </v:shape>
                <o:OLEObject Type="Embed" ProgID="Equation.DSMT4" ShapeID="_x0000_i3361" DrawAspect="Content" ObjectID="_1690486297" r:id="rId3598"/>
              </w:object>
            </w:r>
            <w:r w:rsidRPr="008C51C7">
              <w:rPr>
                <w:rFonts w:ascii="Chu Van An" w:hAnsi="Chu Van An" w:cs="Chu Van An"/>
                <w:color w:val="0000FF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color w:val="0000FF"/>
                <w:position w:val="-10"/>
              </w:rPr>
              <w:object w:dxaOrig="735" w:dyaOrig="270" w14:anchorId="39D35A86">
                <v:shape id="_x0000_i3362" type="#_x0000_t75" style="width:36.75pt;height:13.5pt" o:ole="">
                  <v:imagedata r:id="rId3599" o:title=""/>
                </v:shape>
                <o:OLEObject Type="Embed" ProgID="Equation.DSMT4" ShapeID="_x0000_i3362" DrawAspect="Content" ObjectID="_1690486298" r:id="rId3600"/>
              </w:object>
            </w:r>
            <w:r w:rsidRPr="008C51C7">
              <w:rPr>
                <w:rFonts w:ascii="Chu Van An" w:hAnsi="Chu Van An" w:cs="Chu Van An"/>
                <w:color w:val="0000FF"/>
              </w:rPr>
              <w:t>.</w:t>
            </w:r>
          </w:p>
          <w:p w14:paraId="7C8F2351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A4AC6DA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8C51C7" w14:paraId="4B6A4C19" w14:textId="77777777" w:rsidTr="002135F8">
        <w:tc>
          <w:tcPr>
            <w:tcW w:w="6200" w:type="dxa"/>
            <w:shd w:val="clear" w:color="auto" w:fill="auto"/>
          </w:tcPr>
          <w:p w14:paraId="4887BF05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8C51C7">
              <w:rPr>
                <w:rFonts w:ascii="Chu Van An" w:hAnsi="Chu Van An" w:cs="Chu Van An"/>
                <w:b/>
                <w:color w:val="0000FF"/>
              </w:rPr>
              <w:lastRenderedPageBreak/>
              <w:t>Câu 30:</w:t>
            </w:r>
            <w:r w:rsidRPr="008C51C7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1710" w:dyaOrig="405" w14:anchorId="7C44908E">
                <v:shape id="_x0000_i3363" type="#_x0000_t75" style="width:85.5pt;height:20.25pt" o:ole="">
                  <v:imagedata r:id="rId3601" o:title=""/>
                </v:shape>
                <o:OLEObject Type="Embed" ProgID="Equation.DSMT4" ShapeID="_x0000_i3363" DrawAspect="Content" ObjectID="_1690486299" r:id="rId3602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, với </w:t>
            </w:r>
            <w:r w:rsidRPr="008C51C7">
              <w:rPr>
                <w:rFonts w:ascii="Chu Van An" w:eastAsia="Times New Roman" w:hAnsi="Chu Van An" w:cs="Chu Van An"/>
                <w:position w:val="-14"/>
              </w:rPr>
              <w:object w:dxaOrig="585" w:dyaOrig="405" w14:anchorId="6D6A9B88">
                <v:shape id="_x0000_i3364" type="#_x0000_t75" style="width:29.25pt;height:20.25pt" o:ole="">
                  <v:imagedata r:id="rId3603" o:title=""/>
                </v:shape>
                <o:OLEObject Type="Embed" ProgID="Equation.DSMT4" ShapeID="_x0000_i3364" DrawAspect="Content" ObjectID="_1690486300" r:id="rId3604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 là hàm số liên tục trên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270" w:dyaOrig="270" w14:anchorId="2DDDABAA">
                <v:shape id="_x0000_i3365" type="#_x0000_t75" style="width:13.5pt;height:13.5pt" o:ole="">
                  <v:imagedata r:id="rId3605" o:title=""/>
                </v:shape>
                <o:OLEObject Type="Embed" ProgID="Equation.DSMT4" ShapeID="_x0000_i3365" DrawAspect="Content" ObjectID="_1690486301" r:id="rId3606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. Biết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2025" w:dyaOrig="675" w14:anchorId="2C0F6AF5">
                <v:shape id="_x0000_i3366" type="#_x0000_t75" style="width:101.25pt;height:33.75pt" o:ole="">
                  <v:imagedata r:id="rId3607" o:title=""/>
                </v:shape>
                <o:OLEObject Type="Embed" ProgID="Equation.DSMT4" ShapeID="_x0000_i3366" DrawAspect="Content" ObjectID="_1690486302" r:id="rId3608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 và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1020" w:dyaOrig="675" w14:anchorId="6686F671">
                <v:shape id="_x0000_i3367" type="#_x0000_t75" style="width:51pt;height:33.75pt" o:ole="">
                  <v:imagedata r:id="rId3609" o:title=""/>
                </v:shape>
                <o:OLEObject Type="Embed" ProgID="Equation.DSMT4" ShapeID="_x0000_i3367" DrawAspect="Content" ObjectID="_1690486303" r:id="rId3610"/>
              </w:object>
            </w:r>
            <w:r w:rsidRPr="008C51C7">
              <w:rPr>
                <w:rFonts w:ascii="Chu Van An" w:hAnsi="Chu Van An" w:cs="Chu Van An"/>
                <w:lang w:val="fr-FR"/>
              </w:rPr>
              <w:t xml:space="preserve">. Tính </w:t>
            </w:r>
            <w:r w:rsidRPr="008C51C7">
              <w:rPr>
                <w:rFonts w:ascii="Chu Van An" w:eastAsia="Times New Roman" w:hAnsi="Chu Van An" w:cs="Chu Van An"/>
                <w:position w:val="-28"/>
              </w:rPr>
              <w:object w:dxaOrig="690" w:dyaOrig="675" w14:anchorId="62A94B27">
                <v:shape id="_x0000_i3368" type="#_x0000_t75" style="width:34.5pt;height:33.75pt" o:ole="">
                  <v:imagedata r:id="rId3611" o:title=""/>
                </v:shape>
                <o:OLEObject Type="Embed" ProgID="Equation.DSMT4" ShapeID="_x0000_i3368" DrawAspect="Content" ObjectID="_1690486304" r:id="rId3612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</w:p>
          <w:p w14:paraId="1AB7FD1C" w14:textId="77777777" w:rsidR="001656AD" w:rsidRPr="008C51C7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8C51C7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25" w:dyaOrig="645" w14:anchorId="13B50BE9">
                <v:shape id="_x0000_i3369" type="#_x0000_t75" style="width:11.25pt;height:33pt" o:ole="">
                  <v:imagedata r:id="rId3613" o:title=""/>
                </v:shape>
                <o:OLEObject Type="Embed" ProgID="Equation.DSMT4" ShapeID="_x0000_i3369" DrawAspect="Content" ObjectID="_1690486305" r:id="rId3614"/>
              </w:object>
            </w:r>
            <w:r w:rsidRPr="008C51C7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8C51C7">
              <w:rPr>
                <w:rFonts w:ascii="Chu Van An" w:eastAsia="Times New Roman" w:hAnsi="Chu Van An" w:cs="Chu Van An"/>
                <w:position w:val="-24"/>
              </w:rPr>
              <w:object w:dxaOrig="240" w:dyaOrig="615" w14:anchorId="23969CF9">
                <v:shape id="_x0000_i3370" type="#_x0000_t75" style="width:12pt;height:30.75pt" o:ole="">
                  <v:imagedata r:id="rId3615" o:title=""/>
                </v:shape>
                <o:OLEObject Type="Embed" ProgID="Equation.DSMT4" ShapeID="_x0000_i3370" DrawAspect="Content" ObjectID="_1690486306" r:id="rId3616"/>
              </w:object>
            </w:r>
            <w:r w:rsidRPr="008C51C7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8C51C7">
              <w:rPr>
                <w:rFonts w:ascii="Chu Van An" w:eastAsia="Times New Roman" w:hAnsi="Chu Van An" w:cs="Chu Van An"/>
                <w:position w:val="-6"/>
              </w:rPr>
              <w:object w:dxaOrig="195" w:dyaOrig="285" w14:anchorId="6410C031">
                <v:shape id="_x0000_i3371" type="#_x0000_t75" style="width:9.75pt;height:14.25pt" o:ole="">
                  <v:imagedata r:id="rId3617" o:title=""/>
                </v:shape>
                <o:OLEObject Type="Embed" ProgID="Equation.DSMT4" ShapeID="_x0000_i3371" DrawAspect="Content" ObjectID="_1690486307" r:id="rId3618"/>
              </w:object>
            </w:r>
            <w:r w:rsidRPr="008C51C7">
              <w:rPr>
                <w:rFonts w:ascii="Chu Van An" w:hAnsi="Chu Van An" w:cs="Chu Van An"/>
                <w:lang w:val="fr-FR"/>
              </w:rPr>
              <w:t>.</w:t>
            </w:r>
            <w:r w:rsidRPr="008C51C7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8C51C7">
              <w:rPr>
                <w:rFonts w:ascii="Chu Van An" w:eastAsia="Times New Roman" w:hAnsi="Chu Van An" w:cs="Chu Van An"/>
                <w:position w:val="-4"/>
              </w:rPr>
              <w:object w:dxaOrig="135" w:dyaOrig="270" w14:anchorId="71A9F96E">
                <v:shape id="_x0000_i3372" type="#_x0000_t75" style="width:6.75pt;height:13.5pt" o:ole="">
                  <v:imagedata r:id="rId3619" o:title=""/>
                </v:shape>
                <o:OLEObject Type="Embed" ProgID="Equation.DSMT4" ShapeID="_x0000_i3372" DrawAspect="Content" ObjectID="_1690486308" r:id="rId3620"/>
              </w:object>
            </w:r>
            <w:r w:rsidRPr="008C51C7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1F75C9EE" w14:textId="77777777" w:rsidR="001656AD" w:rsidRPr="008C51C7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4D07021" w14:textId="77777777" w:rsidR="001656AD" w:rsidRPr="008C51C7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8C51C7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</w:tbl>
    <w:p w14:paraId="47F63811" w14:textId="77777777" w:rsidR="001656AD" w:rsidRPr="008C51C7" w:rsidRDefault="001656AD" w:rsidP="001656AD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0611A40" wp14:editId="1838DD19">
                <wp:extent cx="6547104" cy="1857375"/>
                <wp:effectExtent l="0" t="19050" r="25400" b="28575"/>
                <wp:docPr id="212457299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857375"/>
                          <a:chOff x="0" y="0"/>
                          <a:chExt cx="6547104" cy="1892715"/>
                        </a:xfrm>
                      </wpg:grpSpPr>
                      <wps:wsp>
                        <wps:cNvPr id="212457299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061"/>
                            <a:ext cx="6547104" cy="164165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C72170" w14:textId="77777777" w:rsidR="001656AD" w:rsidRDefault="001656AD" w:rsidP="001656AD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7F5ABF38" w14:textId="77777777" w:rsidR="001656AD" w:rsidRPr="003F70EF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5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70E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5766B929" w14:textId="77777777" w:rsidR="001656AD" w:rsidRPr="00AA4D51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Vận dụng các công thức đạo hàm bốn hàm số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20" w14:anchorId="00E8F792">
                                  <v:shape id="_x0000_i3763" type="#_x0000_t75" style="width:45pt;height:16.5pt" o:ole="">
                                    <v:imagedata r:id="rId3229" o:title=""/>
                                  </v:shape>
                                  <o:OLEObject Type="Embed" ProgID="Equation.DSMT4" ShapeID="_x0000_i3763" DrawAspect="Content" ObjectID="_1690487118" r:id="rId3621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260" w14:anchorId="046E476D">
                                  <v:shape id="_x0000_i3764" type="#_x0000_t75" style="width:47.25pt;height:12.75pt" o:ole="">
                                    <v:imagedata r:id="rId3231" o:title=""/>
                                  </v:shape>
                                  <o:OLEObject Type="Embed" ProgID="Equation.DSMT4" ShapeID="_x0000_i3764" DrawAspect="Content" ObjectID="_1690487119" r:id="rId3622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300" w14:anchorId="15B6DA99">
                                  <v:shape id="_x0000_i3765" type="#_x0000_t75" style="width:47.25pt;height:15pt" o:ole="">
                                    <v:imagedata r:id="rId3233" o:title=""/>
                                  </v:shape>
                                  <o:OLEObject Type="Embed" ProgID="Equation.DSMT4" ShapeID="_x0000_i3765" DrawAspect="Content" ObjectID="_1690487120" r:id="rId3623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AA4D51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00" w14:anchorId="22ECCED2">
                                  <v:shape id="_x0000_i3766" type="#_x0000_t75" style="width:45pt;height:15pt" o:ole="">
                                    <v:imagedata r:id="rId3235" o:title=""/>
                                  </v:shape>
                                  <o:OLEObject Type="Embed" ProgID="Equation.DSMT4" ShapeID="_x0000_i3766" DrawAspect="Content" ObjectID="_1690487121" r:id="rId3624"/>
                                </w:object>
                              </w: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 xml:space="preserve"> và hàm hợp của nó.</w:t>
                              </w:r>
                            </w:p>
                            <w:p w14:paraId="1ADA3070" w14:textId="77777777" w:rsidR="001656AD" w:rsidRPr="00AA4D51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  <w:t>Vận dụng phối hợp các quy tắc đạo hàm của tổng, hiệu, tích, thương và hàm số hợp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F810AA9" w14:textId="77777777" w:rsidR="001656AD" w:rsidRPr="00AA4D51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A4D5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Áp dụng công thức lượng giác biến đổi</w:t>
                              </w:r>
                            </w:p>
                            <w:p w14:paraId="5482C44B" w14:textId="77777777" w:rsidR="001656AD" w:rsidRPr="00AA4D51" w:rsidRDefault="001656AD" w:rsidP="001656AD">
                              <w:pPr>
                                <w:pStyle w:val="ListParagrap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7B1555A" w14:textId="77777777" w:rsidR="001656AD" w:rsidRPr="00AA4D51" w:rsidRDefault="001656AD" w:rsidP="001656AD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998" name="Group 2124572998"/>
                        <wpg:cNvGrpSpPr/>
                        <wpg:grpSpPr>
                          <a:xfrm>
                            <a:off x="150812" y="0"/>
                            <a:ext cx="6335713" cy="571533"/>
                            <a:chOff x="150812" y="0"/>
                            <a:chExt cx="6336090" cy="571533"/>
                          </a:xfrm>
                        </wpg:grpSpPr>
                        <wpg:grpSp>
                          <wpg:cNvPr id="2124572999" name="Group 2124572999"/>
                          <wpg:cNvGrpSpPr/>
                          <wpg:grpSpPr>
                            <a:xfrm>
                              <a:off x="150812" y="0"/>
                              <a:ext cx="6336090" cy="485775"/>
                              <a:chOff x="150812" y="0"/>
                              <a:chExt cx="6336090" cy="485775"/>
                            </a:xfrm>
                          </wpg:grpSpPr>
                          <wpg:grpSp>
                            <wpg:cNvPr id="2124573000" name="Group 2124573000"/>
                            <wpg:cNvGrpSpPr/>
                            <wpg:grpSpPr>
                              <a:xfrm>
                                <a:off x="184092" y="0"/>
                                <a:ext cx="6302810" cy="485775"/>
                                <a:chOff x="184092" y="0"/>
                                <a:chExt cx="6302810" cy="485775"/>
                              </a:xfrm>
                            </wpg:grpSpPr>
                            <wps:wsp>
                              <wps:cNvPr id="2124573001" name="Rectangle: Single Corner Snipped 2124573001"/>
                              <wps:cNvSpPr/>
                              <wps:spPr>
                                <a:xfrm>
                                  <a:off x="184092" y="38072"/>
                                  <a:ext cx="6302810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002" name="Group 2124573002"/>
                              <wpg:cNvGrpSpPr/>
                              <wpg:grpSpPr>
                                <a:xfrm>
                                  <a:off x="1502180" y="0"/>
                                  <a:ext cx="4925172" cy="485775"/>
                                  <a:chOff x="1502180" y="0"/>
                                  <a:chExt cx="4925172" cy="485775"/>
                                </a:xfrm>
                              </wpg:grpSpPr>
                              <wpg:grpSp>
                                <wpg:cNvPr id="2124573003" name="Group 2124573003"/>
                                <wpg:cNvGrpSpPr/>
                                <wpg:grpSpPr>
                                  <a:xfrm>
                                    <a:off x="1611714" y="104387"/>
                                    <a:ext cx="4815638" cy="369570"/>
                                    <a:chOff x="1611714" y="104387"/>
                                    <a:chExt cx="4815638" cy="369570"/>
                                  </a:xfrm>
                                </wpg:grpSpPr>
                                <wps:wsp>
                                  <wps:cNvPr id="2124573004" name="Arrow: Chevron 2124573004"/>
                                  <wps:cNvSpPr/>
                                  <wps:spPr>
                                    <a:xfrm>
                                      <a:off x="1760573" y="105008"/>
                                      <a:ext cx="4666779" cy="30232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B906A2A" w14:textId="77777777" w:rsidR="001656AD" w:rsidRPr="003F70EF" w:rsidRDefault="001656AD" w:rsidP="001656A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3F70EF">
                                          <w:rPr>
                                            <w:rFonts w:ascii="Chu Van An" w:hAnsi="Chu Van An" w:cs="Chu Van An"/>
                                            <w:bCs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Chứng minh đẳng thức đạo hàm liên quan đến hàm số lượng giác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05" name="Group 212457300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06" name="Freeform: Shape 212457300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0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71BB748" w14:textId="77777777" w:rsidR="001656AD" w:rsidRDefault="001656AD" w:rsidP="001656A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08" name="Group 212457300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009" name="Freeform: Shape 212457300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10" name="Flowchart: Terminator 212457301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11" name="Flowchart: Direct Access Storage 212457301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012" name="Group 2124573012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013" name="Flowchart: Preparation 212457301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014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FF47C71" w14:textId="77777777" w:rsidR="001656AD" w:rsidRDefault="001656AD" w:rsidP="001656A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0611A40" id="_x0000_s1412" style="width:515.5pt;height:146.25pt;mso-position-horizontal-relative:char;mso-position-vertical-relative:line" coordsize="65471,18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">
                <v:shape id="Rectangle: Diagonal Corners Rounded 1" o:spid="_x0000_s1413" style="position:absolute;top:2510;width:65471;height:1641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8034;6547104,1626108;6532329,1641654;112179,1641654;0,1523620;0,15546;14775,0" o:connectangles="0,0,0,0,0,0,0,0,0" textboxrect="0,0,6435090,1533525"/>
                  <v:textbox>
                    <w:txbxContent>
                      <w:p w14:paraId="71C72170" w14:textId="77777777" w:rsidR="001656AD" w:rsidRDefault="001656AD" w:rsidP="001656AD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7F5ABF38" w14:textId="77777777" w:rsidR="001656AD" w:rsidRPr="003F70EF" w:rsidRDefault="001656AD" w:rsidP="00355346">
                        <w:pPr>
                          <w:pStyle w:val="ListParagraph"/>
                          <w:numPr>
                            <w:ilvl w:val="0"/>
                            <w:numId w:val="35"/>
                          </w:numPr>
                          <w:ind w:left="426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F70EF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5766B929" w14:textId="77777777" w:rsidR="001656AD" w:rsidRPr="00AA4D51" w:rsidRDefault="001656AD" w:rsidP="00355346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Vận dụng các công thức đạo hàm bốn hàm số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20" w14:anchorId="00E8F792">
                            <v:shape id="_x0000_i3763" type="#_x0000_t75" style="width:45pt;height:16.5pt" o:ole="">
                              <v:imagedata r:id="rId3229" o:title=""/>
                            </v:shape>
                            <o:OLEObject Type="Embed" ProgID="Equation.DSMT4" ShapeID="_x0000_i3763" DrawAspect="Content" ObjectID="_1690487118" r:id="rId3625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260" w14:anchorId="046E476D">
                            <v:shape id="_x0000_i3764" type="#_x0000_t75" style="width:47.25pt;height:12.75pt" o:ole="">
                              <v:imagedata r:id="rId3231" o:title=""/>
                            </v:shape>
                            <o:OLEObject Type="Embed" ProgID="Equation.DSMT4" ShapeID="_x0000_i3764" DrawAspect="Content" ObjectID="_1690487119" r:id="rId3626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300" w14:anchorId="15B6DA99">
                            <v:shape id="_x0000_i3765" type="#_x0000_t75" style="width:47.25pt;height:15pt" o:ole="">
                              <v:imagedata r:id="rId3233" o:title=""/>
                            </v:shape>
                            <o:OLEObject Type="Embed" ProgID="Equation.DSMT4" ShapeID="_x0000_i3765" DrawAspect="Content" ObjectID="_1690487120" r:id="rId3627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AA4D51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00" w14:anchorId="22ECCED2">
                            <v:shape id="_x0000_i3766" type="#_x0000_t75" style="width:45pt;height:15pt" o:ole="">
                              <v:imagedata r:id="rId3235" o:title=""/>
                            </v:shape>
                            <o:OLEObject Type="Embed" ProgID="Equation.DSMT4" ShapeID="_x0000_i3766" DrawAspect="Content" ObjectID="_1690487121" r:id="rId3628"/>
                          </w:object>
                        </w: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 xml:space="preserve"> và hàm hợp của nó.</w:t>
                        </w:r>
                      </w:p>
                      <w:p w14:paraId="1ADA3070" w14:textId="77777777" w:rsidR="001656AD" w:rsidRPr="00AA4D51" w:rsidRDefault="001656AD" w:rsidP="00355346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</w:pP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  <w:t>Vận dụng phối hợp các quy tắc đạo hàm của tổng, hiệu, tích, thương và hàm số hợp</w:t>
                        </w: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.</w:t>
                        </w:r>
                      </w:p>
                      <w:p w14:paraId="3F810AA9" w14:textId="77777777" w:rsidR="001656AD" w:rsidRPr="00AA4D51" w:rsidRDefault="001656AD" w:rsidP="00355346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A4D5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Áp dụng công thức lượng giác biến đổi</w:t>
                        </w:r>
                      </w:p>
                      <w:p w14:paraId="5482C44B" w14:textId="77777777" w:rsidR="001656AD" w:rsidRPr="00AA4D51" w:rsidRDefault="001656AD" w:rsidP="001656AD">
                        <w:pPr>
                          <w:pStyle w:val="ListParagrap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7B1555A" w14:textId="77777777" w:rsidR="001656AD" w:rsidRPr="00AA4D51" w:rsidRDefault="001656AD" w:rsidP="001656AD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2998" o:spid="_x0000_s1414" style="position:absolute;left:1508;width:63357;height:5715" coordorigin="1508" coordsize="6336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">
                  <v:group id="Group 2124572999" o:spid="_x0000_s1415" style="position:absolute;left:1508;width:63361;height:4857" coordorigin="1508" coordsize="6336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">
                    <v:group id="Group 2124573000" o:spid="_x0000_s1416" style="position:absolute;left:1840;width:63029;height:4857" coordorigin="1840" coordsize="630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">
                      <v:shape id="Rectangle: Single Corner Snipped 2124573001" o:spid="_x0000_s1417" style="position:absolute;left:1840;top:380;width:63029;height:4476;visibility:visible;mso-wrap-style:square;v-text-anchor:middle" coordsize="630281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" path="m,l6079033,r223777,223777l6302810,447554,,447554,,xe" fillcolor="#efddf6 [663]" stroked="f" strokeweight="1.25pt">
                        <v:fill r:id="rId83" o:title="" color2="#fffff7" type="pattern"/>
                        <v:path arrowok="t" o:connecttype="custom" o:connectlocs="0,0;6079033,0;6302810,223777;6302810,447554;0,447554;0,0" o:connectangles="0,0,0,0,0,0"/>
                      </v:shape>
                      <v:group id="Group 2124573002" o:spid="_x0000_s1418" style="position:absolute;left:15021;width:49252;height:4857" coordorigin="15021" coordsize="492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">
                        <v:group id="Group 2124573003" o:spid="_x0000_s1419" style="position:absolute;left:16117;top:1043;width:48156;height:3696" coordorigin="16117,1043" coordsize="4815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">
                          <v:shape id="Arrow: Chevron 2124573004" o:spid="_x0000_s1420" type="#_x0000_t55" style="position:absolute;left:17605;top:1050;width:46668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" adj="2130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B906A2A" w14:textId="77777777" w:rsidR="001656AD" w:rsidRPr="003F70EF" w:rsidRDefault="001656AD" w:rsidP="001656A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3F70EF">
                                    <w:rPr>
                                      <w:rFonts w:ascii="Chu Van An" w:hAnsi="Chu Van An" w:cs="Chu Van An"/>
                                      <w:bCs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Chứng minh đẳng thức đạo hàm liên quan đến hàm số lượng giác</w:t>
                                  </w:r>
                                </w:p>
                              </w:txbxContent>
                            </v:textbox>
                          </v:shape>
                          <v:group id="Group 2124573005" o:spid="_x0000_s142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">
                            <v:shape id="Freeform: Shape 2124573006" o:spid="_x0000_s142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2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" filled="f" stroked="f">
                              <v:textbox>
                                <w:txbxContent>
                                  <w:p w14:paraId="771BB748" w14:textId="77777777" w:rsidR="001656AD" w:rsidRDefault="001656AD" w:rsidP="001656A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08" o:spid="_x0000_s142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">
                          <v:shape id="Freeform: Shape 2124573009" o:spid="_x0000_s142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10" o:spid="_x0000_s142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011" o:spid="_x0000_s142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012" o:spid="_x0000_s1428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">
                    <v:shape id="Flowchart: Preparation 2124573013" o:spid="_x0000_s142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30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7FF47C71" w14:textId="77777777" w:rsidR="001656AD" w:rsidRDefault="001656AD" w:rsidP="001656A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BD1CDF9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AD7B594" w14:textId="77777777" w:rsidR="001656AD" w:rsidRPr="008C51C7" w:rsidRDefault="001656AD" w:rsidP="001656AD">
      <w:pPr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  Cho hàm số </w: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00" w14:anchorId="20D2E4CD">
          <v:shape id="_x0000_i3373" type="#_x0000_t75" style="width:45.75pt;height:15pt" o:ole="">
            <v:imagedata r:id="rId3629" o:title=""/>
          </v:shape>
          <o:OLEObject Type="Embed" ProgID="Equation.DSMT4" ShapeID="_x0000_i3373" DrawAspect="Content" ObjectID="_1690486309" r:id="rId3630"/>
        </w:object>
      </w: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. Chứng minh : </w: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60" w14:anchorId="55A05F6B">
          <v:shape id="_x0000_i3374" type="#_x0000_t75" style="width:69pt;height:18.75pt" o:ole="">
            <v:imagedata r:id="rId3631" o:title=""/>
          </v:shape>
          <o:OLEObject Type="Embed" ProgID="Equation.DSMT4" ShapeID="_x0000_i3374" DrawAspect="Content" ObjectID="_1690486310" r:id="rId3632"/>
        </w:object>
      </w: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505DCCBA" w14:textId="77777777" w:rsidR="001656AD" w:rsidRPr="008C51C7" w:rsidRDefault="001656AD" w:rsidP="001656AD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983CCDE" w14:textId="77777777" w:rsidR="001656AD" w:rsidRPr="008C51C7" w:rsidRDefault="001656AD" w:rsidP="001656AD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Ta có: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047968A3">
          <v:shape id="_x0000_i3375" type="#_x0000_t75" style="width:56.25pt;height:30.75pt" o:ole="">
            <v:imagedata r:id="rId3633" o:title=""/>
          </v:shape>
          <o:OLEObject Type="Embed" ProgID="Equation.DSMT4" ShapeID="_x0000_i3375" DrawAspect="Content" ObjectID="_1690486311" r:id="rId3634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10573D90" w14:textId="77777777" w:rsidR="001656AD" w:rsidRPr="008C51C7" w:rsidRDefault="001656AD" w:rsidP="001656AD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 xml:space="preserve">Khi đó: </w: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540" w:dyaOrig="360" w14:anchorId="40AFE3BF">
          <v:shape id="_x0000_i3376" type="#_x0000_t75" style="width:76.5pt;height:18.75pt" o:ole="">
            <v:imagedata r:id="rId3635" o:title=""/>
          </v:shape>
          <o:OLEObject Type="Embed" ProgID="Equation.DSMT4" ShapeID="_x0000_i3376" DrawAspect="Content" ObjectID="_1690486312" r:id="rId3636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1935" w:dyaOrig="615" w14:anchorId="36C0E882">
          <v:shape id="_x0000_i3377" type="#_x0000_t75" style="width:97.5pt;height:30.75pt" o:ole="">
            <v:imagedata r:id="rId3637" o:title=""/>
          </v:shape>
          <o:OLEObject Type="Embed" ProgID="Equation.DSMT4" ShapeID="_x0000_i3377" DrawAspect="Content" ObjectID="_1690486313" r:id="rId3638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=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660" w:dyaOrig="600" w14:anchorId="21A4A011">
          <v:shape id="_x0000_i3378" type="#_x0000_t75" style="width:33pt;height:30pt" o:ole="">
            <v:imagedata r:id="rId3639" o:title=""/>
          </v:shape>
          <o:OLEObject Type="Embed" ProgID="Equation.DSMT4" ShapeID="_x0000_i3378" DrawAspect="Content" ObjectID="_1690486314" r:id="rId3640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sym w:font="Symbol" w:char="F02D"/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660" w:dyaOrig="600" w14:anchorId="439D61AD">
          <v:shape id="_x0000_i3379" type="#_x0000_t75" style="width:33pt;height:30pt" o:ole="">
            <v:imagedata r:id="rId3639" o:title=""/>
          </v:shape>
          <o:OLEObject Type="Embed" ProgID="Equation.DSMT4" ShapeID="_x0000_i3379" DrawAspect="Content" ObjectID="_1690486315" r:id="rId3641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= 0 </w:t>
      </w:r>
      <w:r w:rsidRPr="008C51C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9" w14:anchorId="07B8F7DA">
          <v:shape id="_x0000_i3380" type="#_x0000_t75" style="width:27pt;height:13.5pt" o:ole="">
            <v:imagedata r:id="rId3642" o:title=""/>
          </v:shape>
          <o:OLEObject Type="Embed" ProgID="Equation.DSMT4" ShapeID="_x0000_i3380" DrawAspect="Content" ObjectID="_1690486316" r:id="rId3643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(đpcm).</w:t>
      </w:r>
    </w:p>
    <w:p w14:paraId="7DE179C7" w14:textId="77777777" w:rsidR="001656AD" w:rsidRPr="008C51C7" w:rsidRDefault="001656AD" w:rsidP="001656AD">
      <w:pPr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2:</w:t>
      </w: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  Cho hàm số </w: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5E091D0B">
          <v:shape id="_x0000_i3381" type="#_x0000_t75" style="width:51.75pt;height:15.75pt" o:ole="">
            <v:imagedata r:id="rId3644" o:title=""/>
          </v:shape>
          <o:OLEObject Type="Embed" ProgID="Equation.DSMT4" ShapeID="_x0000_i3381" DrawAspect="Content" ObjectID="_1690486317" r:id="rId3645"/>
        </w:object>
      </w:r>
      <w:r w:rsidRPr="008C51C7">
        <w:rPr>
          <w:rFonts w:ascii="Chu Van An" w:eastAsia="Times New Roman" w:hAnsi="Chu Van An" w:cs="Chu Van An"/>
          <w:sz w:val="24"/>
          <w:szCs w:val="24"/>
          <w:lang w:val="fr-FR"/>
        </w:rPr>
        <w:t xml:space="preserve">. Chứng minh : </w: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60" w14:anchorId="1EAC0757">
          <v:shape id="_x0000_i3382" type="#_x0000_t75" style="width:77.25pt;height:18.75pt" o:ole="">
            <v:imagedata r:id="rId3646" o:title=""/>
          </v:shape>
          <o:OLEObject Type="Embed" ProgID="Equation.DSMT4" ShapeID="_x0000_i3382" DrawAspect="Content" ObjectID="_1690486318" r:id="rId3647"/>
        </w:object>
      </w:r>
    </w:p>
    <w:p w14:paraId="4E09B789" w14:textId="77777777" w:rsidR="001656AD" w:rsidRPr="008C51C7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5D2E081" w14:textId="77777777" w:rsidR="001656AD" w:rsidRPr="008C51C7" w:rsidRDefault="001656AD" w:rsidP="001656AD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 xml:space="preserve">Ta có: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1365" w:dyaOrig="615" w14:anchorId="48A24E00">
          <v:shape id="_x0000_i3383" type="#_x0000_t75" style="width:69pt;height:30.75pt" o:ole="">
            <v:imagedata r:id="rId3648" o:title=""/>
          </v:shape>
          <o:OLEObject Type="Embed" ProgID="Equation.DSMT4" ShapeID="_x0000_i3383" DrawAspect="Content" ObjectID="_1690486319" r:id="rId3649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65FB979E" w14:textId="77777777" w:rsidR="001656AD" w:rsidRPr="008C51C7" w:rsidRDefault="001656AD" w:rsidP="001656AD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 xml:space="preserve">Khi đó: </w: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900" w:dyaOrig="360" w14:anchorId="15973516">
          <v:shape id="_x0000_i3384" type="#_x0000_t75" style="width:94.5pt;height:18.75pt" o:ole="">
            <v:imagedata r:id="rId3650" o:title=""/>
          </v:shape>
          <o:OLEObject Type="Embed" ProgID="Equation.DSMT4" ShapeID="_x0000_i3384" DrawAspect="Content" ObjectID="_1690486320" r:id="rId3651"/>
        </w:objec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2295" w:dyaOrig="615" w14:anchorId="64DC53B9">
          <v:shape id="_x0000_i3385" type="#_x0000_t75" style="width:115.5pt;height:30.75pt" o:ole="">
            <v:imagedata r:id="rId3652" o:title=""/>
          </v:shape>
          <o:OLEObject Type="Embed" ProgID="Equation.DSMT4" ShapeID="_x0000_i3385" DrawAspect="Content" ObjectID="_1690486321" r:id="rId3653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2025" w:dyaOrig="615" w14:anchorId="7384CC07">
          <v:shape id="_x0000_i3386" type="#_x0000_t75" style="width:100.5pt;height:30.75pt" o:ole="">
            <v:imagedata r:id="rId3654" o:title=""/>
          </v:shape>
          <o:OLEObject Type="Embed" ProgID="Equation.DSMT4" ShapeID="_x0000_i3386" DrawAspect="Content" ObjectID="_1690486322" r:id="rId3655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 = 0 </w:t>
      </w:r>
      <w:r w:rsidRPr="008C51C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9" w14:anchorId="489410FE">
          <v:shape id="_x0000_i3387" type="#_x0000_t75" style="width:27pt;height:13.5pt" o:ole="">
            <v:imagedata r:id="rId3656" o:title=""/>
          </v:shape>
          <o:OLEObject Type="Embed" ProgID="Equation.DSMT4" ShapeID="_x0000_i3387" DrawAspect="Content" ObjectID="_1690486323" r:id="rId3657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(đpcm).</w:t>
      </w:r>
    </w:p>
    <w:p w14:paraId="7FF471AB" w14:textId="77777777" w:rsidR="001656AD" w:rsidRPr="008C51C7" w:rsidRDefault="001656AD" w:rsidP="001656AD">
      <w:pPr>
        <w:rPr>
          <w:rFonts w:ascii="Chu Van An" w:hAnsi="Chu Van An" w:cs="Chu Van An"/>
          <w:bCs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3:</w:t>
      </w:r>
      <w:r w:rsidRPr="008C51C7">
        <w:rPr>
          <w:rFonts w:ascii="Chu Van An" w:hAnsi="Chu Van An" w:cs="Chu Van An"/>
          <w:b/>
          <w:color w:val="0000CC"/>
          <w:sz w:val="24"/>
          <w:szCs w:val="24"/>
        </w:rPr>
        <w:t xml:space="preserve">  </w:t>
      </w:r>
      <w:r w:rsidRPr="008C51C7">
        <w:rPr>
          <w:rFonts w:ascii="Chu Van An" w:hAnsi="Chu Van An" w:cs="Chu Van An"/>
          <w:bCs/>
          <w:sz w:val="24"/>
          <w:szCs w:val="24"/>
          <w:lang w:val="vi-VN"/>
        </w:rPr>
        <w:t xml:space="preserve">Cho hàm số  </w:t>
      </w:r>
      <w:r w:rsidRPr="008C51C7">
        <w:rPr>
          <w:rFonts w:ascii="Chu Van An" w:eastAsiaTheme="minorHAnsi" w:hAnsi="Chu Van An" w:cs="Chu Van An"/>
          <w:bCs/>
          <w:position w:val="-10"/>
          <w:sz w:val="24"/>
          <w:szCs w:val="24"/>
        </w:rPr>
        <w:object w:dxaOrig="960" w:dyaOrig="300" w14:anchorId="735CC234">
          <v:shape id="_x0000_i3388" type="#_x0000_t75" style="width:47.25pt;height:15pt" o:ole="">
            <v:imagedata r:id="rId3658" o:title=""/>
          </v:shape>
          <o:OLEObject Type="Embed" ProgID="Equation.DSMT4" ShapeID="_x0000_i3388" DrawAspect="Content" ObjectID="_1690486324" r:id="rId3659"/>
        </w:object>
      </w:r>
      <w:r w:rsidRPr="008C51C7">
        <w:rPr>
          <w:rFonts w:ascii="Chu Van An" w:hAnsi="Chu Van An" w:cs="Chu Van An"/>
          <w:bCs/>
          <w:sz w:val="24"/>
          <w:szCs w:val="24"/>
          <w:lang w:val="vi-VN"/>
        </w:rPr>
        <w:t xml:space="preserve"> . Chứng minh rằng </w:t>
      </w:r>
      <w:r w:rsidRPr="008C51C7">
        <w:rPr>
          <w:rFonts w:ascii="Chu Van An" w:eastAsiaTheme="minorHAnsi" w:hAnsi="Chu Van An" w:cs="Chu Van An"/>
          <w:b/>
          <w:color w:val="0000CC"/>
          <w:position w:val="-24"/>
          <w:sz w:val="24"/>
          <w:szCs w:val="24"/>
          <w:lang w:val="vi-VN"/>
        </w:rPr>
        <w:object w:dxaOrig="1620" w:dyaOrig="620" w14:anchorId="48932E3D">
          <v:shape id="_x0000_i3389" type="#_x0000_t75" style="width:81.75pt;height:31.5pt" o:ole="">
            <v:imagedata r:id="rId3660" o:title=""/>
          </v:shape>
          <o:OLEObject Type="Embed" ProgID="Equation.DSMT4" ShapeID="_x0000_i3389" DrawAspect="Content" ObjectID="_1690486325" r:id="rId3661"/>
        </w:object>
      </w:r>
      <w:r w:rsidRPr="008C51C7">
        <w:rPr>
          <w:rFonts w:ascii="Chu Van An" w:hAnsi="Chu Van An" w:cs="Chu Van An"/>
          <w:b/>
          <w:color w:val="0000CC"/>
          <w:sz w:val="24"/>
          <w:szCs w:val="24"/>
        </w:rPr>
        <w:t>.</w:t>
      </w:r>
    </w:p>
    <w:p w14:paraId="5FB9B530" w14:textId="77777777" w:rsidR="001656AD" w:rsidRPr="008C51C7" w:rsidRDefault="001656AD" w:rsidP="001656AD">
      <w:pPr>
        <w:ind w:left="1000" w:hanging="1000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7268ED3E" w14:textId="77777777" w:rsidR="001656AD" w:rsidRPr="008C51C7" w:rsidRDefault="001656AD" w:rsidP="001656AD">
      <w:pPr>
        <w:spacing w:after="0" w:line="240" w:lineRule="auto"/>
        <w:ind w:left="284" w:firstLine="436"/>
        <w:rPr>
          <w:rFonts w:ascii="Chu Van An" w:hAnsi="Chu Van An" w:cs="Chu Van An"/>
          <w:color w:val="0000CC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Ta có: </w:t>
      </w:r>
      <w:r w:rsidRPr="008C51C7">
        <w:rPr>
          <w:rFonts w:ascii="Chu Van An" w:hAnsi="Chu Van An" w:cs="Chu Van An"/>
          <w:position w:val="-10"/>
          <w:sz w:val="24"/>
          <w:szCs w:val="24"/>
        </w:rPr>
        <w:object w:dxaOrig="1780" w:dyaOrig="320" w14:anchorId="5161C2FC">
          <v:shape id="_x0000_i3390" type="#_x0000_t75" style="width:89.25pt;height:16.5pt" o:ole="">
            <v:imagedata r:id="rId3662" o:title=""/>
          </v:shape>
          <o:OLEObject Type="Embed" ProgID="Equation.DSMT4" ShapeID="_x0000_i3390" DrawAspect="Content" ObjectID="_1690486326" r:id="rId3663"/>
        </w:object>
      </w:r>
    </w:p>
    <w:p w14:paraId="3E625890" w14:textId="77777777" w:rsidR="001656AD" w:rsidRPr="008C51C7" w:rsidRDefault="001656AD" w:rsidP="001656AD">
      <w:pPr>
        <w:spacing w:after="0" w:line="240" w:lineRule="auto"/>
        <w:ind w:left="284"/>
        <w:rPr>
          <w:rFonts w:ascii="Chu Van An" w:hAnsi="Chu Van An" w:cs="Chu Van An"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ab/>
      </w:r>
      <w:r w:rsidRPr="008C51C7">
        <w:rPr>
          <w:rFonts w:ascii="Chu Van An" w:hAnsi="Chu Van An" w:cs="Chu Van An"/>
          <w:sz w:val="24"/>
          <w:szCs w:val="24"/>
        </w:rPr>
        <w:t xml:space="preserve">Khi đó: </w:t>
      </w:r>
      <w:r w:rsidRPr="008C51C7">
        <w:rPr>
          <w:rFonts w:ascii="Chu Van An" w:hAnsi="Chu Van An" w:cs="Chu Van An"/>
          <w:position w:val="-24"/>
          <w:sz w:val="24"/>
          <w:szCs w:val="24"/>
        </w:rPr>
        <w:object w:dxaOrig="4900" w:dyaOrig="620" w14:anchorId="2E821BCF">
          <v:shape id="_x0000_i3391" type="#_x0000_t75" style="width:244.5pt;height:31.5pt" o:ole="">
            <v:imagedata r:id="rId3664" o:title=""/>
          </v:shape>
          <o:OLEObject Type="Embed" ProgID="Equation.DSMT4" ShapeID="_x0000_i3391" DrawAspect="Content" ObjectID="_1690486327" r:id="rId3665"/>
        </w:object>
      </w:r>
      <w:r w:rsidRPr="008C51C7">
        <w:rPr>
          <w:rFonts w:ascii="Chu Van An" w:hAnsi="Chu Van An" w:cs="Chu Van An"/>
          <w:sz w:val="24"/>
          <w:szCs w:val="24"/>
        </w:rPr>
        <w:t>(đpcm)</w:t>
      </w:r>
    </w:p>
    <w:p w14:paraId="5DEC5BA9" w14:textId="77777777" w:rsidR="001656AD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1656AD" w:rsidRPr="006D4E4E" w14:paraId="41D29C6E" w14:textId="77777777" w:rsidTr="002135F8">
        <w:tc>
          <w:tcPr>
            <w:tcW w:w="6200" w:type="dxa"/>
            <w:shd w:val="clear" w:color="auto" w:fill="auto"/>
          </w:tcPr>
          <w:p w14:paraId="4F8549F2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sz w:val="22"/>
              </w:rPr>
              <w:lastRenderedPageBreak/>
              <w:t>Câu 1:</w:t>
            </w:r>
            <w:bookmarkStart w:id="170" w:name="c1"/>
            <w:r w:rsidRPr="006D4E4E">
              <w:rPr>
                <w:rFonts w:ascii="Chu Van An" w:hAnsi="Chu Van An" w:cs="Chu Van An"/>
                <w:sz w:val="22"/>
                <w:lang w:val="en-US"/>
              </w:rPr>
              <w:t xml:space="preserve">Đạo hàm của hàm số </w:t>
            </w:r>
            <w:r w:rsidRPr="006D4E4E">
              <w:rPr>
                <w:rFonts w:ascii="Chu Van An" w:hAnsi="Chu Van An" w:cs="Chu Van An"/>
                <w:position w:val="-10"/>
                <w:sz w:val="22"/>
              </w:rPr>
              <w:object w:dxaOrig="3285" w:dyaOrig="360" w14:anchorId="50719B01">
                <v:shape id="_x0000_i3392" type="#_x0000_t75" style="width:164.25pt;height:18.75pt" o:ole="">
                  <v:imagedata r:id="rId3666" o:title=""/>
                </v:shape>
                <o:OLEObject Type="Embed" ProgID="Equation.DSMT4" ShapeID="_x0000_i3392" DrawAspect="Content" ObjectID="_1690486328" r:id="rId3667"/>
              </w:object>
            </w:r>
            <w:r w:rsidRPr="006D4E4E">
              <w:rPr>
                <w:rFonts w:ascii="Chu Van An" w:hAnsi="Chu Van An" w:cs="Chu Van An"/>
                <w:sz w:val="22"/>
                <w:lang w:val="en-US"/>
              </w:rPr>
              <w:t>là</w:t>
            </w:r>
            <w:bookmarkEnd w:id="170"/>
          </w:p>
          <w:p w14:paraId="4772A3CD" w14:textId="77777777" w:rsidR="001656AD" w:rsidRPr="006D4E4E" w:rsidRDefault="001656AD" w:rsidP="002135F8">
            <w:pPr>
              <w:pStyle w:val="ListParagraph1"/>
              <w:tabs>
                <w:tab w:val="left" w:pos="85"/>
                <w:tab w:val="left" w:pos="3146"/>
              </w:tabs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  <w:sz w:val="22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  <w:t xml:space="preserve"> </w:t>
            </w:r>
            <w:r w:rsidRPr="006D4E4E">
              <w:rPr>
                <w:rFonts w:ascii="Chu Van An" w:hAnsi="Chu Van An" w:cs="Chu Van An"/>
                <w:position w:val="-6"/>
                <w:sz w:val="22"/>
              </w:rPr>
              <w:object w:dxaOrig="1380" w:dyaOrig="330" w14:anchorId="31546828">
                <v:shape id="_x0000_i3393" type="#_x0000_t75" style="width:69pt;height:16.5pt" o:ole="">
                  <v:imagedata r:id="rId3668" o:title=""/>
                </v:shape>
                <o:OLEObject Type="Embed" ProgID="Equation.DSMT4" ShapeID="_x0000_i3393" DrawAspect="Content" ObjectID="_1690486329" r:id="rId3669"/>
              </w:object>
            </w:r>
            <w:r w:rsidRPr="006D4E4E">
              <w:rPr>
                <w:rFonts w:ascii="Chu Van An" w:hAnsi="Chu Van An" w:cs="Chu Van An"/>
                <w:sz w:val="22"/>
                <w:lang w:val="en-US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  <w:tab/>
              <w:t xml:space="preserve">B.  </w:t>
            </w:r>
            <w:r w:rsidRPr="006D4E4E">
              <w:rPr>
                <w:rFonts w:ascii="Chu Van An" w:hAnsi="Chu Van An" w:cs="Chu Van An"/>
                <w:position w:val="-6"/>
                <w:sz w:val="22"/>
              </w:rPr>
              <w:object w:dxaOrig="1380" w:dyaOrig="330" w14:anchorId="0E2C8480">
                <v:shape id="_x0000_i3394" type="#_x0000_t75" style="width:69pt;height:16.5pt" o:ole="">
                  <v:imagedata r:id="rId3670" o:title=""/>
                </v:shape>
                <o:OLEObject Type="Embed" ProgID="Equation.DSMT4" ShapeID="_x0000_i3394" DrawAspect="Content" ObjectID="_1690486330" r:id="rId3671"/>
              </w:object>
            </w:r>
            <w:r w:rsidRPr="006D4E4E">
              <w:rPr>
                <w:rFonts w:ascii="Chu Van An" w:hAnsi="Chu Van An" w:cs="Chu Van An"/>
                <w:sz w:val="22"/>
              </w:rPr>
              <w:t>.</w:t>
            </w:r>
          </w:p>
          <w:p w14:paraId="1402D5FA" w14:textId="77777777" w:rsidR="001656AD" w:rsidRPr="006D4E4E" w:rsidRDefault="001656AD" w:rsidP="002135F8">
            <w:pPr>
              <w:pStyle w:val="ListParagraph1"/>
              <w:tabs>
                <w:tab w:val="left" w:pos="85"/>
                <w:tab w:val="left" w:pos="3146"/>
              </w:tabs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  <w:tab/>
              <w:t xml:space="preserve">C.  </w:t>
            </w:r>
            <w:r w:rsidRPr="006D4E4E">
              <w:rPr>
                <w:rFonts w:ascii="Chu Van An" w:hAnsi="Chu Van An" w:cs="Chu Van An"/>
                <w:position w:val="-6"/>
                <w:sz w:val="22"/>
              </w:rPr>
              <w:object w:dxaOrig="195" w:dyaOrig="270" w14:anchorId="5CE3DE4B">
                <v:shape id="_x0000_i3395" type="#_x0000_t75" style="width:9.75pt;height:13.5pt" o:ole="">
                  <v:imagedata r:id="rId3672" o:title=""/>
                </v:shape>
                <o:OLEObject Type="Embed" ProgID="Equation.DSMT4" ShapeID="_x0000_i3395" DrawAspect="Content" ObjectID="_1690486331" r:id="rId3673"/>
              </w:object>
            </w:r>
            <w:r w:rsidRPr="006D4E4E">
              <w:rPr>
                <w:rFonts w:ascii="Chu Van An" w:hAnsi="Chu Van An" w:cs="Chu Van An"/>
                <w:sz w:val="22"/>
                <w:lang w:val="en-US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sz w:val="22"/>
                <w:lang w:val="en-US"/>
              </w:rPr>
              <w:tab/>
              <w:t xml:space="preserve">D.  </w:t>
            </w:r>
            <w:r w:rsidRPr="006D4E4E">
              <w:rPr>
                <w:rFonts w:ascii="Chu Van An" w:hAnsi="Chu Van An" w:cs="Chu Van An"/>
                <w:position w:val="-4"/>
                <w:sz w:val="22"/>
              </w:rPr>
              <w:object w:dxaOrig="135" w:dyaOrig="270" w14:anchorId="2CD3BB23">
                <v:shape id="_x0000_i3396" type="#_x0000_t75" style="width:6.75pt;height:13.5pt" o:ole="">
                  <v:imagedata r:id="rId3674" o:title=""/>
                </v:shape>
                <o:OLEObject Type="Embed" ProgID="Equation.DSMT4" ShapeID="_x0000_i3396" DrawAspect="Content" ObjectID="_1690486332" r:id="rId3675"/>
              </w:object>
            </w:r>
            <w:r w:rsidRPr="006D4E4E">
              <w:rPr>
                <w:rFonts w:ascii="Chu Van An" w:hAnsi="Chu Van An" w:cs="Chu Van An"/>
                <w:sz w:val="22"/>
                <w:lang w:val="en-US"/>
              </w:rPr>
              <w:t>.</w:t>
            </w:r>
          </w:p>
          <w:p w14:paraId="4BD79DE1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9D09436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398EFCF4" w14:textId="77777777" w:rsidTr="002135F8">
        <w:tc>
          <w:tcPr>
            <w:tcW w:w="6200" w:type="dxa"/>
            <w:shd w:val="clear" w:color="auto" w:fill="auto"/>
          </w:tcPr>
          <w:p w14:paraId="47C8065F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>Câu 2:</w:t>
            </w:r>
            <w:bookmarkStart w:id="171" w:name="c2"/>
            <w:r w:rsidRPr="006D4E4E">
              <w:rPr>
                <w:rFonts w:ascii="Chu Van An" w:hAnsi="Chu Van An" w:cs="Chu Van An"/>
              </w:rPr>
              <w:t xml:space="preserve">Hàm số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980" w:dyaOrig="615" w14:anchorId="51BF0A07">
                <v:shape id="_x0000_i3397" type="#_x0000_t75" style="width:99pt;height:30.75pt" o:ole="">
                  <v:imagedata r:id="rId3676" o:title=""/>
                </v:shape>
                <o:OLEObject Type="Embed" ProgID="Equation.DSMT4" ShapeID="_x0000_i3397" DrawAspect="Content" ObjectID="_1690486333" r:id="rId3677"/>
              </w:object>
            </w:r>
            <w:r w:rsidRPr="006D4E4E">
              <w:rPr>
                <w:rFonts w:ascii="Chu Van An" w:hAnsi="Chu Van An" w:cs="Chu Van An"/>
              </w:rPr>
              <w:t>có đạo hàm là</w:t>
            </w:r>
            <w:bookmarkEnd w:id="171"/>
          </w:p>
          <w:p w14:paraId="5FA93F41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color w:val="000000" w:themeColor="text1"/>
                <w:position w:val="-24"/>
              </w:rPr>
              <w:object w:dxaOrig="1860" w:dyaOrig="630" w14:anchorId="28F07FFE">
                <v:shape id="_x0000_i3398" type="#_x0000_t75" style="width:93pt;height:31.5pt" o:ole="">
                  <v:imagedata r:id="rId3678" o:title=""/>
                </v:shape>
                <o:OLEObject Type="Embed" ProgID="Equation.DSMT4" ShapeID="_x0000_i3398" DrawAspect="Content" ObjectID="_1690486334" r:id="rId3679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color w:val="000000" w:themeColor="text1"/>
                <w:position w:val="-24"/>
              </w:rPr>
              <w:object w:dxaOrig="1860" w:dyaOrig="630" w14:anchorId="2D6AF7C2">
                <v:shape id="_x0000_i3399" type="#_x0000_t75" style="width:93pt;height:31.5pt" o:ole="">
                  <v:imagedata r:id="rId3680" o:title=""/>
                </v:shape>
                <o:OLEObject Type="Embed" ProgID="Equation.DSMT4" ShapeID="_x0000_i3399" DrawAspect="Content" ObjectID="_1690486335" r:id="rId3681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AEC8B28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color w:val="000000" w:themeColor="text1"/>
                <w:position w:val="-24"/>
              </w:rPr>
              <w:object w:dxaOrig="1710" w:dyaOrig="630" w14:anchorId="7BAFA810">
                <v:shape id="_x0000_i3400" type="#_x0000_t75" style="width:85.5pt;height:31.5pt" o:ole="">
                  <v:imagedata r:id="rId3682" o:title=""/>
                </v:shape>
                <o:OLEObject Type="Embed" ProgID="Equation.DSMT4" ShapeID="_x0000_i3400" DrawAspect="Content" ObjectID="_1690486336" r:id="rId3683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color w:val="000000" w:themeColor="text1"/>
                <w:position w:val="-24"/>
              </w:rPr>
              <w:object w:dxaOrig="1695" w:dyaOrig="630" w14:anchorId="1CCF5ECF">
                <v:shape id="_x0000_i3401" type="#_x0000_t75" style="width:84.75pt;height:31.5pt" o:ole="">
                  <v:imagedata r:id="rId3684" o:title=""/>
                </v:shape>
                <o:OLEObject Type="Embed" ProgID="Equation.DSMT4" ShapeID="_x0000_i3401" DrawAspect="Content" ObjectID="_1690486337" r:id="rId3685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FA388F9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FCA93A6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166A9473" w14:textId="77777777" w:rsidTr="002135F8">
        <w:tc>
          <w:tcPr>
            <w:tcW w:w="6200" w:type="dxa"/>
            <w:shd w:val="clear" w:color="auto" w:fill="auto"/>
          </w:tcPr>
          <w:p w14:paraId="3D8AF894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3:</w:t>
            </w:r>
            <w:bookmarkStart w:id="172" w:name="c3"/>
            <w:r w:rsidRPr="006D4E4E">
              <w:rPr>
                <w:rFonts w:ascii="Chu Van An" w:hAnsi="Chu Van An" w:cs="Chu Van An"/>
                <w:lang w:val="fr-FR"/>
              </w:rPr>
              <w:t xml:space="preserve">Cho </w:t>
            </w:r>
            <w:r w:rsidRPr="006D4E4E">
              <w:rPr>
                <w:rFonts w:ascii="Chu Van An" w:eastAsiaTheme="minorHAnsi" w:hAnsi="Chu Van An" w:cs="Chu Van An"/>
                <w:position w:val="-36"/>
              </w:rPr>
              <w:object w:dxaOrig="3510" w:dyaOrig="810" w14:anchorId="5A74DB60">
                <v:shape id="_x0000_i3402" type="#_x0000_t75" style="width:175.5pt;height:40.5pt" o:ole="">
                  <v:imagedata r:id="rId3449" o:title=""/>
                </v:shape>
                <o:OLEObject Type="Embed" ProgID="Equation.DSMT4" ShapeID="_x0000_i3402" DrawAspect="Content" ObjectID="_1690486338" r:id="rId3686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. Tính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305" w:dyaOrig="270" w14:anchorId="5010EA36">
                <v:shape id="_x0000_i3403" type="#_x0000_t75" style="width:65.25pt;height:13.5pt" o:ole="">
                  <v:imagedata r:id="rId3451" o:title=""/>
                </v:shape>
                <o:OLEObject Type="Embed" ProgID="Equation.DSMT4" ShapeID="_x0000_i3403" DrawAspect="Content" ObjectID="_1690486339" r:id="rId3687"/>
              </w:object>
            </w:r>
            <w:bookmarkEnd w:id="172"/>
          </w:p>
          <w:p w14:paraId="176F1ABD" w14:textId="77777777" w:rsidR="001656AD" w:rsidRPr="006D4E4E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315" w:dyaOrig="240" w14:anchorId="33F5E885">
                <v:shape id="_x0000_i3404" type="#_x0000_t75" style="width:15.75pt;height:12pt" o:ole="">
                  <v:imagedata r:id="rId3457" o:title=""/>
                </v:shape>
                <o:OLEObject Type="Embed" ProgID="Equation.DSMT4" ShapeID="_x0000_i3404" DrawAspect="Content" ObjectID="_1690486340" r:id="rId3688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210" w:dyaOrig="270" w14:anchorId="7BE5F40E">
                <v:shape id="_x0000_i3405" type="#_x0000_t75" style="width:11.25pt;height:13.5pt" o:ole="">
                  <v:imagedata r:id="rId3459" o:title=""/>
                </v:shape>
                <o:OLEObject Type="Embed" ProgID="Equation.DSMT4" ShapeID="_x0000_i3405" DrawAspect="Content" ObjectID="_1690486341" r:id="rId3689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210" w:dyaOrig="240" w14:anchorId="3FD0B0B3">
                <v:shape id="_x0000_i3406" type="#_x0000_t75" style="width:11.25pt;height:12pt" o:ole="">
                  <v:imagedata r:id="rId3453" o:title=""/>
                </v:shape>
                <o:OLEObject Type="Embed" ProgID="Equation.DSMT4" ShapeID="_x0000_i3406" DrawAspect="Content" ObjectID="_1690486342" r:id="rId3690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210" w:dyaOrig="240" w14:anchorId="4417A75B">
                <v:shape id="_x0000_i3407" type="#_x0000_t75" style="width:11.25pt;height:12pt" o:ole="">
                  <v:imagedata r:id="rId3455" o:title=""/>
                </v:shape>
                <o:OLEObject Type="Embed" ProgID="Equation.DSMT4" ShapeID="_x0000_i3407" DrawAspect="Content" ObjectID="_1690486343" r:id="rId3691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</w:p>
          <w:p w14:paraId="1C617764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22DE9AE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7FE5141E" w14:textId="77777777" w:rsidTr="002135F8">
        <w:tc>
          <w:tcPr>
            <w:tcW w:w="6200" w:type="dxa"/>
            <w:shd w:val="clear" w:color="auto" w:fill="auto"/>
          </w:tcPr>
          <w:p w14:paraId="11CDCA42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>Câu 4:</w:t>
            </w:r>
            <w:bookmarkStart w:id="173" w:name="c4"/>
            <w:r w:rsidRPr="006D4E4E">
              <w:rPr>
                <w:rFonts w:ascii="Chu Van An" w:hAnsi="Chu Van An" w:cs="Chu Van An"/>
                <w:bCs/>
                <w:iCs/>
                <w:lang w:val="fr-FR"/>
              </w:rPr>
              <w:t xml:space="preserve">Đạo hàm của hàm số </w:t>
            </w:r>
            <w:r w:rsidRPr="006D4E4E">
              <w:rPr>
                <w:rFonts w:ascii="Chu Van An" w:eastAsiaTheme="minorHAnsi" w:hAnsi="Chu Van An" w:cs="Chu Van An"/>
                <w:position w:val="-14"/>
                <w:lang w:val="fr-FR"/>
              </w:rPr>
              <w:object w:dxaOrig="2535" w:dyaOrig="405" w14:anchorId="5A7C3037">
                <v:shape id="_x0000_i3408" type="#_x0000_t75" style="width:126pt;height:20.25pt" o:ole="">
                  <v:imagedata r:id="rId3692" o:title=""/>
                </v:shape>
                <o:OLEObject Type="Embed" ProgID="Equation.DSMT4" ShapeID="_x0000_i3408" DrawAspect="Content" ObjectID="_1690486344" r:id="rId3693"/>
              </w:object>
            </w:r>
            <w:r w:rsidRPr="006D4E4E">
              <w:rPr>
                <w:rFonts w:ascii="Chu Van An" w:hAnsi="Chu Van An" w:cs="Chu Van An"/>
                <w:bCs/>
                <w:iCs/>
                <w:lang w:val="fr-FR"/>
              </w:rPr>
              <w:t xml:space="preserve"> có dạng </w:t>
            </w:r>
            <w:r w:rsidRPr="006D4E4E">
              <w:rPr>
                <w:rFonts w:ascii="Chu Van An" w:eastAsiaTheme="minorHAnsi" w:hAnsi="Chu Van An" w:cs="Chu Van An"/>
                <w:position w:val="-14"/>
                <w:lang w:val="fr-FR"/>
              </w:rPr>
              <w:object w:dxaOrig="3240" w:dyaOrig="405" w14:anchorId="695285DF">
                <v:shape id="_x0000_i3409" type="#_x0000_t75" style="width:162pt;height:20.25pt" o:ole="">
                  <v:imagedata r:id="rId3694" o:title=""/>
                </v:shape>
                <o:OLEObject Type="Embed" ProgID="Equation.DSMT4" ShapeID="_x0000_i3409" DrawAspect="Content" ObjectID="_1690486345" r:id="rId3695"/>
              </w:object>
            </w:r>
            <w:r w:rsidRPr="006D4E4E">
              <w:rPr>
                <w:rFonts w:ascii="Chu Van An" w:hAnsi="Chu Van An" w:cs="Chu Van An"/>
                <w:bCs/>
                <w:iCs/>
                <w:lang w:val="fr-FR"/>
              </w:rPr>
              <w:t xml:space="preserve"> Tính </w:t>
            </w:r>
            <w:r w:rsidRPr="006D4E4E">
              <w:rPr>
                <w:rFonts w:ascii="Chu Van An" w:eastAsiaTheme="minorHAnsi" w:hAnsi="Chu Van An" w:cs="Chu Van An"/>
                <w:position w:val="-6"/>
                <w:lang w:val="fr-FR"/>
              </w:rPr>
              <w:object w:dxaOrig="1380" w:dyaOrig="285" w14:anchorId="1DE69853">
                <v:shape id="_x0000_i3410" type="#_x0000_t75" style="width:69pt;height:14.25pt" o:ole="">
                  <v:imagedata r:id="rId3696" o:title=""/>
                </v:shape>
                <o:OLEObject Type="Embed" ProgID="Equation.DSMT4" ShapeID="_x0000_i3410" DrawAspect="Content" ObjectID="_1690486346" r:id="rId3697"/>
              </w:object>
            </w:r>
            <w:bookmarkEnd w:id="173"/>
          </w:p>
          <w:p w14:paraId="1ED50E96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180" w:dyaOrig="270" w14:anchorId="326E799A">
                <v:shape id="_x0000_i3411" type="#_x0000_t75" style="width:9pt;height:13.5pt" o:ole="">
                  <v:imagedata r:id="rId3698" o:title=""/>
                </v:shape>
                <o:OLEObject Type="Embed" ProgID="Equation.DSMT4" ShapeID="_x0000_i3411" DrawAspect="Content" ObjectID="_1690486347" r:id="rId3699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4"/>
              </w:rPr>
              <w:object w:dxaOrig="300" w:dyaOrig="255" w14:anchorId="533BCD6E">
                <v:shape id="_x0000_i3412" type="#_x0000_t75" style="width:15pt;height:12.75pt" o:ole="">
                  <v:imagedata r:id="rId3700" o:title=""/>
                </v:shape>
                <o:OLEObject Type="Embed" ProgID="Equation.DSMT4" ShapeID="_x0000_i3412" DrawAspect="Content" ObjectID="_1690486348" r:id="rId3701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195" w:dyaOrig="270" w14:anchorId="3844CF8D">
                <v:shape id="_x0000_i3413" type="#_x0000_t75" style="width:9.75pt;height:13.5pt" o:ole="">
                  <v:imagedata r:id="rId3702" o:title=""/>
                </v:shape>
                <o:OLEObject Type="Embed" ProgID="Equation.DSMT4" ShapeID="_x0000_i3413" DrawAspect="Content" ObjectID="_1690486349" r:id="rId3703"/>
              </w:object>
            </w:r>
            <w:r w:rsidRPr="006D4E4E">
              <w:rPr>
                <w:rFonts w:ascii="Chu Van An" w:hAnsi="Chu Van An" w:cs="Chu Van An"/>
                <w:color w:val="0000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4"/>
              </w:rPr>
              <w:object w:dxaOrig="195" w:dyaOrig="255" w14:anchorId="42DB1EDA">
                <v:shape id="_x0000_i3414" type="#_x0000_t75" style="width:9.75pt;height:12.75pt" o:ole="">
                  <v:imagedata r:id="rId3704" o:title=""/>
                </v:shape>
                <o:OLEObject Type="Embed" ProgID="Equation.DSMT4" ShapeID="_x0000_i3414" DrawAspect="Content" ObjectID="_1690486350" r:id="rId3705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6E9D4457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253B21F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6F234C6A" w14:textId="77777777" w:rsidTr="002135F8">
        <w:tc>
          <w:tcPr>
            <w:tcW w:w="6200" w:type="dxa"/>
            <w:shd w:val="clear" w:color="auto" w:fill="auto"/>
          </w:tcPr>
          <w:p w14:paraId="1241C055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5:</w:t>
            </w:r>
            <w:bookmarkStart w:id="174" w:name="c5"/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2580" w:dyaOrig="615" w14:anchorId="6B3B67BC">
                <v:shape id="_x0000_i3415" type="#_x0000_t75" style="width:129pt;height:30.75pt" o:ole="">
                  <v:imagedata r:id="rId3421" o:title=""/>
                </v:shape>
                <o:OLEObject Type="Embed" ProgID="Equation.DSMT4" ShapeID="_x0000_i3415" DrawAspect="Content" ObjectID="_1690486351" r:id="rId3706"/>
              </w:object>
            </w:r>
            <w:r w:rsidRPr="006D4E4E">
              <w:rPr>
                <w:rFonts w:ascii="Chu Van An" w:hAnsi="Chu Van An" w:cs="Chu Van An"/>
              </w:rPr>
              <w:t xml:space="preserve">có đạo hàm là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630" w:dyaOrig="405" w14:anchorId="61078FA1">
                <v:shape id="_x0000_i3416" type="#_x0000_t75" style="width:31.5pt;height:20.25pt" o:ole="">
                  <v:imagedata r:id="rId3423" o:title=""/>
                </v:shape>
                <o:OLEObject Type="Embed" ProgID="Equation.DSMT4" ShapeID="_x0000_i3416" DrawAspect="Content" ObjectID="_1690486352" r:id="rId3707"/>
              </w:object>
            </w:r>
            <w:r w:rsidRPr="006D4E4E">
              <w:rPr>
                <w:rFonts w:ascii="Chu Van An" w:hAnsi="Chu Van An" w:cs="Chu Van An"/>
              </w:rPr>
              <w:t xml:space="preserve">. Để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005" w:dyaOrig="615" w14:anchorId="7A1E08E6">
                <v:shape id="_x0000_i3417" type="#_x0000_t75" style="width:50.25pt;height:30.75pt" o:ole="">
                  <v:imagedata r:id="rId3425" o:title=""/>
                </v:shape>
                <o:OLEObject Type="Embed" ProgID="Equation.DSMT4" ShapeID="_x0000_i3417" DrawAspect="Content" ObjectID="_1690486353" r:id="rId3708"/>
              </w:object>
            </w:r>
            <w:r w:rsidRPr="006D4E4E">
              <w:rPr>
                <w:rFonts w:ascii="Chu Van An" w:hAnsi="Chu Van An" w:cs="Chu Van An"/>
              </w:rPr>
              <w:t xml:space="preserve">thì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95" w:dyaOrig="225" w14:anchorId="6D485198">
                <v:shape id="_x0000_i3418" type="#_x0000_t75" style="width:9.75pt;height:11.25pt" o:ole="">
                  <v:imagedata r:id="rId3427" o:title=""/>
                </v:shape>
                <o:OLEObject Type="Embed" ProgID="Equation.DSMT4" ShapeID="_x0000_i3418" DrawAspect="Content" ObjectID="_1690486354" r:id="rId3709"/>
              </w:object>
            </w:r>
            <w:r w:rsidRPr="006D4E4E">
              <w:rPr>
                <w:rFonts w:ascii="Chu Van An" w:hAnsi="Chu Van An" w:cs="Chu Van An"/>
              </w:rPr>
              <w:t>bằng bao nhiêu?</w:t>
            </w:r>
            <w:bookmarkEnd w:id="174"/>
          </w:p>
          <w:p w14:paraId="7F7C330C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780" w:dyaOrig="675" w14:anchorId="0A6F1FBF">
                <v:shape id="_x0000_i3419" type="#_x0000_t75" style="width:39pt;height:33.75pt" o:ole="">
                  <v:imagedata r:id="rId3435" o:title=""/>
                </v:shape>
                <o:OLEObject Type="Embed" ProgID="Equation.DSMT4" ShapeID="_x0000_i3419" DrawAspect="Content" ObjectID="_1690486355" r:id="rId3710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930" w:dyaOrig="675" w14:anchorId="642188AC">
                <v:shape id="_x0000_i3420" type="#_x0000_t75" style="width:47.25pt;height:33.75pt" o:ole="">
                  <v:imagedata r:id="rId3429" o:title=""/>
                </v:shape>
                <o:OLEObject Type="Embed" ProgID="Equation.DSMT4" ShapeID="_x0000_i3420" DrawAspect="Content" ObjectID="_1690486356" r:id="rId3711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600" w:dyaOrig="615" w14:anchorId="758527B7">
                <v:shape id="_x0000_i3421" type="#_x0000_t75" style="width:30pt;height:30.75pt" o:ole="">
                  <v:imagedata r:id="rId3431" o:title=""/>
                </v:shape>
                <o:OLEObject Type="Embed" ProgID="Equation.DSMT4" ShapeID="_x0000_i3421" DrawAspect="Content" ObjectID="_1690486357" r:id="rId3712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765" w:dyaOrig="615" w14:anchorId="105193A4">
                <v:shape id="_x0000_i3422" type="#_x0000_t75" style="width:38.25pt;height:30.75pt" o:ole="">
                  <v:imagedata r:id="rId3433" o:title=""/>
                </v:shape>
                <o:OLEObject Type="Embed" ProgID="Equation.DSMT4" ShapeID="_x0000_i3422" DrawAspect="Content" ObjectID="_1690486358" r:id="rId3713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ABF6013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AD59789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2A590407" w14:textId="77777777" w:rsidTr="002135F8">
        <w:tc>
          <w:tcPr>
            <w:tcW w:w="6200" w:type="dxa"/>
            <w:shd w:val="clear" w:color="auto" w:fill="auto"/>
          </w:tcPr>
          <w:p w14:paraId="38378335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>Câu 6:</w:t>
            </w:r>
            <w:bookmarkStart w:id="175" w:name="c6"/>
            <w:r w:rsidRPr="006D4E4E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960" w:dyaOrig="615" w14:anchorId="2499AD4E">
                <v:shape id="_x0000_i3423" type="#_x0000_t75" style="width:48pt;height:30.75pt" o:ole="">
                  <v:imagedata r:id="rId3714" o:title=""/>
                </v:shape>
                <o:OLEObject Type="Embed" ProgID="Equation.DSMT4" ShapeID="_x0000_i3423" DrawAspect="Content" ObjectID="_1690486359" r:id="rId3715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 có đạo hàm tại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95" w:dyaOrig="225" w14:anchorId="369A620D">
                <v:shape id="_x0000_i3424" type="#_x0000_t75" style="width:9.75pt;height:11.25pt" o:ole="">
                  <v:imagedata r:id="rId3716" o:title=""/>
                </v:shape>
                <o:OLEObject Type="Embed" ProgID="Equation.DSMT4" ShapeID="_x0000_i3424" DrawAspect="Content" ObjectID="_1690486360" r:id="rId3717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 là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255" w:dyaOrig="315" w14:anchorId="5BB068F5">
                <v:shape id="_x0000_i3425" type="#_x0000_t75" style="width:12.75pt;height:15.75pt" o:ole="">
                  <v:imagedata r:id="rId3718" o:title=""/>
                </v:shape>
                <o:OLEObject Type="Embed" ProgID="Equation.DSMT4" ShapeID="_x0000_i3425" DrawAspect="Content" ObjectID="_1690486361" r:id="rId3719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. Chọn khẳng định </w:t>
            </w:r>
            <w:r w:rsidRPr="006D4E4E">
              <w:rPr>
                <w:rFonts w:ascii="Chu Van An" w:hAnsi="Chu Van An" w:cs="Chu Van An"/>
                <w:b/>
                <w:lang w:val="vi-VN"/>
              </w:rPr>
              <w:t>đúng</w:t>
            </w:r>
            <w:r w:rsidRPr="006D4E4E">
              <w:rPr>
                <w:rFonts w:ascii="Chu Van An" w:hAnsi="Chu Van An" w:cs="Chu Van An"/>
                <w:bCs/>
              </w:rPr>
              <w:t>.</w:t>
            </w:r>
            <w:bookmarkEnd w:id="175"/>
          </w:p>
          <w:p w14:paraId="44B1561B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6"/>
              </w:rPr>
              <w:object w:dxaOrig="2640" w:dyaOrig="435" w14:anchorId="19B76FD9">
                <v:shape id="_x0000_i3426" type="#_x0000_t75" style="width:132pt;height:21.75pt" o:ole="">
                  <v:imagedata r:id="rId3720" o:title=""/>
                </v:shape>
                <o:OLEObject Type="Embed" ProgID="Equation.DSMT4" ShapeID="_x0000_i3426" DrawAspect="Content" ObjectID="_1690486362" r:id="rId3721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62411915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16"/>
              </w:rPr>
              <w:object w:dxaOrig="2520" w:dyaOrig="435" w14:anchorId="2D4AA070">
                <v:shape id="_x0000_i3427" type="#_x0000_t75" style="width:126.75pt;height:21.75pt" o:ole="">
                  <v:imagedata r:id="rId3722" o:title=""/>
                </v:shape>
                <o:OLEObject Type="Embed" ProgID="Equation.DSMT4" ShapeID="_x0000_i3427" DrawAspect="Content" ObjectID="_1690486363" r:id="rId3723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766C1B35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6D4E4E">
              <w:rPr>
                <w:rFonts w:ascii="Chu Van An" w:hAnsi="Chu Van An" w:cs="Chu Van An"/>
                <w:b/>
                <w:color w:val="800080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6"/>
              </w:rPr>
              <w:object w:dxaOrig="2520" w:dyaOrig="435" w14:anchorId="22F9C2E7">
                <v:shape id="_x0000_i3428" type="#_x0000_t75" style="width:126.75pt;height:21.75pt" o:ole="">
                  <v:imagedata r:id="rId3724" o:title=""/>
                </v:shape>
                <o:OLEObject Type="Embed" ProgID="Equation.DSMT4" ShapeID="_x0000_i3428" DrawAspect="Content" ObjectID="_1690486364" r:id="rId3725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2C5CC5A1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16"/>
              </w:rPr>
              <w:object w:dxaOrig="2655" w:dyaOrig="435" w14:anchorId="62B6E611">
                <v:shape id="_x0000_i3429" type="#_x0000_t75" style="width:133.5pt;height:21.75pt" o:ole="">
                  <v:imagedata r:id="rId3726" o:title=""/>
                </v:shape>
                <o:OLEObject Type="Embed" ProgID="Equation.DSMT4" ShapeID="_x0000_i3429" DrawAspect="Content" ObjectID="_1690486365" r:id="rId3727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7E167140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E039431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33DC62EB" w14:textId="77777777" w:rsidTr="002135F8">
        <w:tc>
          <w:tcPr>
            <w:tcW w:w="6200" w:type="dxa"/>
            <w:shd w:val="clear" w:color="auto" w:fill="auto"/>
          </w:tcPr>
          <w:p w14:paraId="33FC4D6C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>Câu 7:</w:t>
            </w:r>
            <w:bookmarkStart w:id="176" w:name="c7"/>
            <w:r w:rsidRPr="006D4E4E">
              <w:rPr>
                <w:rFonts w:ascii="Chu Van An" w:hAnsi="Chu Van An" w:cs="Chu Van An"/>
              </w:rPr>
              <w:t xml:space="preserve">Tính đạo hàm của hàm số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2070" w:dyaOrig="675" w14:anchorId="1DA50553">
                <v:shape id="_x0000_i3430" type="#_x0000_t75" style="width:103.5pt;height:33.75pt" o:ole="">
                  <v:imagedata r:id="rId3728" o:title=""/>
                </v:shape>
                <o:OLEObject Type="Embed" ProgID="Equation.DSMT4" ShapeID="_x0000_i3430" DrawAspect="Content" ObjectID="_1690486366" r:id="rId3729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bookmarkEnd w:id="176"/>
          </w:p>
          <w:p w14:paraId="7132E9A5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125" w:dyaOrig="330" w14:anchorId="5ECA1140">
                <v:shape id="_x0000_i3431" type="#_x0000_t75" style="width:56.25pt;height:16.5pt" o:ole="">
                  <v:imagedata r:id="rId3730" o:title=""/>
                </v:shape>
                <o:OLEObject Type="Embed" ProgID="Equation.DSMT4" ShapeID="_x0000_i3431" DrawAspect="Content" ObjectID="_1690486367" r:id="rId3731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110" w:dyaOrig="330" w14:anchorId="0904A4C3">
                <v:shape id="_x0000_i3432" type="#_x0000_t75" style="width:55.5pt;height:16.5pt" o:ole="">
                  <v:imagedata r:id="rId3732" o:title=""/>
                </v:shape>
                <o:OLEObject Type="Embed" ProgID="Equation.DSMT4" ShapeID="_x0000_i3432" DrawAspect="Content" ObjectID="_1690486368" r:id="rId3733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93A4EBC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975" w:dyaOrig="330" w14:anchorId="12317E85">
                <v:shape id="_x0000_i3433" type="#_x0000_t75" style="width:48.75pt;height:16.5pt" o:ole="">
                  <v:imagedata r:id="rId3734" o:title=""/>
                </v:shape>
                <o:OLEObject Type="Embed" ProgID="Equation.DSMT4" ShapeID="_x0000_i3433" DrawAspect="Content" ObjectID="_1690486369" r:id="rId3735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945" w:dyaOrig="330" w14:anchorId="0FCF7834">
                <v:shape id="_x0000_i3434" type="#_x0000_t75" style="width:47.25pt;height:16.5pt" o:ole="">
                  <v:imagedata r:id="rId3736" o:title=""/>
                </v:shape>
                <o:OLEObject Type="Embed" ProgID="Equation.DSMT4" ShapeID="_x0000_i3434" DrawAspect="Content" ObjectID="_1690486370" r:id="rId3737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5CEB5C6F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C45FBDE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lastRenderedPageBreak/>
              <w:t xml:space="preserve">Lời giải </w:t>
            </w:r>
          </w:p>
        </w:tc>
      </w:tr>
      <w:tr w:rsidR="001656AD" w:rsidRPr="006D4E4E" w14:paraId="1A6BD5A1" w14:textId="77777777" w:rsidTr="002135F8">
        <w:tc>
          <w:tcPr>
            <w:tcW w:w="6200" w:type="dxa"/>
            <w:shd w:val="clear" w:color="auto" w:fill="auto"/>
          </w:tcPr>
          <w:p w14:paraId="28CBA119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8:</w:t>
            </w:r>
            <w:bookmarkStart w:id="177" w:name="c8"/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2445" w:dyaOrig="405" w14:anchorId="25432C19">
                <v:shape id="_x0000_i3435" type="#_x0000_t75" style="width:122.25pt;height:20.25pt" o:ole="">
                  <v:imagedata r:id="rId3738" o:title=""/>
                </v:shape>
                <o:OLEObject Type="Embed" ProgID="Equation.DSMT4" ShapeID="_x0000_i3435" DrawAspect="Content" ObjectID="_1690486371" r:id="rId3739"/>
              </w:object>
            </w:r>
            <w:r w:rsidRPr="006D4E4E">
              <w:rPr>
                <w:rFonts w:ascii="Chu Van An" w:hAnsi="Chu Van An" w:cs="Chu Van An"/>
              </w:rPr>
              <w:t xml:space="preserve">. Khi đó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1440" w:dyaOrig="720" w14:anchorId="1CFF8051">
                <v:shape id="_x0000_i3436" type="#_x0000_t75" style="width:1in;height:36pt" o:ole="">
                  <v:imagedata r:id="rId3740" o:title=""/>
                </v:shape>
                <o:OLEObject Type="Embed" ProgID="Equation.DSMT4" ShapeID="_x0000_i3436" DrawAspect="Content" ObjectID="_1690486372" r:id="rId3741"/>
              </w:object>
            </w:r>
            <w:r w:rsidRPr="006D4E4E">
              <w:rPr>
                <w:rFonts w:ascii="Chu Van An" w:hAnsi="Chu Van An" w:cs="Chu Van An"/>
              </w:rPr>
              <w:t>. Mệnh đề nào sau đây sai?</w:t>
            </w:r>
            <w:bookmarkEnd w:id="177"/>
          </w:p>
          <w:p w14:paraId="26EFF9C0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885" w:dyaOrig="285" w14:anchorId="10EA76F9">
                <v:shape id="_x0000_i3437" type="#_x0000_t75" style="width:44.25pt;height:14.25pt" o:ole="">
                  <v:imagedata r:id="rId3742" o:title=""/>
                </v:shape>
                <o:OLEObject Type="Embed" ProgID="Equation.DSMT4" ShapeID="_x0000_i3437" DrawAspect="Content" ObjectID="_1690486373" r:id="rId3743"/>
              </w:object>
            </w:r>
            <w:r w:rsidRPr="006D4E4E">
              <w:rPr>
                <w:rFonts w:ascii="Chu Van An" w:hAnsi="Chu Van An" w:cs="Chu Van An"/>
                <w:b/>
                <w:color w:val="0000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1215" w:dyaOrig="315" w14:anchorId="0DE2F63E">
                <v:shape id="_x0000_i3438" type="#_x0000_t75" style="width:60.75pt;height:15.75pt" o:ole="">
                  <v:imagedata r:id="rId3744" o:title=""/>
                </v:shape>
                <o:OLEObject Type="Embed" ProgID="Equation.DSMT4" ShapeID="_x0000_i3438" DrawAspect="Content" ObjectID="_1690486374" r:id="rId3745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5F4D0108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900" w:dyaOrig="285" w14:anchorId="570D5C73">
                <v:shape id="_x0000_i3439" type="#_x0000_t75" style="width:45pt;height:14.25pt" o:ole="">
                  <v:imagedata r:id="rId3746" o:title=""/>
                </v:shape>
                <o:OLEObject Type="Embed" ProgID="Equation.DSMT4" ShapeID="_x0000_i3439" DrawAspect="Content" ObjectID="_1690486375" r:id="rId3747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color w:val="0000FF"/>
                <w:position w:val="-6"/>
              </w:rPr>
              <w:object w:dxaOrig="780" w:dyaOrig="285" w14:anchorId="36A07CE6">
                <v:shape id="_x0000_i3440" type="#_x0000_t75" style="width:39pt;height:14.25pt" o:ole="">
                  <v:imagedata r:id="rId3748" o:title=""/>
                </v:shape>
                <o:OLEObject Type="Embed" ProgID="Equation.DSMT4" ShapeID="_x0000_i3440" DrawAspect="Content" ObjectID="_1690486376" r:id="rId3749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282D7848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36C3CF7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084DAD87" w14:textId="77777777" w:rsidTr="002135F8">
        <w:tc>
          <w:tcPr>
            <w:tcW w:w="6200" w:type="dxa"/>
            <w:shd w:val="clear" w:color="auto" w:fill="auto"/>
          </w:tcPr>
          <w:p w14:paraId="35EF4BBE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9:</w:t>
            </w:r>
            <w:bookmarkStart w:id="178" w:name="c9"/>
            <w:r w:rsidRPr="006D4E4E">
              <w:rPr>
                <w:rFonts w:ascii="Chu Van An" w:eastAsia="Calibri" w:hAnsi="Chu Van An" w:cs="Chu Van An"/>
                <w:lang w:val="fr-FR"/>
              </w:rPr>
              <w:t xml:space="preserve">Biết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920" w:dyaOrig="300" w14:anchorId="45E44438">
                <v:shape id="_x0000_i3441" type="#_x0000_t75" style="width:96pt;height:15pt" o:ole="">
                  <v:imagedata r:id="rId3750" o:title=""/>
                </v:shape>
                <o:OLEObject Type="Embed" ProgID="Equation.DSMT4" ShapeID="_x0000_i3441" DrawAspect="Content" ObjectID="_1690486377" r:id="rId3751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 </w:t>
            </w:r>
            <w:r w:rsidRPr="006D4E4E">
              <w:rPr>
                <w:rFonts w:ascii="Chu Van An" w:eastAsia="Calibri" w:hAnsi="Chu Van An" w:cs="Chu Van An"/>
                <w:lang w:val="fr-FR"/>
              </w:rPr>
              <w:t xml:space="preserve">có đạo hàm là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980" w:dyaOrig="315" w14:anchorId="6119E8D1">
                <v:shape id="_x0000_i3442" type="#_x0000_t75" style="width:99pt;height:15.75pt" o:ole="">
                  <v:imagedata r:id="rId3752" o:title=""/>
                </v:shape>
                <o:OLEObject Type="Embed" ProgID="Equation.DSMT4" ShapeID="_x0000_i3442" DrawAspect="Content" ObjectID="_1690486378" r:id="rId3753"/>
              </w:object>
            </w:r>
            <w:r w:rsidRPr="006D4E4E">
              <w:rPr>
                <w:rFonts w:ascii="Chu Van An" w:eastAsia="Calibri" w:hAnsi="Chu Van An" w:cs="Chu Van An"/>
                <w:lang w:val="fr-FR"/>
              </w:rPr>
              <w:t xml:space="preserve">. Giá trị của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495" w:dyaOrig="255" w14:anchorId="3A0576EA">
                <v:shape id="_x0000_i3443" type="#_x0000_t75" style="width:24.75pt;height:12.75pt" o:ole="">
                  <v:imagedata r:id="rId3754" o:title=""/>
                </v:shape>
                <o:OLEObject Type="Embed" ProgID="Equation.DSMT4" ShapeID="_x0000_i3443" DrawAspect="Content" ObjectID="_1690486379" r:id="rId3755"/>
              </w:object>
            </w:r>
            <w:r w:rsidRPr="006D4E4E">
              <w:rPr>
                <w:rFonts w:ascii="Chu Van An" w:hAnsi="Chu Van An" w:cs="Chu Van An"/>
              </w:rPr>
              <w:t xml:space="preserve"> </w:t>
            </w:r>
            <w:r w:rsidRPr="006D4E4E">
              <w:rPr>
                <w:rFonts w:ascii="Chu Van An" w:eastAsia="Calibri" w:hAnsi="Chu Van An" w:cs="Chu Van An"/>
                <w:lang w:val="fr-FR"/>
              </w:rPr>
              <w:t>bằng</w:t>
            </w:r>
            <w:bookmarkEnd w:id="178"/>
          </w:p>
          <w:p w14:paraId="38399217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hd w:val="clear" w:color="auto" w:fill="FFFF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99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285" w:dyaOrig="255" w14:anchorId="7EAFB271">
                <v:shape id="_x0000_i3444" type="#_x0000_t75" style="width:14.25pt;height:12.75pt" o:ole="">
                  <v:imagedata r:id="rId3756" o:title=""/>
                </v:shape>
                <o:OLEObject Type="Embed" ProgID="Equation.DSMT4" ShapeID="_x0000_i3444" DrawAspect="Content" ObjectID="_1690486380" r:id="rId3757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shd w:val="clear" w:color="auto" w:fill="FFFF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285" w:dyaOrig="240" w14:anchorId="355D852C">
                <v:shape id="_x0000_i3445" type="#_x0000_t75" style="width:14.25pt;height:12pt" o:ole="">
                  <v:imagedata r:id="rId3758" o:title=""/>
                </v:shape>
                <o:OLEObject Type="Embed" ProgID="Equation.DSMT4" ShapeID="_x0000_i3445" DrawAspect="Content" ObjectID="_1690486381" r:id="rId3759"/>
              </w:object>
            </w:r>
            <w:r w:rsidRPr="006D4E4E">
              <w:rPr>
                <w:rFonts w:ascii="Chu Van An" w:eastAsia="Calibri" w:hAnsi="Chu Van An" w:cs="Chu Van An"/>
                <w:shd w:val="clear" w:color="auto" w:fill="FFFF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shd w:val="clear" w:color="auto" w:fill="FFFFFF"/>
              </w:rPr>
              <w:tab/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300" w:dyaOrig="255" w14:anchorId="5FCAC705">
                <v:shape id="_x0000_i3446" type="#_x0000_t75" style="width:15pt;height:12.75pt" o:ole="">
                  <v:imagedata r:id="rId3760" o:title=""/>
                </v:shape>
                <o:OLEObject Type="Embed" ProgID="Equation.DSMT4" ShapeID="_x0000_i3446" DrawAspect="Content" ObjectID="_1690486382" r:id="rId3761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shd w:val="clear" w:color="auto" w:fill="FFFFFF"/>
              </w:rPr>
              <w:tab/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420" w:dyaOrig="255" w14:anchorId="0141E316">
                <v:shape id="_x0000_i3447" type="#_x0000_t75" style="width:21pt;height:12.75pt" o:ole="">
                  <v:imagedata r:id="rId3762" o:title=""/>
                </v:shape>
                <o:OLEObject Type="Embed" ProgID="Equation.DSMT4" ShapeID="_x0000_i3447" DrawAspect="Content" ObjectID="_1690486383" r:id="rId3763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</w:p>
          <w:p w14:paraId="13A63C92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B6E7A10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640E6DFE" w14:textId="77777777" w:rsidTr="002135F8">
        <w:tc>
          <w:tcPr>
            <w:tcW w:w="6200" w:type="dxa"/>
            <w:shd w:val="clear" w:color="auto" w:fill="auto"/>
          </w:tcPr>
          <w:p w14:paraId="2706D54F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13:</w:t>
            </w:r>
            <w:bookmarkStart w:id="179" w:name="c13"/>
            <w:r w:rsidRPr="006D4E4E">
              <w:rPr>
                <w:rFonts w:ascii="Chu Van An" w:hAnsi="Chu Van An" w:cs="Chu Van An"/>
              </w:rPr>
              <w:t xml:space="preserve">Tính đạo hàm của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1575" w:dyaOrig="285" w14:anchorId="57B1756B">
                <v:shape id="_x0000_i3448" type="#_x0000_t75" style="width:78.75pt;height:14.25pt" o:ole="">
                  <v:imagedata r:id="rId3764" o:title=""/>
                </v:shape>
                <o:OLEObject Type="Embed" ProgID="Equation.DSMT4" ShapeID="_x0000_i3448" DrawAspect="Content" ObjectID="_1690486384" r:id="rId3765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bookmarkEnd w:id="179"/>
          </w:p>
          <w:p w14:paraId="4C31F331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24"/>
                <w:lang w:val="nl-NL"/>
              </w:rPr>
              <w:object w:dxaOrig="1200" w:dyaOrig="615" w14:anchorId="4DF26D14">
                <v:shape id="_x0000_i3449" type="#_x0000_t75" style="width:60pt;height:30.75pt" o:ole="">
                  <v:imagedata r:id="rId3766" o:title=""/>
                </v:shape>
                <o:OLEObject Type="Embed" ProgID="Equation.DSMT4" ShapeID="_x0000_i3449" DrawAspect="Content" ObjectID="_1690486385" r:id="rId3767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24"/>
                <w:lang w:val="nl-NL"/>
              </w:rPr>
              <w:object w:dxaOrig="1200" w:dyaOrig="615" w14:anchorId="684F6A16">
                <v:shape id="_x0000_i3450" type="#_x0000_t75" style="width:60pt;height:30.75pt" o:ole="">
                  <v:imagedata r:id="rId3768" o:title=""/>
                </v:shape>
                <o:OLEObject Type="Embed" ProgID="Equation.DSMT4" ShapeID="_x0000_i3450" DrawAspect="Content" ObjectID="_1690486386" r:id="rId3769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34B812F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24"/>
                <w:lang w:val="nl-NL"/>
              </w:rPr>
              <w:object w:dxaOrig="1245" w:dyaOrig="615" w14:anchorId="49A5B551">
                <v:shape id="_x0000_i3451" type="#_x0000_t75" style="width:62.25pt;height:30.75pt" o:ole="">
                  <v:imagedata r:id="rId3770" o:title=""/>
                </v:shape>
                <o:OLEObject Type="Embed" ProgID="Equation.DSMT4" ShapeID="_x0000_i3451" DrawAspect="Content" ObjectID="_1690486387" r:id="rId3771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24"/>
                <w:lang w:val="nl-NL"/>
              </w:rPr>
              <w:object w:dxaOrig="1245" w:dyaOrig="615" w14:anchorId="7529D0C5">
                <v:shape id="_x0000_i3452" type="#_x0000_t75" style="width:62.25pt;height:30.75pt" o:ole="">
                  <v:imagedata r:id="rId3772" o:title=""/>
                </v:shape>
                <o:OLEObject Type="Embed" ProgID="Equation.DSMT4" ShapeID="_x0000_i3452" DrawAspect="Content" ObjectID="_1690486388" r:id="rId3773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2A7AE81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5DE812D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2A9B6B1B" w14:textId="77777777" w:rsidTr="002135F8">
        <w:tc>
          <w:tcPr>
            <w:tcW w:w="6200" w:type="dxa"/>
            <w:shd w:val="clear" w:color="auto" w:fill="auto"/>
          </w:tcPr>
          <w:p w14:paraId="189E9087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14:</w:t>
            </w:r>
            <w:bookmarkStart w:id="180" w:name="c14"/>
            <w:r w:rsidRPr="006D4E4E">
              <w:rPr>
                <w:rFonts w:ascii="Chu Van An" w:hAnsi="Chu Van An" w:cs="Chu Van An"/>
              </w:rPr>
              <w:t xml:space="preserve">Đạo hàm của hàm số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2250" w:dyaOrig="630" w14:anchorId="603B086E">
                <v:shape id="_x0000_i3453" type="#_x0000_t75" style="width:112.5pt;height:31.5pt" o:ole="">
                  <v:imagedata r:id="rId3774" o:title=""/>
                </v:shape>
                <o:OLEObject Type="Embed" ProgID="Equation.DSMT4" ShapeID="_x0000_i3453" DrawAspect="Content" ObjectID="_1690486389" r:id="rId3775"/>
              </w:object>
            </w:r>
            <w:r w:rsidRPr="006D4E4E">
              <w:rPr>
                <w:rFonts w:ascii="Chu Van An" w:hAnsi="Chu Van An" w:cs="Chu Van An"/>
              </w:rPr>
              <w:t xml:space="preserve"> là</w:t>
            </w:r>
            <w:bookmarkEnd w:id="180"/>
          </w:p>
          <w:p w14:paraId="161B4A10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410" w:dyaOrig="375" w14:anchorId="53BF4F55">
                <v:shape id="_x0000_i3454" type="#_x0000_t75" style="width:70.5pt;height:18.75pt" o:ole="">
                  <v:imagedata r:id="rId3776" o:title=""/>
                </v:shape>
                <o:OLEObject Type="Embed" ProgID="Equation.DSMT4" ShapeID="_x0000_i3454" DrawAspect="Content" ObjectID="_1690486390" r:id="rId3777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590" w:dyaOrig="375" w14:anchorId="6D5354E1">
                <v:shape id="_x0000_i3455" type="#_x0000_t75" style="width:79.5pt;height:18.75pt" o:ole="">
                  <v:imagedata r:id="rId3778" o:title=""/>
                </v:shape>
                <o:OLEObject Type="Embed" ProgID="Equation.DSMT4" ShapeID="_x0000_i3455" DrawAspect="Content" ObjectID="_1690486391" r:id="rId3779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2FF4F213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6D4E4E">
              <w:rPr>
                <w:rFonts w:ascii="Chu Van An" w:hAnsi="Chu Van An" w:cs="Chu Van An"/>
                <w:lang w:val="nl-NL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530" w:dyaOrig="375" w14:anchorId="30EC363F">
                <v:shape id="_x0000_i3456" type="#_x0000_t75" style="width:76.5pt;height:18.75pt" o:ole="">
                  <v:imagedata r:id="rId3780" o:title=""/>
                </v:shape>
                <o:OLEObject Type="Embed" ProgID="Equation.DSMT4" ShapeID="_x0000_i3456" DrawAspect="Content" ObjectID="_1690486392" r:id="rId3781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color w:val="0033CC"/>
                <w:position w:val="-10"/>
                <w:lang w:val="nl-NL"/>
              </w:rPr>
              <w:object w:dxaOrig="1410" w:dyaOrig="375" w14:anchorId="70E9E820">
                <v:shape id="_x0000_i3457" type="#_x0000_t75" style="width:70.5pt;height:18.75pt" o:ole="">
                  <v:imagedata r:id="rId3782" o:title=""/>
                </v:shape>
                <o:OLEObject Type="Embed" ProgID="Equation.DSMT4" ShapeID="_x0000_i3457" DrawAspect="Content" ObjectID="_1690486393" r:id="rId3783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62F78776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D149B6C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69409492" w14:textId="77777777" w:rsidTr="002135F8">
        <w:tc>
          <w:tcPr>
            <w:tcW w:w="6200" w:type="dxa"/>
            <w:shd w:val="clear" w:color="auto" w:fill="auto"/>
          </w:tcPr>
          <w:p w14:paraId="2768C1BA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15:</w:t>
            </w:r>
            <w:bookmarkStart w:id="181" w:name="c15"/>
            <w:r w:rsidRPr="006D4E4E">
              <w:rPr>
                <w:rFonts w:ascii="Chu Van An" w:hAnsi="Chu Van An" w:cs="Chu Van An"/>
                <w:color w:val="000000"/>
              </w:rPr>
              <w:t xml:space="preserve">Cho các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2100" w:dyaOrig="360" w14:anchorId="587AFA47">
                <v:shape id="_x0000_i3458" type="#_x0000_t75" style="width:105pt;height:18.75pt" o:ole="">
                  <v:imagedata r:id="rId3521" o:title=""/>
                </v:shape>
                <o:OLEObject Type="Embed" ProgID="Equation.DSMT4" ShapeID="_x0000_i3458" DrawAspect="Content" ObjectID="_1690486394" r:id="rId3784"/>
              </w:object>
            </w:r>
            <w:r w:rsidRPr="006D4E4E">
              <w:rPr>
                <w:rFonts w:ascii="Chu Van An" w:hAnsi="Chu Van An" w:cs="Chu Van An"/>
              </w:rPr>
              <w:t xml:space="preserve">,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2085" w:dyaOrig="360" w14:anchorId="00E049F1">
                <v:shape id="_x0000_i3459" type="#_x0000_t75" style="width:105pt;height:18.75pt" o:ole="">
                  <v:imagedata r:id="rId3523" o:title=""/>
                </v:shape>
                <o:OLEObject Type="Embed" ProgID="Equation.DSMT4" ShapeID="_x0000_i3459" DrawAspect="Content" ObjectID="_1690486395" r:id="rId3785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 xml:space="preserve">. Tính biểu thức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950" w:dyaOrig="390" w14:anchorId="3781555A">
                <v:shape id="_x0000_i3460" type="#_x0000_t75" style="width:96.75pt;height:19.5pt" o:ole="">
                  <v:imagedata r:id="rId3525" o:title=""/>
                </v:shape>
                <o:OLEObject Type="Embed" ProgID="Equation.DSMT4" ShapeID="_x0000_i3460" DrawAspect="Content" ObjectID="_1690486396" r:id="rId3786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bookmarkEnd w:id="181"/>
          </w:p>
          <w:p w14:paraId="78DCCB04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hAnsi="Chu Van An" w:cs="Chu Van An"/>
                <w:color w:val="000000"/>
              </w:rPr>
              <w:t>3.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hAnsi="Chu Van An" w:cs="Chu Van An"/>
                <w:color w:val="000000"/>
              </w:rPr>
              <w:t>2.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</w:rPr>
              <w:t xml:space="preserve">C.  </w:t>
            </w:r>
            <w:r w:rsidRPr="006D4E4E">
              <w:rPr>
                <w:rFonts w:ascii="Chu Van An" w:hAnsi="Chu Van An" w:cs="Chu Van An"/>
                <w:color w:val="000000"/>
              </w:rPr>
              <w:t>1.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hAnsi="Chu Van An" w:cs="Chu Van An"/>
                <w:color w:val="000000"/>
              </w:rPr>
              <w:t>0.</w:t>
            </w:r>
          </w:p>
          <w:p w14:paraId="49655F79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10C8B15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03280F59" w14:textId="77777777" w:rsidTr="002135F8">
        <w:tc>
          <w:tcPr>
            <w:tcW w:w="6200" w:type="dxa"/>
            <w:shd w:val="clear" w:color="auto" w:fill="auto"/>
          </w:tcPr>
          <w:p w14:paraId="6D908D1D" w14:textId="77777777" w:rsidR="001656AD" w:rsidRPr="006D4E4E" w:rsidRDefault="001656AD" w:rsidP="002135F8">
            <w:pPr>
              <w:pStyle w:val="cau"/>
              <w:spacing w:before="0" w:after="0" w:line="276" w:lineRule="auto"/>
              <w:ind w:left="0" w:firstLine="0"/>
              <w:mirrorIndents/>
              <w:jc w:val="left"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>Câu 16:</w:t>
            </w:r>
            <w:bookmarkStart w:id="182" w:name="c16"/>
            <w:r w:rsidRPr="006D4E4E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Cho các hàm số </w:t>
            </w:r>
            <w:r w:rsidRPr="006D4E4E">
              <w:rPr>
                <w:rFonts w:ascii="Chu Van An" w:eastAsia="Calibri" w:hAnsi="Chu Van An" w:cs="Chu Van An"/>
                <w:position w:val="-14"/>
                <w:sz w:val="22"/>
                <w:szCs w:val="22"/>
              </w:rPr>
              <w:object w:dxaOrig="4530" w:dyaOrig="435" w14:anchorId="77B43D60">
                <v:shape id="_x0000_i3461" type="#_x0000_t75" style="width:227.25pt;height:21.75pt" o:ole="">
                  <v:imagedata r:id="rId3571" o:title=""/>
                </v:shape>
                <o:OLEObject Type="Embed" ProgID="Equation.DSMT4" ShapeID="_x0000_i3461" DrawAspect="Content" ObjectID="_1690486397" r:id="rId3787"/>
              </w:object>
            </w:r>
            <w:r w:rsidRPr="006D4E4E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Biểu thức </w:t>
            </w:r>
            <w:r w:rsidRPr="006D4E4E">
              <w:rPr>
                <w:rFonts w:ascii="Chu Van An" w:eastAsia="Calibri" w:hAnsi="Chu Van An" w:cs="Chu Van An"/>
                <w:position w:val="-14"/>
                <w:sz w:val="22"/>
                <w:szCs w:val="22"/>
              </w:rPr>
              <w:object w:dxaOrig="615" w:dyaOrig="390" w14:anchorId="58A395D1">
                <v:shape id="_x0000_i3462" type="#_x0000_t75" style="width:30.75pt;height:19.5pt" o:ole="">
                  <v:imagedata r:id="rId3573" o:title=""/>
                </v:shape>
                <o:OLEObject Type="Embed" ProgID="Equation.DSMT4" ShapeID="_x0000_i3462" DrawAspect="Content" ObjectID="_1690486398" r:id="rId3788"/>
              </w:object>
            </w:r>
            <w:r w:rsidRPr="006D4E4E">
              <w:rPr>
                <w:rFonts w:ascii="Chu Van An" w:hAnsi="Chu Van An" w:cs="Chu Van An"/>
                <w:color w:val="000000"/>
                <w:sz w:val="22"/>
                <w:szCs w:val="22"/>
              </w:rPr>
              <w:t>bằng</w:t>
            </w:r>
            <w:bookmarkEnd w:id="182"/>
          </w:p>
          <w:p w14:paraId="5D8276D6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740" w:dyaOrig="435" w14:anchorId="16B75C34">
                <v:shape id="_x0000_i3463" type="#_x0000_t75" style="width:87pt;height:21.75pt" o:ole="">
                  <v:imagedata r:id="rId3577" o:title=""/>
                </v:shape>
                <o:OLEObject Type="Embed" ProgID="Equation.DSMT4" ShapeID="_x0000_i3463" DrawAspect="Content" ObjectID="_1690486399" r:id="rId3789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890" w:dyaOrig="435" w14:anchorId="1358F23D">
                <v:shape id="_x0000_i3464" type="#_x0000_t75" style="width:94.5pt;height:21.75pt" o:ole="">
                  <v:imagedata r:id="rId3579" o:title=""/>
                </v:shape>
                <o:OLEObject Type="Embed" ProgID="Equation.DSMT4" ShapeID="_x0000_i3464" DrawAspect="Content" ObjectID="_1690486400" r:id="rId3790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7115DFC2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785" w:dyaOrig="435" w14:anchorId="5651BC3D">
                <v:shape id="_x0000_i3465" type="#_x0000_t75" style="width:89.25pt;height:21.75pt" o:ole="">
                  <v:imagedata r:id="rId3581" o:title=""/>
                </v:shape>
                <o:OLEObject Type="Embed" ProgID="Equation.DSMT4" ShapeID="_x0000_i3465" DrawAspect="Content" ObjectID="_1690486401" r:id="rId3791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275" w:dyaOrig="435" w14:anchorId="18AF6533">
                <v:shape id="_x0000_i3466" type="#_x0000_t75" style="width:63.75pt;height:21.75pt" o:ole="">
                  <v:imagedata r:id="rId3575" o:title=""/>
                </v:shape>
                <o:OLEObject Type="Embed" ProgID="Equation.DSMT4" ShapeID="_x0000_i3466" DrawAspect="Content" ObjectID="_1690486402" r:id="rId3792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6F360485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65843A7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370BB6F0" w14:textId="77777777" w:rsidTr="002135F8">
        <w:tc>
          <w:tcPr>
            <w:tcW w:w="6200" w:type="dxa"/>
            <w:shd w:val="clear" w:color="auto" w:fill="auto"/>
          </w:tcPr>
          <w:p w14:paraId="32E18D38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17:</w:t>
            </w:r>
            <w:bookmarkStart w:id="183" w:name="c17"/>
            <w:r w:rsidRPr="006D4E4E">
              <w:rPr>
                <w:rFonts w:ascii="Chu Van An" w:hAnsi="Chu Van An" w:cs="Chu Van An"/>
                <w:iCs/>
                <w:lang w:val="fr-FR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  <w:lang w:val="vi-VN"/>
              </w:rPr>
              <w:object w:dxaOrig="960" w:dyaOrig="405" w14:anchorId="1BCA24BB">
                <v:shape id="_x0000_i3467" type="#_x0000_t75" style="width:48pt;height:20.25pt" o:ole="">
                  <v:imagedata r:id="rId3553" o:title=""/>
                </v:shape>
                <o:OLEObject Type="Embed" ProgID="Equation.DSMT4" ShapeID="_x0000_i3467" DrawAspect="Content" ObjectID="_1690486403" r:id="rId3793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 có đạo hàm trên </w:t>
            </w:r>
            <w:r w:rsidRPr="006D4E4E">
              <w:rPr>
                <w:rFonts w:ascii="Chu Van An" w:eastAsiaTheme="minorHAnsi" w:hAnsi="Chu Van An" w:cs="Chu Van An"/>
                <w:position w:val="-4"/>
                <w:lang w:val="fr-FR"/>
              </w:rPr>
              <w:object w:dxaOrig="255" w:dyaOrig="255" w14:anchorId="34EFCD30">
                <v:shape id="_x0000_i3468" type="#_x0000_t75" style="width:12.75pt;height:12.75pt" o:ole="">
                  <v:imagedata r:id="rId3555" o:title=""/>
                </v:shape>
                <o:OLEObject Type="Embed" ProgID="Equation.DSMT4" ShapeID="_x0000_i3468" DrawAspect="Content" ObjectID="_1690486404" r:id="rId3794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 thỏa mãn </w:t>
            </w:r>
            <w:r w:rsidRPr="006D4E4E">
              <w:rPr>
                <w:rFonts w:ascii="Chu Van An" w:eastAsiaTheme="minorHAnsi" w:hAnsi="Chu Van An" w:cs="Chu Van An"/>
                <w:position w:val="-14"/>
                <w:lang w:val="fr-FR"/>
              </w:rPr>
              <w:object w:dxaOrig="1230" w:dyaOrig="405" w14:anchorId="6E9F6734">
                <v:shape id="_x0000_i3469" type="#_x0000_t75" style="width:60.75pt;height:20.25pt" o:ole="">
                  <v:imagedata r:id="rId3557" o:title=""/>
                </v:shape>
                <o:OLEObject Type="Embed" ProgID="Equation.DSMT4" ShapeID="_x0000_i3469" DrawAspect="Content" ObjectID="_1690486405" r:id="rId3795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. Đạo hàm của hàm số </w:t>
            </w:r>
            <w:r w:rsidRPr="006D4E4E">
              <w:rPr>
                <w:rFonts w:ascii="Chu Van An" w:eastAsiaTheme="minorHAnsi" w:hAnsi="Chu Van An" w:cs="Chu Van An"/>
                <w:position w:val="-14"/>
                <w:lang w:val="fr-FR"/>
              </w:rPr>
              <w:object w:dxaOrig="1905" w:dyaOrig="405" w14:anchorId="74471BA4">
                <v:shape id="_x0000_i3470" type="#_x0000_t75" style="width:95.25pt;height:20.25pt" o:ole="">
                  <v:imagedata r:id="rId3559" o:title=""/>
                </v:shape>
                <o:OLEObject Type="Embed" ProgID="Equation.DSMT4" ShapeID="_x0000_i3470" DrawAspect="Content" ObjectID="_1690486406" r:id="rId3796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 tại </w:t>
            </w:r>
            <w:r w:rsidRPr="006D4E4E">
              <w:rPr>
                <w:rFonts w:ascii="Chu Van An" w:eastAsiaTheme="minorHAnsi" w:hAnsi="Chu Van An" w:cs="Chu Van An"/>
                <w:position w:val="-6"/>
                <w:lang w:val="fr-FR"/>
              </w:rPr>
              <w:object w:dxaOrig="600" w:dyaOrig="210" w14:anchorId="66FC5631">
                <v:shape id="_x0000_i3471" type="#_x0000_t75" style="width:30pt;height:11.25pt" o:ole="">
                  <v:imagedata r:id="rId3561" o:title=""/>
                </v:shape>
                <o:OLEObject Type="Embed" ProgID="Equation.DSMT4" ShapeID="_x0000_i3471" DrawAspect="Content" ObjectID="_1690486407" r:id="rId3797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 bằng</w:t>
            </w:r>
            <w:bookmarkEnd w:id="183"/>
          </w:p>
          <w:p w14:paraId="11F3668E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79837A20">
                <v:shape id="_x0000_i3472" type="#_x0000_t75" style="width:22.5pt;height:14.25pt" o:ole="">
                  <v:imagedata r:id="rId3569" o:title=""/>
                </v:shape>
                <o:OLEObject Type="Embed" ProgID="Equation.DSMT4" ShapeID="_x0000_i3472" DrawAspect="Content" ObjectID="_1690486408" r:id="rId3798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43F12625">
                <v:shape id="_x0000_i3473" type="#_x0000_t75" style="width:22.5pt;height:14.25pt" o:ole="">
                  <v:imagedata r:id="rId3563" o:title=""/>
                </v:shape>
                <o:OLEObject Type="Embed" ProgID="Equation.DSMT4" ShapeID="_x0000_i3473" DrawAspect="Content" ObjectID="_1690486409" r:id="rId3799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1551317C">
                <v:shape id="_x0000_i3474" type="#_x0000_t75" style="width:22.5pt;height:14.25pt" o:ole="">
                  <v:imagedata r:id="rId3565" o:title=""/>
                </v:shape>
                <o:OLEObject Type="Embed" ProgID="Equation.DSMT4" ShapeID="_x0000_i3474" DrawAspect="Content" ObjectID="_1690486410" r:id="rId3800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bCs/>
                <w:iCs/>
                <w:color w:val="0000FF"/>
                <w:position w:val="-6"/>
                <w:lang w:val="vi-VN"/>
              </w:rPr>
              <w:object w:dxaOrig="450" w:dyaOrig="285" w14:anchorId="66E425EE">
                <v:shape id="_x0000_i3475" type="#_x0000_t75" style="width:22.5pt;height:14.25pt" o:ole="">
                  <v:imagedata r:id="rId3567" o:title=""/>
                </v:shape>
                <o:OLEObject Type="Embed" ProgID="Equation.DSMT4" ShapeID="_x0000_i3475" DrawAspect="Content" ObjectID="_1690486411" r:id="rId3801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1B20B76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66E7858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284C7942" w14:textId="77777777" w:rsidTr="002135F8">
        <w:tc>
          <w:tcPr>
            <w:tcW w:w="6200" w:type="dxa"/>
            <w:shd w:val="clear" w:color="auto" w:fill="auto"/>
          </w:tcPr>
          <w:p w14:paraId="5775EF66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lastRenderedPageBreak/>
              <w:t>Câu 18:</w:t>
            </w:r>
            <w:bookmarkStart w:id="184" w:name="c18"/>
            <w:r w:rsidRPr="006D4E4E">
              <w:rPr>
                <w:rFonts w:ascii="Chu Van An" w:hAnsi="Chu Van An" w:cs="Chu Van An"/>
                <w:iCs/>
                <w:lang w:val="fr-FR"/>
              </w:rPr>
              <w:t xml:space="preserve">Hàm số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1939" w:dyaOrig="720" w14:anchorId="59900B07">
                <v:shape id="_x0000_i3476" type="#_x0000_t75" style="width:97.5pt;height:36pt" o:ole="">
                  <v:imagedata r:id="rId3802" o:title=""/>
                </v:shape>
                <o:OLEObject Type="Embed" ProgID="Equation.DSMT4" ShapeID="_x0000_i3476" DrawAspect="Content" ObjectID="_1690486412" r:id="rId3803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 có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3379" w:dyaOrig="680" w14:anchorId="0603F725">
                <v:shape id="_x0000_i3477" type="#_x0000_t75" style="width:168.75pt;height:33.75pt" o:ole="">
                  <v:imagedata r:id="rId3804" o:title=""/>
                </v:shape>
                <o:OLEObject Type="Embed" ProgID="Equation.DSMT4" ShapeID="_x0000_i3477" DrawAspect="Content" ObjectID="_1690486413" r:id="rId3805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. </w:t>
            </w:r>
            <w:r w:rsidRPr="006D4E4E">
              <w:rPr>
                <w:rFonts w:ascii="Chu Van An" w:hAnsi="Chu Van An" w:cs="Chu Van An"/>
                <w:iCs/>
                <w:lang w:val="fr-FR"/>
              </w:rPr>
              <w:t xml:space="preserve">Tính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515" w:dyaOrig="315" w14:anchorId="612CF39F">
                <v:shape id="_x0000_i3478" type="#_x0000_t75" style="width:75pt;height:15.75pt" o:ole="">
                  <v:imagedata r:id="rId3543" o:title=""/>
                </v:shape>
                <o:OLEObject Type="Embed" ProgID="Equation.DSMT4" ShapeID="_x0000_i3478" DrawAspect="Content" ObjectID="_1690486414" r:id="rId3806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bookmarkEnd w:id="184"/>
          </w:p>
          <w:p w14:paraId="626E1091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iCs/>
                <w:color w:val="0000FF"/>
                <w:position w:val="-4"/>
                <w:lang w:val="vi-VN"/>
              </w:rPr>
              <w:object w:dxaOrig="585" w:dyaOrig="255" w14:anchorId="148B08E9">
                <v:shape id="_x0000_i3479" type="#_x0000_t75" style="width:29.25pt;height:12.75pt" o:ole="">
                  <v:imagedata r:id="rId3551" o:title=""/>
                </v:shape>
                <o:OLEObject Type="Embed" ProgID="Equation.DSMT4" ShapeID="_x0000_i3479" DrawAspect="Content" ObjectID="_1690486415" r:id="rId3807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iCs/>
                <w:color w:val="0000FF"/>
                <w:position w:val="-4"/>
                <w:lang w:val="vi-VN"/>
              </w:rPr>
              <w:object w:dxaOrig="660" w:dyaOrig="255" w14:anchorId="34E18692">
                <v:shape id="_x0000_i3480" type="#_x0000_t75" style="width:33pt;height:12.75pt" o:ole="">
                  <v:imagedata r:id="rId3545" o:title=""/>
                </v:shape>
                <o:OLEObject Type="Embed" ProgID="Equation.DSMT4" ShapeID="_x0000_i3480" DrawAspect="Content" ObjectID="_1690486416" r:id="rId3808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iCs/>
                <w:color w:val="0000FF"/>
                <w:position w:val="-6"/>
                <w:lang w:val="vi-VN"/>
              </w:rPr>
              <w:object w:dxaOrig="705" w:dyaOrig="285" w14:anchorId="4AF46428">
                <v:shape id="_x0000_i3481" type="#_x0000_t75" style="width:35.25pt;height:14.25pt" o:ole="">
                  <v:imagedata r:id="rId3547" o:title=""/>
                </v:shape>
                <o:OLEObject Type="Embed" ProgID="Equation.DSMT4" ShapeID="_x0000_i3481" DrawAspect="Content" ObjectID="_1690486417" r:id="rId3809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iCs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iCs/>
                <w:color w:val="0000FF"/>
                <w:position w:val="-6"/>
                <w:lang w:val="vi-VN"/>
              </w:rPr>
              <w:object w:dxaOrig="585" w:dyaOrig="285" w14:anchorId="1CB3398F">
                <v:shape id="_x0000_i3482" type="#_x0000_t75" style="width:29.25pt;height:14.25pt" o:ole="">
                  <v:imagedata r:id="rId3549" o:title=""/>
                </v:shape>
                <o:OLEObject Type="Embed" ProgID="Equation.DSMT4" ShapeID="_x0000_i3482" DrawAspect="Content" ObjectID="_1690486418" r:id="rId3810"/>
              </w:object>
            </w:r>
            <w:r w:rsidRPr="006D4E4E">
              <w:rPr>
                <w:rFonts w:ascii="Chu Van An" w:hAnsi="Chu Van An" w:cs="Chu Van An"/>
                <w:iCs/>
                <w:lang w:val="fr-FR"/>
              </w:rPr>
              <w:t>.</w:t>
            </w:r>
          </w:p>
          <w:p w14:paraId="337E75D3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57AEFC1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35783179" w14:textId="77777777" w:rsidTr="002135F8">
        <w:tc>
          <w:tcPr>
            <w:tcW w:w="6200" w:type="dxa"/>
            <w:shd w:val="clear" w:color="auto" w:fill="auto"/>
          </w:tcPr>
          <w:p w14:paraId="18D4B105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19:</w:t>
            </w:r>
            <w:bookmarkStart w:id="185" w:name="c19"/>
            <w:r w:rsidRPr="006D4E4E">
              <w:rPr>
                <w:rFonts w:ascii="Chu Van An" w:hAnsi="Chu Van An" w:cs="Chu Van An"/>
                <w:noProof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585" w:dyaOrig="420" w14:anchorId="22B3F36D">
                <v:shape id="_x0000_i3483" type="#_x0000_t75" style="width:29.25pt;height:21pt" o:ole="">
                  <v:imagedata r:id="rId3583" o:title=""/>
                </v:shape>
                <o:OLEObject Type="Embed" ProgID="Equation.DSMT4" ShapeID="_x0000_i3483" DrawAspect="Content" ObjectID="_1690486419" r:id="rId3811"/>
              </w:object>
            </w:r>
            <w:r w:rsidRPr="006D4E4E">
              <w:rPr>
                <w:rFonts w:ascii="Chu Van An" w:hAnsi="Chu Van An" w:cs="Chu Van An"/>
              </w:rPr>
              <w:t xml:space="preserve"> xác định và có đạo hàm trên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270" w:dyaOrig="270" w14:anchorId="6C8E5338">
                <v:shape id="_x0000_i3484" type="#_x0000_t75" style="width:13.5pt;height:13.5pt" o:ole="">
                  <v:imagedata r:id="rId3585" o:title=""/>
                </v:shape>
                <o:OLEObject Type="Embed" ProgID="Equation.DSMT4" ShapeID="_x0000_i3484" DrawAspect="Content" ObjectID="_1690486420" r:id="rId3812"/>
              </w:object>
            </w:r>
            <w:r w:rsidRPr="006D4E4E">
              <w:rPr>
                <w:rFonts w:ascii="Chu Van An" w:hAnsi="Chu Van An" w:cs="Chu Van An"/>
              </w:rPr>
              <w:t xml:space="preserve">, thỏa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3300" w:dyaOrig="420" w14:anchorId="2B1B7525">
                <v:shape id="_x0000_i3485" type="#_x0000_t75" style="width:165pt;height:21pt" o:ole="">
                  <v:imagedata r:id="rId3587" o:title=""/>
                </v:shape>
                <o:OLEObject Type="Embed" ProgID="Equation.DSMT4" ShapeID="_x0000_i3485" DrawAspect="Content" ObjectID="_1690486421" r:id="rId3813"/>
              </w:object>
            </w:r>
            <w:r w:rsidRPr="006D4E4E">
              <w:rPr>
                <w:rFonts w:ascii="Chu Van An" w:hAnsi="Chu Van An" w:cs="Chu Van An"/>
              </w:rPr>
              <w:t xml:space="preserve">. Phương trình tiếp tuyến của đồ thị hàm số </w:t>
            </w:r>
            <w:r w:rsidRPr="006D4E4E">
              <w:rPr>
                <w:rFonts w:ascii="Chu Van An" w:eastAsiaTheme="minorHAnsi" w:hAnsi="Chu Van An" w:cs="Chu Van An"/>
                <w:color w:val="FF0000"/>
                <w:position w:val="-14"/>
              </w:rPr>
              <w:object w:dxaOrig="960" w:dyaOrig="420" w14:anchorId="5769D233">
                <v:shape id="_x0000_i3486" type="#_x0000_t75" style="width:48pt;height:21pt" o:ole="">
                  <v:imagedata r:id="rId3589" o:title=""/>
                </v:shape>
                <o:OLEObject Type="Embed" ProgID="Equation.DSMT4" ShapeID="_x0000_i3486" DrawAspect="Content" ObjectID="_1690486422" r:id="rId3814"/>
              </w:object>
            </w:r>
            <w:r w:rsidRPr="006D4E4E">
              <w:rPr>
                <w:rFonts w:ascii="Chu Van An" w:hAnsi="Chu Van An" w:cs="Chu Van An"/>
                <w:color w:val="FF0000"/>
              </w:rPr>
              <w:t xml:space="preserve"> </w:t>
            </w:r>
            <w:r w:rsidRPr="006D4E4E">
              <w:rPr>
                <w:rFonts w:ascii="Chu Van An" w:hAnsi="Chu Van An" w:cs="Chu Van An"/>
              </w:rPr>
              <w:t xml:space="preserve">tại điểm có hoành độ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555" w:dyaOrig="285" w14:anchorId="11B1CC7E">
                <v:shape id="_x0000_i3487" type="#_x0000_t75" style="width:27.75pt;height:14.25pt" o:ole="">
                  <v:imagedata r:id="rId3591" o:title=""/>
                </v:shape>
                <o:OLEObject Type="Embed" ProgID="Equation.DSMT4" ShapeID="_x0000_i3487" DrawAspect="Content" ObjectID="_1690486423" r:id="rId3815"/>
              </w:object>
            </w:r>
            <w:r w:rsidRPr="006D4E4E">
              <w:rPr>
                <w:rFonts w:ascii="Chu Van An" w:hAnsi="Chu Van An" w:cs="Chu Van An"/>
              </w:rPr>
              <w:t xml:space="preserve"> là</w:t>
            </w:r>
            <w:bookmarkEnd w:id="185"/>
          </w:p>
          <w:p w14:paraId="3297D0B4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color w:val="0000FF"/>
                <w:position w:val="-10"/>
              </w:rPr>
              <w:object w:dxaOrig="735" w:dyaOrig="270" w14:anchorId="6CFEA8B4">
                <v:shape id="_x0000_i3488" type="#_x0000_t75" style="width:36.75pt;height:13.5pt" o:ole="">
                  <v:imagedata r:id="rId3599" o:title=""/>
                </v:shape>
                <o:OLEObject Type="Embed" ProgID="Equation.DSMT4" ShapeID="_x0000_i3488" DrawAspect="Content" ObjectID="_1690486424" r:id="rId3816"/>
              </w:object>
            </w:r>
            <w:r w:rsidRPr="006D4E4E">
              <w:rPr>
                <w:rFonts w:ascii="Chu Van An" w:hAnsi="Chu Van An" w:cs="Chu Van An"/>
                <w:color w:val="0000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color w:val="0000FF"/>
                <w:position w:val="-10"/>
              </w:rPr>
              <w:object w:dxaOrig="810" w:dyaOrig="315" w14:anchorId="009B04AB">
                <v:shape id="_x0000_i3489" type="#_x0000_t75" style="width:40.5pt;height:15.75pt" o:ole="">
                  <v:imagedata r:id="rId3593" o:title=""/>
                </v:shape>
                <o:OLEObject Type="Embed" ProgID="Equation.DSMT4" ShapeID="_x0000_i3489" DrawAspect="Content" ObjectID="_1690486425" r:id="rId3817"/>
              </w:object>
            </w:r>
            <w:r w:rsidRPr="006D4E4E">
              <w:rPr>
                <w:rFonts w:ascii="Chu Van An" w:hAnsi="Chu Van An" w:cs="Chu Van An"/>
                <w:color w:val="0000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color w:val="0000FF"/>
                <w:position w:val="-10"/>
              </w:rPr>
              <w:object w:dxaOrig="585" w:dyaOrig="270" w14:anchorId="560ED096">
                <v:shape id="_x0000_i3490" type="#_x0000_t75" style="width:29.25pt;height:13.5pt" o:ole="">
                  <v:imagedata r:id="rId3595" o:title=""/>
                </v:shape>
                <o:OLEObject Type="Embed" ProgID="Equation.DSMT4" ShapeID="_x0000_i3490" DrawAspect="Content" ObjectID="_1690486426" r:id="rId3818"/>
              </w:object>
            </w:r>
            <w:r w:rsidRPr="006D4E4E">
              <w:rPr>
                <w:rFonts w:ascii="Chu Van An" w:hAnsi="Chu Van An" w:cs="Chu Van An"/>
                <w:color w:val="0000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color w:val="0000FF"/>
                <w:position w:val="-10"/>
              </w:rPr>
              <w:object w:dxaOrig="870" w:dyaOrig="345" w14:anchorId="1164FABD">
                <v:shape id="_x0000_i3491" type="#_x0000_t75" style="width:43.5pt;height:17.25pt" o:ole="">
                  <v:imagedata r:id="rId3597" o:title=""/>
                </v:shape>
                <o:OLEObject Type="Embed" ProgID="Equation.DSMT4" ShapeID="_x0000_i3491" DrawAspect="Content" ObjectID="_1690486427" r:id="rId3819"/>
              </w:object>
            </w:r>
            <w:r w:rsidRPr="006D4E4E">
              <w:rPr>
                <w:rFonts w:ascii="Chu Van An" w:hAnsi="Chu Van An" w:cs="Chu Van An"/>
                <w:color w:val="0000FF"/>
              </w:rPr>
              <w:t>.</w:t>
            </w:r>
          </w:p>
          <w:p w14:paraId="052E5299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D237CD0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10459152" w14:textId="77777777" w:rsidTr="002135F8">
        <w:tc>
          <w:tcPr>
            <w:tcW w:w="6200" w:type="dxa"/>
            <w:shd w:val="clear" w:color="auto" w:fill="auto"/>
          </w:tcPr>
          <w:p w14:paraId="5F0EB6BD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20:</w:t>
            </w:r>
            <w:bookmarkStart w:id="186" w:name="c20"/>
            <w:r w:rsidRPr="006D4E4E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710" w:dyaOrig="405" w14:anchorId="69F3E758">
                <v:shape id="_x0000_i3492" type="#_x0000_t75" style="width:85.5pt;height:20.25pt" o:ole="">
                  <v:imagedata r:id="rId3601" o:title=""/>
                </v:shape>
                <o:OLEObject Type="Embed" ProgID="Equation.DSMT4" ShapeID="_x0000_i3492" DrawAspect="Content" ObjectID="_1690486428" r:id="rId3820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, với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585" w:dyaOrig="405" w14:anchorId="4CFF0E22">
                <v:shape id="_x0000_i3493" type="#_x0000_t75" style="width:29.25pt;height:20.25pt" o:ole="">
                  <v:imagedata r:id="rId3603" o:title=""/>
                </v:shape>
                <o:OLEObject Type="Embed" ProgID="Equation.DSMT4" ShapeID="_x0000_i3493" DrawAspect="Content" ObjectID="_1690486429" r:id="rId3821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 là hàm số liên tục trên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270" w:dyaOrig="270" w14:anchorId="6FCE0F28">
                <v:shape id="_x0000_i3494" type="#_x0000_t75" style="width:13.5pt;height:13.5pt" o:ole="">
                  <v:imagedata r:id="rId3605" o:title=""/>
                </v:shape>
                <o:OLEObject Type="Embed" ProgID="Equation.DSMT4" ShapeID="_x0000_i3494" DrawAspect="Content" ObjectID="_1690486430" r:id="rId3822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. Biết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2025" w:dyaOrig="675" w14:anchorId="4F286572">
                <v:shape id="_x0000_i3495" type="#_x0000_t75" style="width:101.25pt;height:33.75pt" o:ole="">
                  <v:imagedata r:id="rId3607" o:title=""/>
                </v:shape>
                <o:OLEObject Type="Embed" ProgID="Equation.DSMT4" ShapeID="_x0000_i3495" DrawAspect="Content" ObjectID="_1690486431" r:id="rId3823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 và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1020" w:dyaOrig="675" w14:anchorId="5BC8A040">
                <v:shape id="_x0000_i3496" type="#_x0000_t75" style="width:51pt;height:33.75pt" o:ole="">
                  <v:imagedata r:id="rId3609" o:title=""/>
                </v:shape>
                <o:OLEObject Type="Embed" ProgID="Equation.DSMT4" ShapeID="_x0000_i3496" DrawAspect="Content" ObjectID="_1690486432" r:id="rId3824"/>
              </w:object>
            </w:r>
            <w:r w:rsidRPr="006D4E4E">
              <w:rPr>
                <w:rFonts w:ascii="Chu Van An" w:hAnsi="Chu Van An" w:cs="Chu Van An"/>
                <w:lang w:val="fr-FR"/>
              </w:rPr>
              <w:t xml:space="preserve">. Tính </w:t>
            </w:r>
            <w:r w:rsidRPr="006D4E4E">
              <w:rPr>
                <w:rFonts w:ascii="Chu Van An" w:eastAsiaTheme="minorHAnsi" w:hAnsi="Chu Van An" w:cs="Chu Van An"/>
                <w:position w:val="-28"/>
              </w:rPr>
              <w:object w:dxaOrig="690" w:dyaOrig="675" w14:anchorId="3AB8AF49">
                <v:shape id="_x0000_i3497" type="#_x0000_t75" style="width:34.5pt;height:33.75pt" o:ole="">
                  <v:imagedata r:id="rId3611" o:title=""/>
                </v:shape>
                <o:OLEObject Type="Embed" ProgID="Equation.DSMT4" ShapeID="_x0000_i3497" DrawAspect="Content" ObjectID="_1690486433" r:id="rId3825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  <w:bookmarkEnd w:id="186"/>
          </w:p>
          <w:p w14:paraId="52854AF3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95" w:dyaOrig="285" w14:anchorId="5A295CE8">
                <v:shape id="_x0000_i3498" type="#_x0000_t75" style="width:9.75pt;height:14.25pt" o:ole="">
                  <v:imagedata r:id="rId3617" o:title=""/>
                </v:shape>
                <o:OLEObject Type="Embed" ProgID="Equation.DSMT4" ShapeID="_x0000_i3498" DrawAspect="Content" ObjectID="_1690486434" r:id="rId3826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135" w:dyaOrig="270" w14:anchorId="7FDE24DE">
                <v:shape id="_x0000_i3499" type="#_x0000_t75" style="width:6.75pt;height:13.5pt" o:ole="">
                  <v:imagedata r:id="rId3619" o:title=""/>
                </v:shape>
                <o:OLEObject Type="Embed" ProgID="Equation.DSMT4" ShapeID="_x0000_i3499" DrawAspect="Content" ObjectID="_1690486435" r:id="rId3827"/>
              </w:object>
            </w:r>
            <w:r w:rsidRPr="006D4E4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225" w:dyaOrig="645" w14:anchorId="08394AC5">
                <v:shape id="_x0000_i3500" type="#_x0000_t75" style="width:11.25pt;height:33pt" o:ole="">
                  <v:imagedata r:id="rId3613" o:title=""/>
                </v:shape>
                <o:OLEObject Type="Embed" ProgID="Equation.DSMT4" ShapeID="_x0000_i3500" DrawAspect="Content" ObjectID="_1690486436" r:id="rId3828"/>
              </w:object>
            </w:r>
            <w:r w:rsidRPr="006D4E4E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240" w:dyaOrig="615" w14:anchorId="18F60D42">
                <v:shape id="_x0000_i3501" type="#_x0000_t75" style="width:12pt;height:30.75pt" o:ole="">
                  <v:imagedata r:id="rId3615" o:title=""/>
                </v:shape>
                <o:OLEObject Type="Embed" ProgID="Equation.DSMT4" ShapeID="_x0000_i3501" DrawAspect="Content" ObjectID="_1690486437" r:id="rId3829"/>
              </w:object>
            </w:r>
            <w:r w:rsidRPr="006D4E4E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5E992165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3A306B8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436AE195" w14:textId="77777777" w:rsidTr="002135F8">
        <w:tc>
          <w:tcPr>
            <w:tcW w:w="6200" w:type="dxa"/>
            <w:shd w:val="clear" w:color="auto" w:fill="auto"/>
          </w:tcPr>
          <w:p w14:paraId="57E4AD69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>Câu 21:</w:t>
            </w:r>
            <w:bookmarkStart w:id="187" w:name="c21"/>
            <w:r w:rsidRPr="006D4E4E">
              <w:rPr>
                <w:rFonts w:ascii="Chu Van An" w:hAnsi="Chu Van An" w:cs="Chu Van An"/>
                <w:noProof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500" w:dyaOrig="420" w14:anchorId="32675E77">
                <v:shape id="_x0000_i3502" type="#_x0000_t75" style="width:75pt;height:21pt" o:ole="">
                  <v:imagedata r:id="rId3830" o:title=""/>
                </v:shape>
                <o:OLEObject Type="Embed" ProgID="Equation.DSMT4" ShapeID="_x0000_i3502" DrawAspect="Content" ObjectID="_1690486438" r:id="rId3831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. Đạo hàm của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225" w:dyaOrig="255" w14:anchorId="429FCBA1">
                <v:shape id="_x0000_i3503" type="#_x0000_t75" style="width:11.25pt;height:12.75pt" o:ole="">
                  <v:imagedata r:id="rId3832" o:title=""/>
                </v:shape>
                <o:OLEObject Type="Embed" ProgID="Equation.DSMT4" ShapeID="_x0000_i3503" DrawAspect="Content" ObjectID="_1690486439" r:id="rId3833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có dạng </w:t>
            </w:r>
            <w:r w:rsidRPr="006D4E4E">
              <w:rPr>
                <w:rFonts w:ascii="Chu Van An" w:eastAsiaTheme="minorHAnsi" w:hAnsi="Chu Van An" w:cs="Chu Van An"/>
                <w:position w:val="-30"/>
              </w:rPr>
              <w:object w:dxaOrig="1980" w:dyaOrig="675" w14:anchorId="0753B582">
                <v:shape id="_x0000_i3504" type="#_x0000_t75" style="width:99pt;height:33.75pt" o:ole="">
                  <v:imagedata r:id="rId3834" o:title=""/>
                </v:shape>
                <o:OLEObject Type="Embed" ProgID="Equation.DSMT4" ShapeID="_x0000_i3504" DrawAspect="Content" ObjectID="_1690486440" r:id="rId3835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(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465" w:dyaOrig="255" w14:anchorId="316703C9">
                <v:shape id="_x0000_i3505" type="#_x0000_t75" style="width:23.25pt;height:12.75pt" o:ole="">
                  <v:imagedata r:id="rId3836" o:title=""/>
                </v:shape>
                <o:OLEObject Type="Embed" ProgID="Equation.DSMT4" ShapeID="_x0000_i3505" DrawAspect="Content" ObjectID="_1690486441" r:id="rId3837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là các số thực). Khi đó giá trị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585" w:dyaOrig="240" w14:anchorId="5808FB67">
                <v:shape id="_x0000_i3506" type="#_x0000_t75" style="width:29.25pt;height:12pt" o:ole="">
                  <v:imagedata r:id="rId3838" o:title=""/>
                </v:shape>
                <o:OLEObject Type="Embed" ProgID="Equation.DSMT4" ShapeID="_x0000_i3506" DrawAspect="Content" ObjectID="_1690486442" r:id="rId3839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là bao nhiêu?</w:t>
            </w:r>
            <w:bookmarkEnd w:id="187"/>
          </w:p>
          <w:p w14:paraId="7ADD7EF1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noProof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noProof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noProof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135" w:dyaOrig="255" w14:anchorId="6BA17FE6">
                <v:shape id="_x0000_i3507" type="#_x0000_t75" style="width:6.75pt;height:12.75pt" o:ole="">
                  <v:imagedata r:id="rId3840" o:title=""/>
                </v:shape>
                <o:OLEObject Type="Embed" ProgID="Equation.DSMT4" ShapeID="_x0000_i3507" DrawAspect="Content" ObjectID="_1690486443" r:id="rId3841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noProof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195" w:dyaOrig="255" w14:anchorId="2DB48075">
                <v:shape id="_x0000_i3508" type="#_x0000_t75" style="width:9.75pt;height:12.75pt" o:ole="">
                  <v:imagedata r:id="rId3842" o:title=""/>
                </v:shape>
                <o:OLEObject Type="Embed" ProgID="Equation.DSMT4" ShapeID="_x0000_i3508" DrawAspect="Content" ObjectID="_1690486444" r:id="rId3843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noProof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180" w:dyaOrig="285" w14:anchorId="00B0E38C">
                <v:shape id="_x0000_i3509" type="#_x0000_t75" style="width:9pt;height:14.25pt" o:ole="">
                  <v:imagedata r:id="rId3844" o:title=""/>
                </v:shape>
                <o:OLEObject Type="Embed" ProgID="Equation.DSMT4" ShapeID="_x0000_i3509" DrawAspect="Content" ObjectID="_1690486445" r:id="rId3845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noProof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4"/>
              </w:rPr>
              <w:object w:dxaOrig="195" w:dyaOrig="255" w14:anchorId="1D161993">
                <v:shape id="_x0000_i3510" type="#_x0000_t75" style="width:9.75pt;height:12.75pt" o:ole="">
                  <v:imagedata r:id="rId3846" o:title=""/>
                </v:shape>
                <o:OLEObject Type="Embed" ProgID="Equation.DSMT4" ShapeID="_x0000_i3510" DrawAspect="Content" ObjectID="_1690486446" r:id="rId3847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</w:p>
          <w:p w14:paraId="1E5BCFAD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33AD785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62EE2426" w14:textId="77777777" w:rsidTr="002135F8">
        <w:tc>
          <w:tcPr>
            <w:tcW w:w="6200" w:type="dxa"/>
            <w:shd w:val="clear" w:color="auto" w:fill="auto"/>
          </w:tcPr>
          <w:p w14:paraId="765CE9EA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position w:val="-4"/>
                <w:lang w:val="nl-NL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  <w:t>Câu 22:</w:t>
            </w:r>
            <w:bookmarkStart w:id="188" w:name="c22"/>
            <w:r w:rsidRPr="006D4E4E">
              <w:rPr>
                <w:rFonts w:ascii="Chu Van An" w:hAnsi="Chu Van An" w:cs="Chu Van An"/>
                <w:lang w:val="nl-NL"/>
              </w:rPr>
              <w:t xml:space="preserve">Hàm số </w:t>
            </w:r>
            <w:r w:rsidRPr="006D4E4E">
              <w:rPr>
                <w:rFonts w:ascii="Chu Van An" w:eastAsiaTheme="minorHAnsi" w:hAnsi="Chu Van An" w:cs="Chu Van An"/>
                <w:position w:val="-14"/>
                <w:lang w:val="nl-NL"/>
              </w:rPr>
              <w:object w:dxaOrig="2325" w:dyaOrig="405" w14:anchorId="73DFDA37">
                <v:shape id="_x0000_i3511" type="#_x0000_t75" style="width:116.25pt;height:20.25pt" o:ole="">
                  <v:imagedata r:id="rId3848" o:title=""/>
                </v:shape>
                <o:OLEObject Type="Embed" ProgID="Equation.DSMT4" ShapeID="_x0000_i3511" DrawAspect="Content" ObjectID="_1690486447" r:id="rId3849"/>
              </w:object>
            </w:r>
            <w:r w:rsidRPr="006D4E4E">
              <w:rPr>
                <w:rFonts w:ascii="Chu Van An" w:hAnsi="Chu Van An" w:cs="Chu Van An"/>
                <w:lang w:val="nl-NL"/>
              </w:rPr>
              <w:t xml:space="preserve"> có đạo hàm là </w:t>
            </w:r>
            <w:r w:rsidRPr="006D4E4E">
              <w:rPr>
                <w:rFonts w:ascii="Chu Van An" w:eastAsiaTheme="minorHAnsi" w:hAnsi="Chu Van An" w:cs="Chu Van An"/>
                <w:position w:val="-14"/>
                <w:lang w:val="nl-NL"/>
              </w:rPr>
              <w:object w:dxaOrig="2535" w:dyaOrig="405" w14:anchorId="6DC37610">
                <v:shape id="_x0000_i3512" type="#_x0000_t75" style="width:126pt;height:20.25pt" o:ole="">
                  <v:imagedata r:id="rId3850" o:title=""/>
                </v:shape>
                <o:OLEObject Type="Embed" ProgID="Equation.DSMT4" ShapeID="_x0000_i3512" DrawAspect="Content" ObjectID="_1690486448" r:id="rId3851"/>
              </w:object>
            </w:r>
            <w:r w:rsidRPr="006D4E4E">
              <w:rPr>
                <w:rFonts w:ascii="Chu Van An" w:hAnsi="Chu Van An" w:cs="Chu Van An"/>
                <w:lang w:val="nl-NL"/>
              </w:rPr>
              <w:t xml:space="preserve">. Tính </w:t>
            </w:r>
            <w:r w:rsidRPr="006D4E4E">
              <w:rPr>
                <w:rFonts w:ascii="Chu Van An" w:eastAsiaTheme="minorHAnsi" w:hAnsi="Chu Van An" w:cs="Chu Van An"/>
                <w:position w:val="-10"/>
                <w:lang w:val="nl-NL"/>
              </w:rPr>
              <w:object w:dxaOrig="1095" w:dyaOrig="360" w14:anchorId="7E9532A1">
                <v:shape id="_x0000_i3513" type="#_x0000_t75" style="width:54.75pt;height:18.75pt" o:ole="">
                  <v:imagedata r:id="rId3852" o:title=""/>
                </v:shape>
                <o:OLEObject Type="Embed" ProgID="Equation.DSMT4" ShapeID="_x0000_i3513" DrawAspect="Content" ObjectID="_1690486449" r:id="rId3853"/>
              </w:object>
            </w:r>
            <w:bookmarkEnd w:id="188"/>
          </w:p>
          <w:p w14:paraId="6586BF93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position w:val="-4"/>
                <w:lang w:val="nl-NL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position w:val="-6"/>
              </w:rPr>
              <w:object w:dxaOrig="285" w:dyaOrig="285" w14:anchorId="3CC43D34">
                <v:shape id="_x0000_i3514" type="#_x0000_t75" style="width:14.25pt;height:14.25pt" o:ole="">
                  <v:imagedata r:id="rId3854" o:title=""/>
                </v:shape>
                <o:OLEObject Type="Embed" ProgID="Equation.DSMT4" ShapeID="_x0000_i3514" DrawAspect="Content" ObjectID="_1690486450" r:id="rId3855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color w:val="0000CC"/>
                <w:position w:val="-6"/>
              </w:rPr>
              <w:object w:dxaOrig="195" w:dyaOrig="285" w14:anchorId="4F6CD153">
                <v:shape id="_x0000_i3515" type="#_x0000_t75" style="width:9.75pt;height:14.25pt" o:ole="">
                  <v:imagedata r:id="rId3856" o:title=""/>
                </v:shape>
                <o:OLEObject Type="Embed" ProgID="Equation.DSMT4" ShapeID="_x0000_i3515" DrawAspect="Content" ObjectID="_1690486451" r:id="rId3857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position w:val="-6"/>
              </w:rPr>
              <w:object w:dxaOrig="300" w:dyaOrig="285" w14:anchorId="1CA74A66">
                <v:shape id="_x0000_i3516" type="#_x0000_t75" style="width:15pt;height:14.25pt" o:ole="">
                  <v:imagedata r:id="rId3858" o:title=""/>
                </v:shape>
                <o:OLEObject Type="Embed" ProgID="Equation.DSMT4" ShapeID="_x0000_i3516" DrawAspect="Content" ObjectID="_1690486452" r:id="rId3859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color w:val="0000CC"/>
                <w:position w:val="-6"/>
              </w:rPr>
              <w:object w:dxaOrig="315" w:dyaOrig="285" w14:anchorId="58DDFE73">
                <v:shape id="_x0000_i3517" type="#_x0000_t75" style="width:15.75pt;height:14.25pt" o:ole="">
                  <v:imagedata r:id="rId3860" o:title=""/>
                </v:shape>
                <o:OLEObject Type="Embed" ProgID="Equation.DSMT4" ShapeID="_x0000_i3517" DrawAspect="Content" ObjectID="_1690486453" r:id="rId3861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7D70571F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9CB2F9B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3863B4C7" w14:textId="77777777" w:rsidTr="002135F8">
        <w:tc>
          <w:tcPr>
            <w:tcW w:w="6200" w:type="dxa"/>
            <w:shd w:val="clear" w:color="auto" w:fill="auto"/>
          </w:tcPr>
          <w:p w14:paraId="64EDB3A6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23:</w:t>
            </w:r>
            <w:bookmarkStart w:id="189" w:name="c23"/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1485" w:dyaOrig="375" w14:anchorId="577761FC">
                <v:shape id="_x0000_i3518" type="#_x0000_t75" style="width:74.25pt;height:18.75pt" o:ole="">
                  <v:imagedata r:id="rId3862" o:title=""/>
                </v:shape>
                <o:OLEObject Type="Embed" ProgID="Equation.DSMT4" ShapeID="_x0000_i3518" DrawAspect="Content" ObjectID="_1690486454" r:id="rId3863"/>
              </w:object>
            </w:r>
            <w:r w:rsidRPr="006D4E4E">
              <w:rPr>
                <w:rFonts w:ascii="Chu Van An" w:hAnsi="Chu Van An" w:cs="Chu Van An"/>
              </w:rPr>
              <w:t xml:space="preserve">có đạo hàm là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615" w:dyaOrig="405" w14:anchorId="19F6E315">
                <v:shape id="_x0000_i3519" type="#_x0000_t75" style="width:30.75pt;height:20.25pt" o:ole="">
                  <v:imagedata r:id="rId3864" o:title=""/>
                </v:shape>
                <o:OLEObject Type="Embed" ProgID="Equation.DSMT4" ShapeID="_x0000_i3519" DrawAspect="Content" ObjectID="_1690486455" r:id="rId3865"/>
              </w:object>
            </w:r>
            <w:r w:rsidRPr="006D4E4E">
              <w:rPr>
                <w:rFonts w:ascii="Chu Van An" w:hAnsi="Chu Van An" w:cs="Chu Van An"/>
              </w:rPr>
              <w:t xml:space="preserve">, hàm số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905" w:dyaOrig="615" w14:anchorId="2F724AA3">
                <v:shape id="_x0000_i3520" type="#_x0000_t75" style="width:95.25pt;height:30.75pt" o:ole="">
                  <v:imagedata r:id="rId3866" o:title=""/>
                </v:shape>
                <o:OLEObject Type="Embed" ProgID="Equation.DSMT4" ShapeID="_x0000_i3520" DrawAspect="Content" ObjectID="_1690486456" r:id="rId3867"/>
              </w:object>
            </w:r>
            <w:r w:rsidRPr="006D4E4E">
              <w:rPr>
                <w:rFonts w:ascii="Chu Van An" w:hAnsi="Chu Van An" w:cs="Chu Van An"/>
              </w:rPr>
              <w:t xml:space="preserve">có đạo hàm là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600" w:dyaOrig="405" w14:anchorId="4EA616EC">
                <v:shape id="_x0000_i3521" type="#_x0000_t75" style="width:30pt;height:20.25pt" o:ole="">
                  <v:imagedata r:id="rId3868" o:title=""/>
                </v:shape>
                <o:OLEObject Type="Embed" ProgID="Equation.DSMT4" ShapeID="_x0000_i3521" DrawAspect="Content" ObjectID="_1690486457" r:id="rId3869"/>
              </w:object>
            </w:r>
            <w:r w:rsidRPr="006D4E4E">
              <w:rPr>
                <w:rFonts w:ascii="Chu Van An" w:hAnsi="Chu Van An" w:cs="Chu Van An"/>
              </w:rPr>
              <w:t xml:space="preserve">. Tính giá trị biểu thức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1665" w:dyaOrig="405" w14:anchorId="54CA2F0E">
                <v:shape id="_x0000_i3522" type="#_x0000_t75" style="width:83.25pt;height:20.25pt" o:ole="">
                  <v:imagedata r:id="rId3870" o:title=""/>
                </v:shape>
                <o:OLEObject Type="Embed" ProgID="Equation.DSMT4" ShapeID="_x0000_i3522" DrawAspect="Content" ObjectID="_1690486458" r:id="rId3871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bookmarkEnd w:id="189"/>
          </w:p>
          <w:p w14:paraId="0E11CC16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b/>
                <w:bCs/>
                <w:color w:val="0000FF"/>
                <w:position w:val="-24"/>
              </w:rPr>
              <w:object w:dxaOrig="765" w:dyaOrig="615" w14:anchorId="6B7C0553">
                <v:shape id="_x0000_i3523" type="#_x0000_t75" style="width:38.25pt;height:30.75pt" o:ole="">
                  <v:imagedata r:id="rId3872" o:title=""/>
                </v:shape>
                <o:OLEObject Type="Embed" ProgID="Equation.DSMT4" ShapeID="_x0000_i3523" DrawAspect="Content" ObjectID="_1690486459" r:id="rId3873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b/>
                <w:bCs/>
                <w:color w:val="000000"/>
                <w:position w:val="-24"/>
              </w:rPr>
              <w:object w:dxaOrig="1155" w:dyaOrig="615" w14:anchorId="0FE527CF">
                <v:shape id="_x0000_i3524" type="#_x0000_t75" style="width:57.75pt;height:30.75pt" o:ole="">
                  <v:imagedata r:id="rId3874" o:title=""/>
                </v:shape>
                <o:OLEObject Type="Embed" ProgID="Equation.DSMT4" ShapeID="_x0000_i3524" DrawAspect="Content" ObjectID="_1690486460" r:id="rId3875"/>
              </w:object>
            </w:r>
            <w:r w:rsidRPr="006D4E4E">
              <w:rPr>
                <w:rFonts w:ascii="Chu Van An" w:hAnsi="Chu Van An" w:cs="Chu Van An"/>
                <w:bCs/>
                <w:color w:val="000000"/>
              </w:rPr>
              <w:t>.</w:t>
            </w:r>
          </w:p>
          <w:p w14:paraId="5BCF273B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b/>
                <w:bCs/>
                <w:color w:val="0000FF"/>
                <w:position w:val="-24"/>
              </w:rPr>
              <w:object w:dxaOrig="675" w:dyaOrig="615" w14:anchorId="6534DDFA">
                <v:shape id="_x0000_i3525" type="#_x0000_t75" style="width:33.75pt;height:30.75pt" o:ole="">
                  <v:imagedata r:id="rId3876" o:title=""/>
                </v:shape>
                <o:OLEObject Type="Embed" ProgID="Equation.DSMT4" ShapeID="_x0000_i3525" DrawAspect="Content" ObjectID="_1690486461" r:id="rId3877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b/>
                <w:bCs/>
                <w:color w:val="FF0000"/>
                <w:position w:val="-4"/>
              </w:rPr>
              <w:object w:dxaOrig="585" w:dyaOrig="255" w14:anchorId="3834BF59">
                <v:shape id="_x0000_i3526" type="#_x0000_t75" style="width:29.25pt;height:12.75pt" o:ole="">
                  <v:imagedata r:id="rId3878" o:title=""/>
                </v:shape>
                <o:OLEObject Type="Embed" ProgID="Equation.DSMT4" ShapeID="_x0000_i3526" DrawAspect="Content" ObjectID="_1690486462" r:id="rId3879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</w:p>
          <w:p w14:paraId="3520E7F6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A6FA6ED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702EF8E4" w14:textId="77777777" w:rsidTr="002135F8">
        <w:tc>
          <w:tcPr>
            <w:tcW w:w="6200" w:type="dxa"/>
            <w:shd w:val="clear" w:color="auto" w:fill="auto"/>
          </w:tcPr>
          <w:p w14:paraId="641B1899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lastRenderedPageBreak/>
              <w:t>Câu 24:</w:t>
            </w:r>
            <w:bookmarkStart w:id="190" w:name="c24"/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2940" w:dyaOrig="315" w14:anchorId="5A9D9904">
                <v:shape id="_x0000_i3527" type="#_x0000_t75" style="width:147pt;height:15.75pt" o:ole="">
                  <v:imagedata r:id="rId3880" o:title=""/>
                </v:shape>
                <o:OLEObject Type="Embed" ProgID="Equation.DSMT4" ShapeID="_x0000_i3527" DrawAspect="Content" ObjectID="_1690486463" r:id="rId3881"/>
              </w:object>
            </w:r>
            <w:r w:rsidRPr="006D4E4E">
              <w:rPr>
                <w:rFonts w:ascii="Chu Van An" w:hAnsi="Chu Van An" w:cs="Chu Van An"/>
              </w:rPr>
              <w:t xml:space="preserve">. Tìm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210" w:dyaOrig="225" w14:anchorId="6B040691">
                <v:shape id="_x0000_i3528" type="#_x0000_t75" style="width:11.25pt;height:11.25pt" o:ole="">
                  <v:imagedata r:id="rId3882" o:title=""/>
                </v:shape>
                <o:OLEObject Type="Embed" ProgID="Equation.DSMT4" ShapeID="_x0000_i3528" DrawAspect="Content" ObjectID="_1690486464" r:id="rId3883"/>
              </w:object>
            </w:r>
            <w:r w:rsidRPr="006D4E4E">
              <w:rPr>
                <w:rFonts w:ascii="Chu Van An" w:hAnsi="Chu Van An" w:cs="Chu Van An"/>
              </w:rPr>
              <w:t xml:space="preserve"> để phương trình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945" w:dyaOrig="315" w14:anchorId="147CD9E5">
                <v:shape id="_x0000_i3529" type="#_x0000_t75" style="width:47.25pt;height:15.75pt" o:ole="">
                  <v:imagedata r:id="rId3884" o:title=""/>
                </v:shape>
                <o:OLEObject Type="Embed" ProgID="Equation.DSMT4" ShapeID="_x0000_i3529" DrawAspect="Content" ObjectID="_1690486465" r:id="rId3885"/>
              </w:object>
            </w:r>
            <w:r w:rsidRPr="006D4E4E">
              <w:rPr>
                <w:rFonts w:ascii="Chu Van An" w:hAnsi="Chu Van An" w:cs="Chu Van An"/>
              </w:rPr>
              <w:t xml:space="preserve"> có nghiệm.</w:t>
            </w:r>
            <w:bookmarkEnd w:id="190"/>
          </w:p>
          <w:p w14:paraId="7E8B8B68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95" w:dyaOrig="420" w14:anchorId="14BFEB5A">
                <v:shape id="_x0000_i3530" type="#_x0000_t75" style="width:39pt;height:21pt" o:ole="">
                  <v:imagedata r:id="rId3886" o:title=""/>
                </v:shape>
                <o:OLEObject Type="Embed" ProgID="Equation.DSMT4" ShapeID="_x0000_i3530" DrawAspect="Content" ObjectID="_1690486466" r:id="rId3887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95" w:dyaOrig="420" w14:anchorId="21B4A846">
                <v:shape id="_x0000_i3531" type="#_x0000_t75" style="width:39pt;height:21pt" o:ole="">
                  <v:imagedata r:id="rId3888" o:title=""/>
                </v:shape>
                <o:OLEObject Type="Embed" ProgID="Equation.DSMT4" ShapeID="_x0000_i3531" DrawAspect="Content" ObjectID="_1690486467" r:id="rId3889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shd w:val="clear" w:color="auto" w:fill="FFFFFF"/>
              </w:rPr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615" w:dyaOrig="405" w14:anchorId="2AA85155">
                <v:shape id="_x0000_i3532" type="#_x0000_t75" style="width:30.75pt;height:20.25pt" o:ole="">
                  <v:imagedata r:id="rId3890" o:title=""/>
                </v:shape>
                <o:OLEObject Type="Embed" ProgID="Equation.DSMT4" ShapeID="_x0000_i3532" DrawAspect="Content" ObjectID="_1690486468" r:id="rId3891"/>
              </w:object>
            </w:r>
            <w:r w:rsidRPr="006D4E4E">
              <w:rPr>
                <w:rFonts w:ascii="Chu Van An" w:eastAsia="Calibri" w:hAnsi="Chu Van An" w:cs="Chu Van An"/>
                <w:shd w:val="clear" w:color="auto" w:fill="FFFFFF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615" w:dyaOrig="405" w14:anchorId="164503CC">
                <v:shape id="_x0000_i3533" type="#_x0000_t75" style="width:30.75pt;height:20.25pt" o:ole="">
                  <v:imagedata r:id="rId3892" o:title=""/>
                </v:shape>
                <o:OLEObject Type="Embed" ProgID="Equation.DSMT4" ShapeID="_x0000_i3533" DrawAspect="Content" ObjectID="_1690486469" r:id="rId3893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</w:p>
          <w:p w14:paraId="4A700F37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8048354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68A7A9B0" w14:textId="77777777" w:rsidTr="002135F8">
        <w:tc>
          <w:tcPr>
            <w:tcW w:w="6200" w:type="dxa"/>
            <w:shd w:val="clear" w:color="auto" w:fill="auto"/>
          </w:tcPr>
          <w:p w14:paraId="550F38B0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D4E4E">
              <w:rPr>
                <w:rFonts w:ascii="Chu Van An" w:eastAsia="Calibri" w:hAnsi="Chu Van An" w:cs="Chu Van An"/>
                <w:b/>
                <w:color w:val="0000FF"/>
              </w:rPr>
              <w:t>Câu 25:</w:t>
            </w:r>
            <w:bookmarkStart w:id="191" w:name="c25"/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2715" w:dyaOrig="420" w14:anchorId="70AF5B62">
                <v:shape id="_x0000_i3534" type="#_x0000_t75" style="width:135.75pt;height:21pt" o:ole="">
                  <v:imagedata r:id="rId3894" o:title=""/>
                </v:shape>
                <o:OLEObject Type="Embed" ProgID="Equation.DSMT4" ShapeID="_x0000_i3534" DrawAspect="Content" ObjectID="_1690486470" r:id="rId3895"/>
              </w:object>
            </w:r>
            <w:r w:rsidRPr="006D4E4E">
              <w:rPr>
                <w:rFonts w:ascii="Chu Van An" w:hAnsi="Chu Van An" w:cs="Chu Van An"/>
              </w:rPr>
              <w:t xml:space="preserve">. Phương trình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975" w:dyaOrig="390" w14:anchorId="1251BA3D">
                <v:shape id="_x0000_i3535" type="#_x0000_t75" style="width:48.75pt;height:19.5pt" o:ole="">
                  <v:imagedata r:id="rId3896" o:title=""/>
                </v:shape>
                <o:OLEObject Type="Embed" ProgID="Equation.DSMT4" ShapeID="_x0000_i3535" DrawAspect="Content" ObjectID="_1690486471" r:id="rId3897"/>
              </w:object>
            </w:r>
            <w:r w:rsidRPr="006D4E4E">
              <w:rPr>
                <w:rFonts w:ascii="Chu Van An" w:hAnsi="Chu Van An" w:cs="Chu Van An"/>
              </w:rPr>
              <w:t xml:space="preserve"> có nghiệm là</w:t>
            </w:r>
            <w:bookmarkEnd w:id="191"/>
          </w:p>
          <w:p w14:paraId="43FEAD80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380" w:dyaOrig="630" w14:anchorId="64625E8B">
                <v:shape id="_x0000_i3536" type="#_x0000_t75" style="width:69pt;height:31.5pt" o:ole="">
                  <v:imagedata r:id="rId3898" o:title=""/>
                </v:shape>
                <o:OLEObject Type="Embed" ProgID="Equation.DSMT4" ShapeID="_x0000_i3536" DrawAspect="Content" ObjectID="_1690486472" r:id="rId3899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80" w:dyaOrig="390" w14:anchorId="2CD1F707">
                <v:shape id="_x0000_i3537" type="#_x0000_t75" style="width:39pt;height:19.5pt" o:ole="">
                  <v:imagedata r:id="rId3900" o:title=""/>
                </v:shape>
                <o:OLEObject Type="Embed" ProgID="Equation.DSMT4" ShapeID="_x0000_i3537" DrawAspect="Content" ObjectID="_1690486473" r:id="rId3901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260" w:dyaOrig="630" w14:anchorId="0DFE9D0A">
                <v:shape id="_x0000_i3538" type="#_x0000_t75" style="width:63pt;height:31.5pt" o:ole="">
                  <v:imagedata r:id="rId3902" o:title=""/>
                </v:shape>
                <o:OLEObject Type="Embed" ProgID="Equation.DSMT4" ShapeID="_x0000_i3538" DrawAspect="Content" ObjectID="_1690486474" r:id="rId3903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80" w:dyaOrig="390" w14:anchorId="7BDB45C5">
                <v:shape id="_x0000_i3539" type="#_x0000_t75" style="width:39pt;height:19.5pt" o:ole="">
                  <v:imagedata r:id="rId3904" o:title=""/>
                </v:shape>
                <o:OLEObject Type="Embed" ProgID="Equation.DSMT4" ShapeID="_x0000_i3539" DrawAspect="Content" ObjectID="_1690486475" r:id="rId3905"/>
              </w:object>
            </w:r>
            <w:r w:rsidRPr="006D4E4E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1C52E11E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C.</w:t>
            </w:r>
            <w:r w:rsidRPr="006D4E4E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260" w:dyaOrig="630" w14:anchorId="26109F2A">
                <v:shape id="_x0000_i3540" type="#_x0000_t75" style="width:63pt;height:31.5pt" o:ole="">
                  <v:imagedata r:id="rId3906" o:title=""/>
                </v:shape>
                <o:OLEObject Type="Embed" ProgID="Equation.DSMT4" ShapeID="_x0000_i3540" DrawAspect="Content" ObjectID="_1690486476" r:id="rId3907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80" w:dyaOrig="390" w14:anchorId="66B6C6D4">
                <v:shape id="_x0000_i3541" type="#_x0000_t75" style="width:39pt;height:19.5pt" o:ole="">
                  <v:imagedata r:id="rId3908" o:title=""/>
                </v:shape>
                <o:OLEObject Type="Embed" ProgID="Equation.DSMT4" ShapeID="_x0000_i3541" DrawAspect="Content" ObjectID="_1690486477" r:id="rId3909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260" w:dyaOrig="630" w14:anchorId="0CF6922E">
                <v:shape id="_x0000_i3542" type="#_x0000_t75" style="width:63pt;height:31.5pt" o:ole="">
                  <v:imagedata r:id="rId3910" o:title=""/>
                </v:shape>
                <o:OLEObject Type="Embed" ProgID="Equation.DSMT4" ShapeID="_x0000_i3542" DrawAspect="Content" ObjectID="_1690486478" r:id="rId3911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780" w:dyaOrig="390" w14:anchorId="6A52960C">
                <v:shape id="_x0000_i3543" type="#_x0000_t75" style="width:39pt;height:19.5pt" o:ole="">
                  <v:imagedata r:id="rId3912" o:title=""/>
                </v:shape>
                <o:OLEObject Type="Embed" ProgID="Equation.DSMT4" ShapeID="_x0000_i3543" DrawAspect="Content" ObjectID="_1690486479" r:id="rId3913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292F8AB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B5A7783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1A3C9B3E" w14:textId="77777777" w:rsidTr="002135F8">
        <w:tc>
          <w:tcPr>
            <w:tcW w:w="6200" w:type="dxa"/>
            <w:shd w:val="clear" w:color="auto" w:fill="auto"/>
          </w:tcPr>
          <w:p w14:paraId="0325C19F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eastAsiaTheme="minorHAnsi" w:hAnsi="Chu Van An" w:cs="Chu Van An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>Câu 26:</w:t>
            </w:r>
            <w:bookmarkStart w:id="192" w:name="c26"/>
            <w:r w:rsidRPr="006D4E4E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2295" w:dyaOrig="405" w14:anchorId="7D53320F">
                <v:shape id="_x0000_i3544" type="#_x0000_t75" style="width:114.75pt;height:20.25pt" o:ole="">
                  <v:imagedata r:id="rId3914" o:title=""/>
                </v:shape>
                <o:OLEObject Type="Embed" ProgID="Equation.DSMT4" ShapeID="_x0000_i3544" DrawAspect="Content" ObjectID="_1690486480" r:id="rId3915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(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255" w:dyaOrig="225" w14:anchorId="7BB45245">
                <v:shape id="_x0000_i3545" type="#_x0000_t75" style="width:12.75pt;height:11.25pt" o:ole="">
                  <v:imagedata r:id="rId3916" o:title=""/>
                </v:shape>
                <o:OLEObject Type="Embed" ProgID="Equation.DSMT4" ShapeID="_x0000_i3545" DrawAspect="Content" ObjectID="_1690486481" r:id="rId3917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 là tham số). Tìm tất cả các giá trị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255" w:dyaOrig="225" w14:anchorId="4FC525C4">
                <v:shape id="_x0000_i3546" type="#_x0000_t75" style="width:12.75pt;height:11.25pt" o:ole="">
                  <v:imagedata r:id="rId3918" o:title=""/>
                </v:shape>
                <o:OLEObject Type="Embed" ProgID="Equation.DSMT4" ShapeID="_x0000_i3546" DrawAspect="Content" ObjectID="_1690486482" r:id="rId3919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để tiếp tuyến của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420" w:dyaOrig="405" w14:anchorId="59469E0D">
                <v:shape id="_x0000_i3547" type="#_x0000_t75" style="width:21pt;height:20.25pt" o:ole="">
                  <v:imagedata r:id="rId3920" o:title=""/>
                </v:shape>
                <o:OLEObject Type="Embed" ProgID="Equation.DSMT4" ShapeID="_x0000_i3547" DrawAspect="Content" ObjectID="_1690486483" r:id="rId3921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tại điểm có hoành độ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600" w:dyaOrig="225" w14:anchorId="052A4E5D">
                <v:shape id="_x0000_i3548" type="#_x0000_t75" style="width:30pt;height:11.25pt" o:ole="">
                  <v:imagedata r:id="rId3922" o:title=""/>
                </v:shape>
                <o:OLEObject Type="Embed" ProgID="Equation.DSMT4" ShapeID="_x0000_i3548" DrawAspect="Content" ObjectID="_1690486484" r:id="rId3923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,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615" w:dyaOrig="615" w14:anchorId="430D0001">
                <v:shape id="_x0000_i3549" type="#_x0000_t75" style="width:30.75pt;height:30.75pt" o:ole="">
                  <v:imagedata r:id="rId3924" o:title=""/>
                </v:shape>
                <o:OLEObject Type="Embed" ProgID="Equation.DSMT4" ShapeID="_x0000_i3549" DrawAspect="Content" ObjectID="_1690486485" r:id="rId3925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song song hoặc trùng nhau.</w:t>
            </w:r>
            <w:bookmarkEnd w:id="192"/>
          </w:p>
          <w:p w14:paraId="5A81ADD4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>A.</w:t>
            </w:r>
            <w:r w:rsidRPr="006D4E4E">
              <w:rPr>
                <w:rFonts w:ascii="Chu Van An" w:hAnsi="Chu Van An" w:cs="Chu Van An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975" w:dyaOrig="675" w14:anchorId="64C6055F">
                <v:shape id="_x0000_i3550" type="#_x0000_t75" style="width:48.75pt;height:33.75pt" o:ole="">
                  <v:imagedata r:id="rId3926" o:title=""/>
                </v:shape>
                <o:OLEObject Type="Embed" ProgID="Equation.DSMT4" ShapeID="_x0000_i3550" DrawAspect="Content" ObjectID="_1690486486" r:id="rId3927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1095" w:dyaOrig="675" w14:anchorId="1BC8F3A4">
                <v:shape id="_x0000_i3551" type="#_x0000_t75" style="width:54.75pt;height:33.75pt" o:ole="">
                  <v:imagedata r:id="rId3928" o:title=""/>
                </v:shape>
                <o:OLEObject Type="Embed" ProgID="Equation.DSMT4" ShapeID="_x0000_i3551" DrawAspect="Content" ObjectID="_1690486487" r:id="rId3929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</w:p>
          <w:p w14:paraId="3BF67948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8"/>
              </w:rPr>
              <w:object w:dxaOrig="780" w:dyaOrig="360" w14:anchorId="0737A429">
                <v:shape id="_x0000_i3552" type="#_x0000_t75" style="width:39pt;height:18.75pt" o:ole="">
                  <v:imagedata r:id="rId3930" o:title=""/>
                </v:shape>
                <o:OLEObject Type="Embed" ProgID="Equation.DSMT4" ShapeID="_x0000_i3552" DrawAspect="Content" ObjectID="_1690486488" r:id="rId3931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8"/>
              </w:rPr>
              <w:object w:dxaOrig="1035" w:dyaOrig="360" w14:anchorId="7CA17A9A">
                <v:shape id="_x0000_i3553" type="#_x0000_t75" style="width:51.75pt;height:18.75pt" o:ole="">
                  <v:imagedata r:id="rId3932" o:title=""/>
                </v:shape>
                <o:OLEObject Type="Embed" ProgID="Equation.DSMT4" ShapeID="_x0000_i3553" DrawAspect="Content" ObjectID="_1690486489" r:id="rId3933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</w:p>
          <w:p w14:paraId="799792C6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6E6AB0B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  <w:tr w:rsidR="001656AD" w:rsidRPr="006D4E4E" w14:paraId="64679D9C" w14:textId="77777777" w:rsidTr="002135F8">
        <w:tc>
          <w:tcPr>
            <w:tcW w:w="6200" w:type="dxa"/>
            <w:shd w:val="clear" w:color="auto" w:fill="auto"/>
          </w:tcPr>
          <w:p w14:paraId="221C4FA0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27:</w:t>
            </w:r>
            <w:bookmarkStart w:id="193" w:name="c27"/>
            <w:r w:rsidRPr="006D4E4E">
              <w:rPr>
                <w:rFonts w:ascii="Chu Van An" w:hAnsi="Chu Van An" w:cs="Chu Van An"/>
              </w:rPr>
              <w:t xml:space="preserve">Cho </w:t>
            </w:r>
            <w:r w:rsidRPr="006D4E4E">
              <w:rPr>
                <w:rFonts w:ascii="Chu Van An" w:eastAsiaTheme="minorHAnsi" w:hAnsi="Chu Van An" w:cs="Chu Van An"/>
                <w:position w:val="-24"/>
              </w:rPr>
              <w:object w:dxaOrig="2700" w:dyaOrig="615" w14:anchorId="59E9719C">
                <v:shape id="_x0000_i3554" type="#_x0000_t75" style="width:135pt;height:30.75pt" o:ole="">
                  <v:imagedata r:id="rId3934" o:title=""/>
                </v:shape>
                <o:OLEObject Type="Embed" ProgID="Equation.DSMT4" ShapeID="_x0000_i3554" DrawAspect="Content" ObjectID="_1690486490" r:id="rId3935"/>
              </w:object>
            </w:r>
            <w:r w:rsidRPr="006D4E4E">
              <w:rPr>
                <w:rFonts w:ascii="Chu Van An" w:hAnsi="Chu Van An" w:cs="Chu Van An"/>
              </w:rPr>
              <w:t xml:space="preserve">. Tổng các nghiệm trên đoạn </w:t>
            </w:r>
            <w:r w:rsidRPr="006D4E4E">
              <w:rPr>
                <w:rFonts w:ascii="Chu Van An" w:eastAsiaTheme="minorHAnsi" w:hAnsi="Chu Van An" w:cs="Chu Van An"/>
                <w:position w:val="-14"/>
              </w:rPr>
              <w:object w:dxaOrig="915" w:dyaOrig="405" w14:anchorId="6BB85DB0">
                <v:shape id="_x0000_i3555" type="#_x0000_t75" style="width:45.75pt;height:20.25pt" o:ole="">
                  <v:imagedata r:id="rId3936" o:title=""/>
                </v:shape>
                <o:OLEObject Type="Embed" ProgID="Equation.DSMT4" ShapeID="_x0000_i3555" DrawAspect="Content" ObjectID="_1690486491" r:id="rId3937"/>
              </w:object>
            </w:r>
            <w:r w:rsidRPr="006D4E4E">
              <w:rPr>
                <w:rFonts w:ascii="Chu Van An" w:hAnsi="Chu Van An" w:cs="Chu Van An"/>
              </w:rPr>
              <w:t xml:space="preserve"> của phương trình </w:t>
            </w:r>
            <w:r w:rsidRPr="006D4E4E">
              <w:rPr>
                <w:rFonts w:ascii="Chu Van An" w:eastAsiaTheme="minorHAnsi" w:hAnsi="Chu Van An" w:cs="Chu Van An"/>
                <w:position w:val="-10"/>
              </w:rPr>
              <w:object w:dxaOrig="615" w:dyaOrig="315" w14:anchorId="1AEF17FC">
                <v:shape id="_x0000_i3556" type="#_x0000_t75" style="width:30.75pt;height:15.75pt" o:ole="">
                  <v:imagedata r:id="rId3938" o:title=""/>
                </v:shape>
                <o:OLEObject Type="Embed" ProgID="Equation.DSMT4" ShapeID="_x0000_i3556" DrawAspect="Content" ObjectID="_1690486492" r:id="rId3939"/>
              </w:object>
            </w:r>
            <w:r w:rsidRPr="006D4E4E">
              <w:rPr>
                <w:rFonts w:ascii="Chu Van An" w:hAnsi="Chu Van An" w:cs="Chu Van An"/>
              </w:rPr>
              <w:t xml:space="preserve"> bằng</w:t>
            </w:r>
            <w:bookmarkEnd w:id="193"/>
          </w:p>
          <w:p w14:paraId="33276626" w14:textId="77777777" w:rsidR="001656AD" w:rsidRPr="006D4E4E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720" w:dyaOrig="285" w14:anchorId="6177D984">
                <v:shape id="_x0000_i3557" type="#_x0000_t75" style="width:36pt;height:14.25pt" o:ole="">
                  <v:imagedata r:id="rId3940" o:title=""/>
                </v:shape>
                <o:OLEObject Type="Embed" ProgID="Equation.DSMT4" ShapeID="_x0000_i3557" DrawAspect="Content" ObjectID="_1690486493" r:id="rId3941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705" w:dyaOrig="285" w14:anchorId="4DE074EB">
                <v:shape id="_x0000_i3558" type="#_x0000_t75" style="width:35.25pt;height:14.25pt" o:ole="">
                  <v:imagedata r:id="rId3942" o:title=""/>
                </v:shape>
                <o:OLEObject Type="Embed" ProgID="Equation.DSMT4" ShapeID="_x0000_i3558" DrawAspect="Content" ObjectID="_1690486494" r:id="rId3943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705" w:dyaOrig="285" w14:anchorId="36F23EA7">
                <v:shape id="_x0000_i3559" type="#_x0000_t75" style="width:35.25pt;height:14.25pt" o:ole="">
                  <v:imagedata r:id="rId3944" o:title=""/>
                </v:shape>
                <o:OLEObject Type="Embed" ProgID="Equation.DSMT4" ShapeID="_x0000_i3559" DrawAspect="Content" ObjectID="_1690486495" r:id="rId3945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Theme="minorHAnsi" w:hAnsi="Chu Van An" w:cs="Chu Van An"/>
                <w:position w:val="-6"/>
              </w:rPr>
              <w:object w:dxaOrig="720" w:dyaOrig="285" w14:anchorId="065A59FF">
                <v:shape id="_x0000_i3560" type="#_x0000_t75" style="width:36pt;height:14.25pt" o:ole="">
                  <v:imagedata r:id="rId3946" o:title=""/>
                </v:shape>
                <o:OLEObject Type="Embed" ProgID="Equation.DSMT4" ShapeID="_x0000_i3560" DrawAspect="Content" ObjectID="_1690486496" r:id="rId3947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09867C0D" w14:textId="77777777" w:rsidR="001656AD" w:rsidRPr="006D4E4E" w:rsidRDefault="001656AD" w:rsidP="002135F8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751B3B3" w14:textId="77777777" w:rsidR="001656AD" w:rsidRPr="006D4E4E" w:rsidRDefault="001656AD" w:rsidP="002135F8">
            <w:pPr>
              <w:pStyle w:val="ListParagraph1"/>
              <w:spacing w:before="200" w:line="276" w:lineRule="auto"/>
              <w:ind w:left="0"/>
              <w:mirrorIndents/>
              <w:rPr>
                <w:rFonts w:ascii="Chu Van An" w:hAnsi="Chu Van An" w:cs="Chu Van An"/>
                <w:color w:val="0000FF"/>
                <w:sz w:val="22"/>
              </w:rPr>
            </w:pPr>
            <w:r w:rsidRPr="006D4E4E">
              <w:rPr>
                <w:rFonts w:ascii="Chu Van An" w:hAnsi="Chu Van An" w:cs="Chu Van An"/>
                <w:color w:val="0000FF"/>
                <w:sz w:val="22"/>
              </w:rPr>
              <w:t xml:space="preserve">Lời giải </w:t>
            </w:r>
          </w:p>
        </w:tc>
      </w:tr>
    </w:tbl>
    <w:p w14:paraId="761663BA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3FCD2A7" w14:textId="77777777" w:rsidR="001656AD" w:rsidRPr="008C51C7" w:rsidRDefault="001656AD" w:rsidP="001656AD">
      <w:pPr>
        <w:tabs>
          <w:tab w:val="left" w:pos="992"/>
        </w:tabs>
        <w:spacing w:before="120" w:after="0" w:line="240" w:lineRule="auto"/>
        <w:ind w:firstLine="426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8C51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886C55F" wp14:editId="454EBDAE">
                <wp:extent cx="6467475" cy="1971675"/>
                <wp:effectExtent l="0" t="19050" r="28575" b="28575"/>
                <wp:docPr id="212457301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1971675"/>
                          <a:chOff x="-110490" y="-47969"/>
                          <a:chExt cx="6467475" cy="2799796"/>
                        </a:xfrm>
                      </wpg:grpSpPr>
                      <wps:wsp>
                        <wps:cNvPr id="212457301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80"/>
                            <a:ext cx="6467475" cy="249864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79EF7CC" w14:textId="77777777" w:rsidR="001656AD" w:rsidRPr="00294ABA" w:rsidRDefault="001656AD" w:rsidP="001656AD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8950DC5" w14:textId="77777777" w:rsidR="001656AD" w:rsidRPr="003F70EF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3F70E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093E3568" w14:textId="77777777" w:rsidR="001656AD" w:rsidRPr="005437CF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Vận dụng các công thức đạo hàm bốn hàm số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20" w14:anchorId="60E63EE0">
                                  <v:shape id="_x0000_i3767" type="#_x0000_t75" style="width:45pt;height:16.5pt" o:ole="">
                                    <v:imagedata r:id="rId3229" o:title=""/>
                                  </v:shape>
                                  <o:OLEObject Type="Embed" ProgID="Equation.DSMT4" ShapeID="_x0000_i3767" DrawAspect="Content" ObjectID="_1690487122" r:id="rId3948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260" w14:anchorId="7C070837">
                                  <v:shape id="_x0000_i3768" type="#_x0000_t75" style="width:47.25pt;height:12.75pt" o:ole="">
                                    <v:imagedata r:id="rId3231" o:title=""/>
                                  </v:shape>
                                  <o:OLEObject Type="Embed" ProgID="Equation.DSMT4" ShapeID="_x0000_i3768" DrawAspect="Content" ObjectID="_1690487123" r:id="rId3949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20" w:dyaOrig="300" w14:anchorId="34D314F3">
                                  <v:shape id="_x0000_i3769" type="#_x0000_t75" style="width:47.25pt;height:15pt" o:ole="">
                                    <v:imagedata r:id="rId3233" o:title=""/>
                                  </v:shape>
                                  <o:OLEObject Type="Embed" ProgID="Equation.DSMT4" ShapeID="_x0000_i3769" DrawAspect="Content" ObjectID="_1690487124" r:id="rId3950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, </w:t>
                              </w:r>
                              <w:r w:rsidRPr="005437C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  <w:lang w:val="vi-VN"/>
                                </w:rPr>
                                <w:object w:dxaOrig="900" w:dyaOrig="300" w14:anchorId="20D78891">
                                  <v:shape id="_x0000_i3770" type="#_x0000_t75" style="width:45pt;height:15pt" o:ole="">
                                    <v:imagedata r:id="rId3235" o:title=""/>
                                  </v:shape>
                                  <o:OLEObject Type="Embed" ProgID="Equation.DSMT4" ShapeID="_x0000_i3770" DrawAspect="Content" ObjectID="_1690487125" r:id="rId3951"/>
                                </w:object>
                              </w: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 xml:space="preserve"> và hàm hợp của nó.</w:t>
                              </w:r>
                            </w:p>
                            <w:p w14:paraId="32938D8E" w14:textId="77777777" w:rsidR="001656AD" w:rsidRPr="005437CF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5437C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>Giải phương trình lượng giác.</w:t>
                              </w:r>
                            </w:p>
                            <w:p w14:paraId="61AA51F5" w14:textId="77777777" w:rsidR="001656AD" w:rsidRPr="00294ABA" w:rsidRDefault="001656AD" w:rsidP="001656A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94AB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sym w:font="Wingdings" w:char="F0AA"/>
                              </w:r>
                              <w:r w:rsidRPr="00294AB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 Chú ý: Cách giải phương trình lượng giác thường gặp.</w:t>
                              </w:r>
                            </w:p>
                            <w:p w14:paraId="5E1707E2" w14:textId="77777777" w:rsidR="001656AD" w:rsidRPr="00294ABA" w:rsidRDefault="001656AD" w:rsidP="001656AD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49647D0" w14:textId="77777777" w:rsidR="001656AD" w:rsidRPr="00294ABA" w:rsidRDefault="001656AD" w:rsidP="001656AD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044DC0D2" w14:textId="77777777" w:rsidR="001656AD" w:rsidRPr="00294ABA" w:rsidRDefault="001656AD" w:rsidP="001656A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17" name="Group 2124573017"/>
                        <wpg:cNvGrpSpPr/>
                        <wpg:grpSpPr>
                          <a:xfrm>
                            <a:off x="150812" y="-47969"/>
                            <a:ext cx="5929948" cy="533744"/>
                            <a:chOff x="150812" y="-47969"/>
                            <a:chExt cx="5930302" cy="533744"/>
                          </a:xfrm>
                        </wpg:grpSpPr>
                        <wpg:grpSp>
                          <wpg:cNvPr id="2124573018" name="Group 2124573018"/>
                          <wpg:cNvGrpSpPr/>
                          <wpg:grpSpPr>
                            <a:xfrm>
                              <a:off x="150812" y="0"/>
                              <a:ext cx="5930302" cy="485775"/>
                              <a:chOff x="150812" y="0"/>
                              <a:chExt cx="5930302" cy="485775"/>
                            </a:xfrm>
                          </wpg:grpSpPr>
                          <wpg:grpSp>
                            <wpg:cNvPr id="2124573019" name="Group 2124573019"/>
                            <wpg:cNvGrpSpPr/>
                            <wpg:grpSpPr>
                              <a:xfrm>
                                <a:off x="184141" y="0"/>
                                <a:ext cx="5896973" cy="485775"/>
                                <a:chOff x="184141" y="0"/>
                                <a:chExt cx="5896973" cy="485775"/>
                              </a:xfrm>
                            </wpg:grpSpPr>
                            <wps:wsp>
                              <wps:cNvPr id="2124573020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021" name="Group 2124573021"/>
                              <wpg:cNvGrpSpPr/>
                              <wpg:grpSpPr>
                                <a:xfrm>
                                  <a:off x="1502180" y="0"/>
                                  <a:ext cx="4578934" cy="485775"/>
                                  <a:chOff x="1502180" y="0"/>
                                  <a:chExt cx="4578934" cy="485775"/>
                                </a:xfrm>
                              </wpg:grpSpPr>
                              <wpg:grpSp>
                                <wpg:cNvPr id="2124573022" name="Group 2124573022"/>
                                <wpg:cNvGrpSpPr/>
                                <wpg:grpSpPr>
                                  <a:xfrm>
                                    <a:off x="1611714" y="19358"/>
                                    <a:ext cx="4469400" cy="466258"/>
                                    <a:chOff x="1611714" y="19358"/>
                                    <a:chExt cx="4469400" cy="466258"/>
                                  </a:xfrm>
                                </wpg:grpSpPr>
                                <wps:wsp>
                                  <wps:cNvPr id="2124573023" name="Arrow: Chevron 64"/>
                                  <wps:cNvSpPr/>
                                  <wps:spPr>
                                    <a:xfrm>
                                      <a:off x="1790309" y="19358"/>
                                      <a:ext cx="4290805" cy="466258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06C2F7D" w14:textId="77777777" w:rsidR="001656AD" w:rsidRPr="003F70EF" w:rsidRDefault="001656AD" w:rsidP="001656A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Cs/>
                                            <w:color w:val="0033CC"/>
                                            <w:kern w:val="24"/>
                                          </w:rPr>
                                        </w:pPr>
                                        <w:r w:rsidRPr="003F70EF">
                                          <w:rPr>
                                            <w:rFonts w:ascii="Chu Van An" w:hAnsi="Chu Van An" w:cs="Chu Van An"/>
                                            <w:bCs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Giải phương trình lượng giác liên quan đến đạo hàm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24" name="Group 212457302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25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2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865E709" w14:textId="77777777" w:rsidR="001656AD" w:rsidRDefault="001656AD" w:rsidP="001656A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27" name="Group 212457302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028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29" name="Flowchart: Terminator 212457302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30" name="Flowchart: Direct Access Storage 2124573030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031" name="Group 2124573031"/>
                          <wpg:cNvGrpSpPr/>
                          <wpg:grpSpPr>
                            <a:xfrm>
                              <a:off x="327030" y="-47969"/>
                              <a:ext cx="1340247" cy="528319"/>
                              <a:chOff x="327030" y="-47969"/>
                              <a:chExt cx="1340247" cy="528319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032" name="Flowchart: Preparation 2124573032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033" name="TextBox 42"/>
                            <wps:cNvSpPr txBox="1"/>
                            <wps:spPr>
                              <a:xfrm>
                                <a:off x="383231" y="-47969"/>
                                <a:ext cx="1284046" cy="5283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966F254" w14:textId="77777777" w:rsidR="001656AD" w:rsidRDefault="001656AD" w:rsidP="001656A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886C55F" id="_x0000_s1431" style="width:509.25pt;height:155.25pt;mso-position-horizontal-relative:char;mso-position-vertical-relative:line" coordorigin="-1104,-479" coordsize="64674,27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">
                <v:shape id="Rectangle: Diagonal Corners Rounded 1" o:spid="_x0000_s1432" style="position:absolute;left:-1104;top:2531;width:64673;height:2498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79652;6467475,2474986;6452880,2498647;110815,2498647;0,2318995;0,23661;14595,0" o:connectangles="0,0,0,0,0,0,0,0,0" textboxrect="0,0,6435090,1533525"/>
                  <v:textbox>
                    <w:txbxContent>
                      <w:p w14:paraId="079EF7CC" w14:textId="77777777" w:rsidR="001656AD" w:rsidRPr="00294ABA" w:rsidRDefault="001656AD" w:rsidP="001656AD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8950DC5" w14:textId="77777777" w:rsidR="001656AD" w:rsidRPr="003F70EF" w:rsidRDefault="001656AD" w:rsidP="00355346">
                        <w:pPr>
                          <w:pStyle w:val="ListParagraph"/>
                          <w:numPr>
                            <w:ilvl w:val="0"/>
                            <w:numId w:val="36"/>
                          </w:numPr>
                          <w:ind w:left="284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3F70EF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093E3568" w14:textId="77777777" w:rsidR="001656AD" w:rsidRPr="005437CF" w:rsidRDefault="001656AD" w:rsidP="00355346">
                        <w:pPr>
                          <w:pStyle w:val="ListParagraph"/>
                          <w:numPr>
                            <w:ilvl w:val="0"/>
                            <w:numId w:val="33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Vận dụng các công thức đạo hàm bốn hàm số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20" w14:anchorId="60E63EE0">
                            <v:shape id="_x0000_i3767" type="#_x0000_t75" style="width:45pt;height:16.5pt" o:ole="">
                              <v:imagedata r:id="rId3229" o:title=""/>
                            </v:shape>
                            <o:OLEObject Type="Embed" ProgID="Equation.DSMT4" ShapeID="_x0000_i3767" DrawAspect="Content" ObjectID="_1690487122" r:id="rId3952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260" w14:anchorId="7C070837">
                            <v:shape id="_x0000_i3768" type="#_x0000_t75" style="width:47.25pt;height:12.75pt" o:ole="">
                              <v:imagedata r:id="rId3231" o:title=""/>
                            </v:shape>
                            <o:OLEObject Type="Embed" ProgID="Equation.DSMT4" ShapeID="_x0000_i3768" DrawAspect="Content" ObjectID="_1690487123" r:id="rId3953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20" w:dyaOrig="300" w14:anchorId="34D314F3">
                            <v:shape id="_x0000_i3769" type="#_x0000_t75" style="width:47.25pt;height:15pt" o:ole="">
                              <v:imagedata r:id="rId3233" o:title=""/>
                            </v:shape>
                            <o:OLEObject Type="Embed" ProgID="Equation.DSMT4" ShapeID="_x0000_i3769" DrawAspect="Content" ObjectID="_1690487124" r:id="rId3954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, </w:t>
                        </w:r>
                        <w:r w:rsidRPr="005437CF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  <w:lang w:val="vi-VN"/>
                          </w:rPr>
                          <w:object w:dxaOrig="900" w:dyaOrig="300" w14:anchorId="20D78891">
                            <v:shape id="_x0000_i3770" type="#_x0000_t75" style="width:45pt;height:15pt" o:ole="">
                              <v:imagedata r:id="rId3235" o:title=""/>
                            </v:shape>
                            <o:OLEObject Type="Embed" ProgID="Equation.DSMT4" ShapeID="_x0000_i3770" DrawAspect="Content" ObjectID="_1690487125" r:id="rId3955"/>
                          </w:object>
                        </w: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vi-VN"/>
                          </w:rPr>
                          <w:t xml:space="preserve"> và hàm hợp của nó.</w:t>
                        </w:r>
                      </w:p>
                      <w:p w14:paraId="32938D8E" w14:textId="77777777" w:rsidR="001656AD" w:rsidRPr="005437CF" w:rsidRDefault="001656AD" w:rsidP="00355346">
                        <w:pPr>
                          <w:pStyle w:val="ListParagraph"/>
                          <w:numPr>
                            <w:ilvl w:val="0"/>
                            <w:numId w:val="33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</w:pPr>
                        <w:r w:rsidRPr="005437CF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>Giải phương trình lượng giác.</w:t>
                        </w:r>
                      </w:p>
                      <w:p w14:paraId="61AA51F5" w14:textId="77777777" w:rsidR="001656AD" w:rsidRPr="00294ABA" w:rsidRDefault="001656AD" w:rsidP="001656A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294ABA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sym w:font="Wingdings" w:char="F0AA"/>
                        </w:r>
                        <w:r w:rsidRPr="00294ABA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 Chú ý: Cách giải phương trình lượng giác thường gặp.</w:t>
                        </w:r>
                      </w:p>
                      <w:p w14:paraId="5E1707E2" w14:textId="77777777" w:rsidR="001656AD" w:rsidRPr="00294ABA" w:rsidRDefault="001656AD" w:rsidP="001656AD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49647D0" w14:textId="77777777" w:rsidR="001656AD" w:rsidRPr="00294ABA" w:rsidRDefault="001656AD" w:rsidP="001656AD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044DC0D2" w14:textId="77777777" w:rsidR="001656AD" w:rsidRPr="00294ABA" w:rsidRDefault="001656AD" w:rsidP="001656A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017" o:spid="_x0000_s1433" style="position:absolute;left:1508;top:-479;width:59299;height:5336" coordorigin="1508,-479" coordsize="59303,53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1dd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">
                  <v:group id="Group 2124573018" o:spid="_x0000_s1434" style="position:absolute;left:1508;width:59303;height:4857" coordorigin="1508" coordsize="5930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">
                    <v:group id="Group 2124573019" o:spid="_x0000_s1435" style="position:absolute;left:1841;width:58970;height:4857" coordorigin="1841" coordsize="5896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Ga0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">
                      <v:shape id="Rectangle: Single Corner Snipped 61" o:spid="_x0000_s1436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" path="m,l5384561,r223777,223777l5608338,447554,,447554,,xe" fillcolor="#efddf6 [663]" stroked="f" strokeweight="1.25pt">
                        <v:fill r:id="rId8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2124573021" o:spid="_x0000_s1437" style="position:absolute;left:15021;width:45790;height:4857" coordorigin="15021" coordsize="4578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">
                        <v:group id="Group 2124573022" o:spid="_x0000_s1438" style="position:absolute;left:16117;top:193;width:44694;height:4663" coordorigin="16117,193" coordsize="44694,46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">
                          <v:shape id="Arrow: Chevron 64" o:spid="_x0000_s1439" type="#_x0000_t55" style="position:absolute;left:17903;top:193;width:42908;height:46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" adj="2109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06C2F7D" w14:textId="77777777" w:rsidR="001656AD" w:rsidRPr="003F70EF" w:rsidRDefault="001656AD" w:rsidP="001656A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Cs/>
                                      <w:color w:val="0033CC"/>
                                      <w:kern w:val="24"/>
                                    </w:rPr>
                                  </w:pPr>
                                  <w:r w:rsidRPr="003F70EF">
                                    <w:rPr>
                                      <w:rFonts w:ascii="Chu Van An" w:hAnsi="Chu Van An" w:cs="Chu Van An"/>
                                      <w:bCs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Giải phương trình lượng giác liên quan đến đạo hàm</w:t>
                                  </w:r>
                                </w:p>
                              </w:txbxContent>
                            </v:textbox>
                          </v:shape>
                          <v:group id="Group 2124573024" o:spid="_x0000_s144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">
                            <v:shape id="Freeform: Shape 66" o:spid="_x0000_s144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4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" filled="f" stroked="f">
                              <v:textbox>
                                <w:txbxContent>
                                  <w:p w14:paraId="7865E709" w14:textId="77777777" w:rsidR="001656AD" w:rsidRDefault="001656AD" w:rsidP="001656A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27" o:spid="_x0000_s144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">
                          <v:shape id="Freeform: Shape 69" o:spid="_x0000_s144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29" o:spid="_x0000_s144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030" o:spid="_x0000_s144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031" o:spid="_x0000_s1447" style="position:absolute;left:3270;top:-479;width:13402;height:5282" coordorigin="3270,-479" coordsize="13402,5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zbS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">
                    <v:shape id="Flowchart: Preparation 2124573032" o:spid="_x0000_s144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49" type="#_x0000_t202" style="position:absolute;left:3832;top:-479;width:12840;height:5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2966F254" w14:textId="77777777" w:rsidR="001656AD" w:rsidRDefault="001656AD" w:rsidP="001656A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ab/>
      </w:r>
    </w:p>
    <w:p w14:paraId="252A22B7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C829C59" w14:textId="77777777" w:rsidR="001656AD" w:rsidRPr="008C51C7" w:rsidRDefault="001656AD" w:rsidP="001656AD">
      <w:pPr>
        <w:rPr>
          <w:rFonts w:ascii="Chu Van An" w:hAnsi="Chu Van An" w:cs="Chu Van An"/>
          <w:b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Pr="008C51C7">
        <w:rPr>
          <w:rFonts w:ascii="Chu Van An" w:hAnsi="Chu Van An" w:cs="Chu Van An"/>
          <w:b/>
          <w:color w:val="0000CC"/>
          <w:sz w:val="24"/>
          <w:szCs w:val="24"/>
        </w:rPr>
        <w:t xml:space="preserve">  </w:t>
      </w:r>
      <w:r w:rsidRPr="008C51C7">
        <w:rPr>
          <w:rFonts w:ascii="Chu Van An" w:hAnsi="Chu Van An" w:cs="Chu Van An"/>
          <w:bCs/>
          <w:sz w:val="24"/>
          <w:szCs w:val="24"/>
        </w:rPr>
        <w:t>Cho hàm số</w:t>
      </w:r>
      <w:r w:rsidRPr="008C51C7">
        <w:rPr>
          <w:rFonts w:ascii="Chu Van An" w:hAnsi="Chu Van An" w:cs="Chu Van An"/>
          <w:b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1845" w:dyaOrig="315" w14:anchorId="533B507F">
          <v:shape id="_x0000_i3561" type="#_x0000_t75" style="width:92.25pt;height:15.75pt" o:ole="">
            <v:imagedata r:id="rId3956" o:title=""/>
          </v:shape>
          <o:OLEObject Type="Embed" ProgID="Equation.DSMT4" ShapeID="_x0000_i3561" DrawAspect="Content" ObjectID="_1690486497" r:id="rId3957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. Giải phương trình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620" w:dyaOrig="320" w14:anchorId="258BEF35">
          <v:shape id="_x0000_i3562" type="#_x0000_t75" style="width:31.5pt;height:16.5pt" o:ole="">
            <v:imagedata r:id="rId3958" o:title=""/>
          </v:shape>
          <o:OLEObject Type="Embed" ProgID="Equation.DSMT4" ShapeID="_x0000_i3562" DrawAspect="Content" ObjectID="_1690486498" r:id="rId3959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>.</w:t>
      </w:r>
    </w:p>
    <w:p w14:paraId="19B4E251" w14:textId="77777777" w:rsidR="001656AD" w:rsidRPr="008C51C7" w:rsidRDefault="001656AD" w:rsidP="001656AD">
      <w:pPr>
        <w:ind w:left="992" w:hanging="99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4B5B0B0D" w14:textId="77777777" w:rsidR="001656AD" w:rsidRPr="008C51C7" w:rsidRDefault="001656AD" w:rsidP="001656AD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lastRenderedPageBreak/>
        <w:t>Ta có:</w:t>
      </w:r>
      <w:r w:rsidRPr="008C51C7">
        <w:rPr>
          <w:rFonts w:ascii="Chu Van An" w:hAnsi="Chu Van An" w:cs="Chu Van An"/>
          <w:b/>
          <w:bCs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055" w:dyaOrig="315" w14:anchorId="04647A48">
          <v:shape id="_x0000_i3563" type="#_x0000_t75" style="width:102.75pt;height:15.75pt" o:ole="">
            <v:imagedata r:id="rId3960" o:title=""/>
          </v:shape>
          <o:OLEObject Type="Embed" ProgID="Equation.DSMT4" ShapeID="_x0000_i3563" DrawAspect="Content" ObjectID="_1690486499" r:id="rId3961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7EC3D274" w14:textId="77777777" w:rsidR="001656AD" w:rsidRPr="008C51C7" w:rsidRDefault="001656AD" w:rsidP="001656AD">
      <w:pPr>
        <w:spacing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>Khi đó, phương trình có dạng:</w:t>
      </w:r>
    </w:p>
    <w:p w14:paraId="396D9916" w14:textId="77777777" w:rsidR="001656AD" w:rsidRPr="008C51C7" w:rsidRDefault="001656AD" w:rsidP="001656AD">
      <w:pPr>
        <w:spacing w:after="0" w:line="240" w:lineRule="auto"/>
        <w:ind w:left="99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1980" w:dyaOrig="285" w14:anchorId="1DB3CE36">
          <v:shape id="_x0000_i3564" type="#_x0000_t75" style="width:99pt;height:14.25pt" o:ole="">
            <v:imagedata r:id="rId3962" o:title=""/>
          </v:shape>
          <o:OLEObject Type="Embed" ProgID="Equation.DSMT4" ShapeID="_x0000_i3564" DrawAspect="Content" ObjectID="_1690486500" r:id="rId3963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position w:val="-28"/>
          <w:sz w:val="24"/>
          <w:szCs w:val="24"/>
        </w:rPr>
        <w:object w:dxaOrig="3180" w:dyaOrig="675" w14:anchorId="15FAADFC">
          <v:shape id="_x0000_i3565" type="#_x0000_t75" style="width:159pt;height:33.75pt" o:ole="">
            <v:imagedata r:id="rId3964" o:title=""/>
          </v:shape>
          <o:OLEObject Type="Embed" ProgID="Equation.DSMT4" ShapeID="_x0000_i3565" DrawAspect="Content" ObjectID="_1690486501" r:id="rId3965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</w:p>
    <w:p w14:paraId="3C96BF07" w14:textId="77777777" w:rsidR="001656AD" w:rsidRPr="008C51C7" w:rsidRDefault="001656AD" w:rsidP="001656AD">
      <w:pPr>
        <w:spacing w:after="0" w:line="240" w:lineRule="auto"/>
        <w:ind w:left="99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sym w:font="Symbol" w:char="F0DB"/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position w:val="-60"/>
          <w:sz w:val="24"/>
          <w:szCs w:val="24"/>
        </w:rPr>
        <w:object w:dxaOrig="1935" w:dyaOrig="1305" w14:anchorId="4CF15125">
          <v:shape id="_x0000_i3566" type="#_x0000_t75" style="width:97.5pt;height:65.25pt" o:ole="">
            <v:imagedata r:id="rId3966" o:title=""/>
          </v:shape>
          <o:OLEObject Type="Embed" ProgID="Equation.DSMT4" ShapeID="_x0000_i3566" DrawAspect="Content" ObjectID="_1690486502" r:id="rId3967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  </w:t>
      </w:r>
      <w:r w:rsidRPr="008C51C7">
        <w:rPr>
          <w:rFonts w:ascii="Chu Van An" w:eastAsia="Times New Roman" w:hAnsi="Chu Van An" w:cs="Chu Van An"/>
          <w:position w:val="-60"/>
          <w:sz w:val="24"/>
          <w:szCs w:val="24"/>
        </w:rPr>
        <w:object w:dxaOrig="1860" w:dyaOrig="1305" w14:anchorId="60C2E5E9">
          <v:shape id="_x0000_i3567" type="#_x0000_t75" style="width:93pt;height:65.25pt" o:ole="">
            <v:imagedata r:id="rId3968" o:title=""/>
          </v:shape>
          <o:OLEObject Type="Embed" ProgID="Equation.DSMT4" ShapeID="_x0000_i3567" DrawAspect="Content" ObjectID="_1690486503" r:id="rId3969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,</w:t>
      </w:r>
      <w:r w:rsidRPr="008C51C7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600" w:dyaOrig="285" w14:anchorId="2FFB03F2">
          <v:shape id="_x0000_i3568" type="#_x0000_t75" style="width:30pt;height:14.25pt" o:ole="">
            <v:imagedata r:id="rId3970" o:title=""/>
          </v:shape>
          <o:OLEObject Type="Embed" ProgID="Equation.DSMT4" ShapeID="_x0000_i3568" DrawAspect="Content" ObjectID="_1690486504" r:id="rId3971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7E2B47CE" w14:textId="77777777" w:rsidR="001656AD" w:rsidRPr="008C51C7" w:rsidRDefault="001656AD" w:rsidP="001656AD">
      <w:pPr>
        <w:rPr>
          <w:rFonts w:ascii="Chu Van An" w:eastAsia="Times New Roman" w:hAnsi="Chu Van An" w:cs="Chu Van An"/>
          <w:iCs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Câu 2:</w:t>
      </w:r>
      <w:r w:rsidRPr="008C51C7">
        <w:rPr>
          <w:rFonts w:ascii="Chu Van An" w:hAnsi="Chu Van An" w:cs="Chu Van An"/>
          <w:b/>
          <w:color w:val="0000CC"/>
          <w:sz w:val="24"/>
          <w:szCs w:val="24"/>
        </w:rPr>
        <w:t xml:space="preserve">  </w:t>
      </w:r>
      <w:r w:rsidRPr="008C51C7">
        <w:rPr>
          <w:rFonts w:ascii="Chu Van An" w:hAnsi="Chu Van An" w:cs="Chu Van An"/>
          <w:bCs/>
          <w:sz w:val="24"/>
          <w:szCs w:val="24"/>
        </w:rPr>
        <w:t>Cho hàm số</w:t>
      </w:r>
      <w:r w:rsidRPr="008C51C7">
        <w:rPr>
          <w:rFonts w:ascii="Chu Van An" w:hAnsi="Chu Van An" w:cs="Chu Van An"/>
          <w:b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655" w:dyaOrig="315" w14:anchorId="4BD32EC2">
          <v:shape id="_x0000_i3569" type="#_x0000_t75" style="width:133.5pt;height:15.75pt" o:ole="">
            <v:imagedata r:id="rId3972" o:title=""/>
          </v:shape>
          <o:OLEObject Type="Embed" ProgID="Equation.DSMT4" ShapeID="_x0000_i3569" DrawAspect="Content" ObjectID="_1690486505" r:id="rId3973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. Giải phương trình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620" w:dyaOrig="320" w14:anchorId="7FB5AC21">
          <v:shape id="_x0000_i3570" type="#_x0000_t75" style="width:31.5pt;height:16.5pt" o:ole="">
            <v:imagedata r:id="rId3958" o:title=""/>
          </v:shape>
          <o:OLEObject Type="Embed" ProgID="Equation.DSMT4" ShapeID="_x0000_i3570" DrawAspect="Content" ObjectID="_1690486506" r:id="rId3974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>.</w:t>
      </w:r>
    </w:p>
    <w:p w14:paraId="5D6EA8FD" w14:textId="77777777" w:rsidR="001656AD" w:rsidRPr="008C51C7" w:rsidRDefault="001656AD" w:rsidP="001656AD">
      <w:pPr>
        <w:spacing w:after="0"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955D530" w14:textId="77777777" w:rsidR="001656AD" w:rsidRPr="008C51C7" w:rsidRDefault="001656AD" w:rsidP="001656AD">
      <w:pPr>
        <w:spacing w:before="20"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Ta có: </w:t>
      </w:r>
      <w:r w:rsidRPr="008C51C7">
        <w:rPr>
          <w:rFonts w:ascii="Chu Van An" w:eastAsia="Times New Roman" w:hAnsi="Chu Van An" w:cs="Chu Van An"/>
          <w:iCs/>
          <w:position w:val="-10"/>
          <w:sz w:val="24"/>
          <w:szCs w:val="24"/>
        </w:rPr>
        <w:object w:dxaOrig="2580" w:dyaOrig="315" w14:anchorId="77995E27">
          <v:shape id="_x0000_i3571" type="#_x0000_t75" style="width:129pt;height:15.75pt" o:ole="">
            <v:imagedata r:id="rId3975" o:title=""/>
          </v:shape>
          <o:OLEObject Type="Embed" ProgID="Equation.DSMT4" ShapeID="_x0000_i3571" DrawAspect="Content" ObjectID="_1690486507" r:id="rId3976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6CE08620" w14:textId="77777777" w:rsidR="001656AD" w:rsidRPr="008C51C7" w:rsidRDefault="001656AD" w:rsidP="001656AD">
      <w:pPr>
        <w:spacing w:before="20"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>Khi đó, phương trình có dạng:</w:t>
      </w:r>
    </w:p>
    <w:p w14:paraId="7C8664D8" w14:textId="77777777" w:rsidR="001656AD" w:rsidRPr="008C51C7" w:rsidRDefault="001656AD" w:rsidP="001656AD">
      <w:pPr>
        <w:spacing w:before="20" w:after="0" w:line="240" w:lineRule="auto"/>
        <w:ind w:left="27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505" w:dyaOrig="285" w14:anchorId="51BDFB39">
          <v:shape id="_x0000_i3572" type="#_x0000_t75" style="width:126pt;height:14.25pt" o:ole="">
            <v:imagedata r:id="rId3977" o:title=""/>
          </v:shape>
          <o:OLEObject Type="Embed" ProgID="Equation.DSMT4" ShapeID="_x0000_i3572" DrawAspect="Content" ObjectID="_1690486508" r:id="rId3978"/>
        </w:object>
      </w:r>
      <w:r w:rsidRPr="008C51C7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385" w:dyaOrig="285" w14:anchorId="005B99B2">
          <v:shape id="_x0000_i3573" type="#_x0000_t75" style="width:119.25pt;height:14.25pt" o:ole="">
            <v:imagedata r:id="rId3979" o:title=""/>
          </v:shape>
          <o:OLEObject Type="Embed" ProgID="Equation.DSMT4" ShapeID="_x0000_i3573" DrawAspect="Content" ObjectID="_1690486509" r:id="rId3980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8C51C7">
        <w:rPr>
          <w:rFonts w:ascii="Chu Van An" w:eastAsia="Times New Roman" w:hAnsi="Chu Van An" w:cs="Chu Van An"/>
          <w:iCs/>
          <w:position w:val="-24"/>
          <w:sz w:val="24"/>
          <w:szCs w:val="24"/>
        </w:rPr>
        <w:object w:dxaOrig="2430" w:dyaOrig="615" w14:anchorId="5523E8ED">
          <v:shape id="_x0000_i3574" type="#_x0000_t75" style="width:122.25pt;height:30.75pt" o:ole="">
            <v:imagedata r:id="rId3981" o:title=""/>
          </v:shape>
          <o:OLEObject Type="Embed" ProgID="Equation.DSMT4" ShapeID="_x0000_i3574" DrawAspect="Content" ObjectID="_1690486510" r:id="rId3982"/>
        </w:object>
      </w:r>
    </w:p>
    <w:p w14:paraId="4AD7AFF9" w14:textId="77777777" w:rsidR="001656AD" w:rsidRPr="008C51C7" w:rsidRDefault="001656AD" w:rsidP="001656AD">
      <w:pPr>
        <w:spacing w:before="20" w:after="0" w:line="240" w:lineRule="auto"/>
        <w:ind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sz w:val="24"/>
          <w:szCs w:val="24"/>
        </w:rPr>
        <w:t xml:space="preserve">Đặt  </w:t>
      </w:r>
      <w:r w:rsidRPr="008C51C7">
        <w:rPr>
          <w:rFonts w:ascii="Chu Van An" w:eastAsia="Times New Roman" w:hAnsi="Chu Van An" w:cs="Chu Van An"/>
          <w:iCs/>
          <w:position w:val="-24"/>
          <w:sz w:val="24"/>
          <w:szCs w:val="24"/>
        </w:rPr>
        <w:object w:dxaOrig="1140" w:dyaOrig="620" w14:anchorId="5DABACD4">
          <v:shape id="_x0000_i3575" type="#_x0000_t75" style="width:57pt;height:31.5pt" o:ole="">
            <v:imagedata r:id="rId3983" o:title=""/>
          </v:shape>
          <o:OLEObject Type="Embed" ProgID="Equation.DSMT4" ShapeID="_x0000_i3575" DrawAspect="Content" ObjectID="_1690486511" r:id="rId3984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và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20" w14:anchorId="1E123C5A">
          <v:shape id="_x0000_i3576" type="#_x0000_t75" style="width:51pt;height:31.5pt" o:ole="">
            <v:imagedata r:id="rId3985" o:title=""/>
          </v:shape>
          <o:OLEObject Type="Embed" ProgID="Equation.DSMT4" ShapeID="_x0000_i3576" DrawAspect="Content" ObjectID="_1690486512" r:id="rId3986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, do đó ta được:</w:t>
      </w:r>
    </w:p>
    <w:p w14:paraId="4F86C6E3" w14:textId="77777777" w:rsidR="001656AD" w:rsidRPr="008C51C7" w:rsidRDefault="001656AD" w:rsidP="001656AD">
      <w:pPr>
        <w:spacing w:before="20" w:after="0" w:line="240" w:lineRule="auto"/>
        <w:ind w:left="273" w:firstLine="720"/>
        <w:jc w:val="both"/>
        <w:rPr>
          <w:rFonts w:ascii="Chu Van An" w:eastAsia="Times New Roman" w:hAnsi="Chu Van An" w:cs="Chu Van An"/>
          <w:iCs/>
          <w:sz w:val="24"/>
          <w:szCs w:val="24"/>
        </w:rPr>
      </w:pPr>
      <w:r w:rsidRPr="008C51C7">
        <w:rPr>
          <w:rFonts w:ascii="Chu Van An" w:eastAsia="Times New Roman" w:hAnsi="Chu Van An" w:cs="Chu Van An"/>
          <w:position w:val="-6"/>
          <w:sz w:val="24"/>
          <w:szCs w:val="24"/>
        </w:rPr>
        <w:object w:dxaOrig="3075" w:dyaOrig="285" w14:anchorId="3CA1FB6C">
          <v:shape id="_x0000_i3577" type="#_x0000_t75" style="width:153.75pt;height:14.25pt" o:ole="">
            <v:imagedata r:id="rId3987" o:title=""/>
          </v:shape>
          <o:OLEObject Type="Embed" ProgID="Equation.DSMT4" ShapeID="_x0000_i3577" DrawAspect="Content" ObjectID="_1690486513" r:id="rId3988"/>
        </w:object>
      </w:r>
      <w:r w:rsidRPr="008C51C7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2D3736F3">
          <v:shape id="_x0000_i3578" type="#_x0000_t75" style="width:93pt;height:15.75pt" o:ole="">
            <v:imagedata r:id="rId3989" o:title=""/>
          </v:shape>
          <o:OLEObject Type="Embed" ProgID="Equation.DSMT4" ShapeID="_x0000_i3578" DrawAspect="Content" ObjectID="_1690486514" r:id="rId3990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</w:p>
    <w:p w14:paraId="0088CDBB" w14:textId="77777777" w:rsidR="001656AD" w:rsidRPr="008C51C7" w:rsidRDefault="001656AD" w:rsidP="001656AD">
      <w:pPr>
        <w:tabs>
          <w:tab w:val="left" w:pos="7288"/>
        </w:tabs>
        <w:spacing w:before="20" w:after="0" w:line="240" w:lineRule="auto"/>
        <w:ind w:left="273" w:firstLine="720"/>
        <w:jc w:val="both"/>
        <w:rPr>
          <w:rFonts w:ascii="Chu Van An" w:eastAsia="Times New Roman" w:hAnsi="Chu Van An" w:cs="Chu Van An"/>
          <w:sz w:val="24"/>
          <w:szCs w:val="24"/>
        </w:rPr>
      </w:pP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4605" w:dyaOrig="615" w14:anchorId="3A43E484">
          <v:shape id="_x0000_i3579" type="#_x0000_t75" style="width:230.25pt;height:30.75pt" o:ole="">
            <v:imagedata r:id="rId3991" o:title=""/>
          </v:shape>
          <o:OLEObject Type="Embed" ProgID="Equation.DSMT4" ShapeID="_x0000_i3579" DrawAspect="Content" ObjectID="_1690486515" r:id="rId3992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  <w:r w:rsidRPr="008C51C7">
        <w:rPr>
          <w:rFonts w:ascii="Chu Van An" w:eastAsia="Times New Roman" w:hAnsi="Chu Van An" w:cs="Chu Van An"/>
          <w:sz w:val="24"/>
          <w:szCs w:val="24"/>
        </w:rPr>
        <w:tab/>
      </w:r>
    </w:p>
    <w:p w14:paraId="1B493B8E" w14:textId="77777777" w:rsidR="001656AD" w:rsidRPr="008C51C7" w:rsidRDefault="001656AD" w:rsidP="001656AD">
      <w:pPr>
        <w:spacing w:after="0"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Với </w:t>
      </w:r>
      <w:r w:rsidRPr="008C51C7">
        <w:rPr>
          <w:rFonts w:ascii="Chu Van An" w:eastAsia="Times New Roman" w:hAnsi="Chu Van An" w:cs="Chu Van An"/>
          <w:iCs/>
          <w:position w:val="-24"/>
          <w:sz w:val="24"/>
          <w:szCs w:val="24"/>
        </w:rPr>
        <w:object w:dxaOrig="1140" w:dyaOrig="620" w14:anchorId="59A2666E">
          <v:shape id="_x0000_i3580" type="#_x0000_t75" style="width:57pt;height:31.5pt" o:ole="">
            <v:imagedata r:id="rId3983" o:title=""/>
          </v:shape>
          <o:OLEObject Type="Embed" ProgID="Equation.DSMT4" ShapeID="_x0000_i3580" DrawAspect="Content" ObjectID="_1690486516" r:id="rId3993"/>
        </w:object>
      </w:r>
      <w:r w:rsidRPr="008C51C7">
        <w:rPr>
          <w:rFonts w:ascii="Chu Van An" w:eastAsia="Times New Roman" w:hAnsi="Chu Van An" w:cs="Chu Van An"/>
          <w:iCs/>
          <w:sz w:val="24"/>
          <w:szCs w:val="24"/>
        </w:rPr>
        <w:t xml:space="preserve">và </w:t>
      </w:r>
      <w:r w:rsidRPr="008C51C7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20" w14:anchorId="464078EE">
          <v:shape id="_x0000_i3581" type="#_x0000_t75" style="width:51pt;height:31.5pt" o:ole="">
            <v:imagedata r:id="rId3985" o:title=""/>
          </v:shape>
          <o:OLEObject Type="Embed" ProgID="Equation.DSMT4" ShapeID="_x0000_i3581" DrawAspect="Content" ObjectID="_1690486517" r:id="rId3994"/>
        </w:object>
      </w:r>
      <w:r w:rsidRPr="008C51C7">
        <w:rPr>
          <w:rFonts w:ascii="Chu Van An" w:eastAsia="Times New Roman" w:hAnsi="Chu Van An" w:cs="Chu Van An"/>
          <w:sz w:val="24"/>
          <w:szCs w:val="24"/>
        </w:rPr>
        <w:t>.</w:t>
      </w:r>
    </w:p>
    <w:p w14:paraId="637E680A" w14:textId="77777777" w:rsidR="001656AD" w:rsidRPr="008C51C7" w:rsidRDefault="001656AD" w:rsidP="001656AD">
      <w:pPr>
        <w:contextualSpacing/>
        <w:rPr>
          <w:rFonts w:ascii="Chu Van An" w:hAnsi="Chu Van An" w:cs="Chu Van An"/>
          <w:sz w:val="24"/>
          <w:szCs w:val="24"/>
          <w:lang w:val="vi-VN"/>
        </w:rPr>
      </w:pPr>
      <w:r w:rsidRPr="008C51C7">
        <w:rPr>
          <w:rFonts w:ascii="Chu Van An" w:hAnsi="Chu Van An" w:cs="Chu Van An"/>
          <w:b/>
          <w:color w:val="0000CC"/>
          <w:sz w:val="24"/>
          <w:szCs w:val="24"/>
        </w:rPr>
        <w:t xml:space="preserve">Câu 3: </w:t>
      </w:r>
      <w:r w:rsidRPr="008C51C7">
        <w:rPr>
          <w:rFonts w:ascii="Chu Van An" w:hAnsi="Chu Van An" w:cs="Chu Van An"/>
          <w:sz w:val="24"/>
          <w:szCs w:val="24"/>
        </w:rPr>
        <w:t>Cho hàm số</w:t>
      </w:r>
      <w:r w:rsidRPr="008C51C7">
        <w:rPr>
          <w:rFonts w:ascii="Chu Van An" w:eastAsiaTheme="minorHAnsi" w:hAnsi="Chu Van An" w:cs="Chu Van An"/>
          <w:position w:val="-10"/>
          <w:sz w:val="24"/>
          <w:szCs w:val="24"/>
        </w:rPr>
        <w:object w:dxaOrig="3739" w:dyaOrig="320" w14:anchorId="326C1CAD">
          <v:shape id="_x0000_i3582" type="#_x0000_t75" style="width:187.5pt;height:16.5pt" o:ole="">
            <v:imagedata r:id="rId3995" o:title=""/>
          </v:shape>
          <o:OLEObject Type="Embed" ProgID="Equation.DSMT4" ShapeID="_x0000_i3582" DrawAspect="Content" ObjectID="_1690486518" r:id="rId3996"/>
        </w:object>
      </w:r>
      <w:r w:rsidRPr="008C51C7">
        <w:rPr>
          <w:rFonts w:ascii="Chu Van An" w:hAnsi="Chu Van An" w:cs="Chu Van An"/>
          <w:sz w:val="24"/>
          <w:szCs w:val="24"/>
        </w:rPr>
        <w:t xml:space="preserve">. Tìm các giá trị của </w:t>
      </w:r>
      <w:r w:rsidRPr="008C51C7">
        <w:rPr>
          <w:rFonts w:ascii="Chu Van An" w:hAnsi="Chu Van An" w:cs="Chu Van An"/>
          <w:i/>
          <w:sz w:val="24"/>
          <w:szCs w:val="24"/>
        </w:rPr>
        <w:t>m</w:t>
      </w:r>
      <w:r w:rsidRPr="008C51C7">
        <w:rPr>
          <w:rFonts w:ascii="Chu Van An" w:hAnsi="Chu Van An" w:cs="Chu Van An"/>
          <w:sz w:val="24"/>
          <w:szCs w:val="24"/>
        </w:rPr>
        <w:t xml:space="preserve"> để </w:t>
      </w:r>
      <w:r w:rsidRPr="008C51C7">
        <w:rPr>
          <w:rFonts w:ascii="Chu Van An" w:eastAsiaTheme="minorHAnsi" w:hAnsi="Chu Van An" w:cs="Chu Van An"/>
          <w:position w:val="-10"/>
          <w:sz w:val="24"/>
          <w:szCs w:val="24"/>
        </w:rPr>
        <w:object w:dxaOrig="620" w:dyaOrig="320" w14:anchorId="7894E6FF">
          <v:shape id="_x0000_i3583" type="#_x0000_t75" style="width:31.5pt;height:16.5pt" o:ole="">
            <v:imagedata r:id="rId3997" o:title=""/>
          </v:shape>
          <o:OLEObject Type="Embed" ProgID="Equation.DSMT4" ShapeID="_x0000_i3583" DrawAspect="Content" ObjectID="_1690486519" r:id="rId3998"/>
        </w:object>
      </w:r>
      <w:r w:rsidRPr="008C51C7">
        <w:rPr>
          <w:rFonts w:ascii="Chu Van An" w:hAnsi="Chu Van An" w:cs="Chu Van An"/>
          <w:sz w:val="24"/>
          <w:szCs w:val="24"/>
        </w:rPr>
        <w:t>có nghiệm.</w:t>
      </w:r>
    </w:p>
    <w:p w14:paraId="036A287B" w14:textId="77777777" w:rsidR="001656AD" w:rsidRPr="008C51C7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1A9FB494" w14:textId="77777777" w:rsidR="001656AD" w:rsidRPr="008C51C7" w:rsidRDefault="001656AD" w:rsidP="001656A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Ta có: </w:t>
      </w:r>
      <w:r w:rsidRPr="008C51C7">
        <w:rPr>
          <w:rFonts w:ascii="Chu Van An" w:hAnsi="Chu Van An" w:cs="Chu Van An"/>
          <w:position w:val="-10"/>
          <w:sz w:val="24"/>
          <w:szCs w:val="24"/>
        </w:rPr>
        <w:object w:dxaOrig="3379" w:dyaOrig="320" w14:anchorId="036EAFCA">
          <v:shape id="_x0000_i3584" type="#_x0000_t75" style="width:168.75pt;height:16.5pt" o:ole="">
            <v:imagedata r:id="rId3999" o:title=""/>
          </v:shape>
          <o:OLEObject Type="Embed" ProgID="Equation.DSMT4" ShapeID="_x0000_i3584" DrawAspect="Content" ObjectID="_1690486520" r:id="rId4000"/>
        </w:object>
      </w:r>
      <w:r w:rsidRPr="008C51C7">
        <w:rPr>
          <w:rFonts w:ascii="Chu Van An" w:hAnsi="Chu Van An" w:cs="Chu Van An"/>
          <w:sz w:val="24"/>
          <w:szCs w:val="24"/>
        </w:rPr>
        <w:t>.</w:t>
      </w:r>
    </w:p>
    <w:p w14:paraId="7BDF4696" w14:textId="77777777" w:rsidR="001656AD" w:rsidRPr="008C51C7" w:rsidRDefault="001656AD" w:rsidP="001656A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Phương trình </w:t>
      </w:r>
      <w:r w:rsidRPr="008C51C7">
        <w:rPr>
          <w:rFonts w:ascii="Chu Van An" w:hAnsi="Chu Van An" w:cs="Chu Van An"/>
          <w:position w:val="-10"/>
          <w:sz w:val="24"/>
          <w:szCs w:val="24"/>
        </w:rPr>
        <w:object w:dxaOrig="3879" w:dyaOrig="320" w14:anchorId="485A8244">
          <v:shape id="_x0000_i3585" type="#_x0000_t75" style="width:194.25pt;height:16.5pt" o:ole="">
            <v:imagedata r:id="rId4001" o:title=""/>
          </v:shape>
          <o:OLEObject Type="Embed" ProgID="Equation.DSMT4" ShapeID="_x0000_i3585" DrawAspect="Content" ObjectID="_1690486521" r:id="rId4002"/>
        </w:object>
      </w:r>
      <w:r w:rsidRPr="008C51C7">
        <w:rPr>
          <w:rFonts w:ascii="Chu Van An" w:hAnsi="Chu Van An" w:cs="Chu Van An"/>
          <w:sz w:val="24"/>
          <w:szCs w:val="24"/>
        </w:rPr>
        <w:t>.</w:t>
      </w:r>
    </w:p>
    <w:p w14:paraId="3FA3EADE" w14:textId="77777777" w:rsidR="001656AD" w:rsidRPr="008C51C7" w:rsidRDefault="001656AD" w:rsidP="001656A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Điều kiện phương trình có nghiệm là </w:t>
      </w:r>
      <w:r w:rsidRPr="008C51C7">
        <w:rPr>
          <w:rFonts w:ascii="Chu Van An" w:hAnsi="Chu Van An" w:cs="Chu Van An"/>
          <w:position w:val="-6"/>
          <w:sz w:val="24"/>
          <w:szCs w:val="24"/>
        </w:rPr>
        <w:object w:dxaOrig="1160" w:dyaOrig="320" w14:anchorId="53445926">
          <v:shape id="_x0000_i3586" type="#_x0000_t75" style="width:58.5pt;height:16.5pt" o:ole="">
            <v:imagedata r:id="rId4003" o:title=""/>
          </v:shape>
          <o:OLEObject Type="Embed" ProgID="Equation.DSMT4" ShapeID="_x0000_i3586" DrawAspect="Content" ObjectID="_1690486522" r:id="rId4004"/>
        </w:object>
      </w:r>
    </w:p>
    <w:p w14:paraId="0E762297" w14:textId="77777777" w:rsidR="001656AD" w:rsidRPr="008C51C7" w:rsidRDefault="001656AD" w:rsidP="001656A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bCs/>
          <w:sz w:val="24"/>
          <w:szCs w:val="24"/>
        </w:rPr>
      </w:pPr>
      <w:r w:rsidRPr="008C51C7">
        <w:rPr>
          <w:rFonts w:ascii="Chu Van An" w:hAnsi="Chu Van An" w:cs="Chu Van An"/>
          <w:sz w:val="24"/>
          <w:szCs w:val="24"/>
        </w:rPr>
        <w:t xml:space="preserve"> </w:t>
      </w:r>
      <w:r w:rsidRPr="008C51C7">
        <w:rPr>
          <w:rFonts w:ascii="Chu Van An" w:hAnsi="Chu Van An" w:cs="Chu Van An"/>
          <w:bCs/>
          <w:position w:val="-30"/>
          <w:sz w:val="24"/>
          <w:szCs w:val="24"/>
        </w:rPr>
        <w:object w:dxaOrig="5560" w:dyaOrig="720" w14:anchorId="001CD69C">
          <v:shape id="_x0000_i3587" type="#_x0000_t75" style="width:277.5pt;height:36pt" o:ole="">
            <v:imagedata r:id="rId4005" o:title=""/>
          </v:shape>
          <o:OLEObject Type="Embed" ProgID="Equation.DSMT4" ShapeID="_x0000_i3587" DrawAspect="Content" ObjectID="_1690486523" r:id="rId4006"/>
        </w:object>
      </w:r>
      <w:r w:rsidRPr="008C51C7">
        <w:rPr>
          <w:rFonts w:ascii="Chu Van An" w:hAnsi="Chu Van An" w:cs="Chu Van An"/>
          <w:bCs/>
          <w:sz w:val="24"/>
          <w:szCs w:val="24"/>
        </w:rPr>
        <w:t>.</w:t>
      </w:r>
    </w:p>
    <w:p w14:paraId="6519A975" w14:textId="77777777" w:rsidR="001656AD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C51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C51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183"/>
      </w:tblGrid>
      <w:tr w:rsidR="001656AD" w:rsidRPr="006D4E4E" w14:paraId="02F7C8C8" w14:textId="77777777" w:rsidTr="002135F8">
        <w:tc>
          <w:tcPr>
            <w:tcW w:w="5727" w:type="dxa"/>
            <w:shd w:val="clear" w:color="auto" w:fill="auto"/>
          </w:tcPr>
          <w:p w14:paraId="2486ECF5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position w:val="-4"/>
                <w:lang w:val="nl-NL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  <w:t>Câu 1:</w:t>
            </w:r>
            <w:r w:rsidRPr="006D4E4E">
              <w:rPr>
                <w:rFonts w:ascii="Chu Van An" w:hAnsi="Chu Van An" w:cs="Chu Van An"/>
                <w:lang w:val="nl-NL"/>
              </w:rPr>
              <w:t xml:space="preserve">Hàm số </w:t>
            </w:r>
            <w:r w:rsidRPr="006D4E4E">
              <w:rPr>
                <w:rFonts w:ascii="Chu Van An" w:eastAsia="Times New Roman" w:hAnsi="Chu Van An" w:cs="Chu Van An"/>
                <w:position w:val="-14"/>
                <w:lang w:val="nl-NL"/>
              </w:rPr>
              <w:object w:dxaOrig="2325" w:dyaOrig="405" w14:anchorId="6D61BCF1">
                <v:shape id="_x0000_i3588" type="#_x0000_t75" style="width:116.25pt;height:20.25pt" o:ole="">
                  <v:imagedata r:id="rId3848" o:title=""/>
                </v:shape>
                <o:OLEObject Type="Embed" ProgID="Equation.DSMT4" ShapeID="_x0000_i3588" DrawAspect="Content" ObjectID="_1690486524" r:id="rId4007"/>
              </w:object>
            </w:r>
            <w:r w:rsidRPr="006D4E4E">
              <w:rPr>
                <w:rFonts w:ascii="Chu Van An" w:hAnsi="Chu Van An" w:cs="Chu Van An"/>
                <w:lang w:val="nl-NL"/>
              </w:rPr>
              <w:t xml:space="preserve"> có đạo hàm là </w:t>
            </w:r>
            <w:r w:rsidRPr="006D4E4E">
              <w:rPr>
                <w:rFonts w:ascii="Chu Van An" w:eastAsia="Times New Roman" w:hAnsi="Chu Van An" w:cs="Chu Van An"/>
                <w:position w:val="-14"/>
                <w:lang w:val="nl-NL"/>
              </w:rPr>
              <w:object w:dxaOrig="2535" w:dyaOrig="405" w14:anchorId="599A5213">
                <v:shape id="_x0000_i3589" type="#_x0000_t75" style="width:126pt;height:20.25pt" o:ole="">
                  <v:imagedata r:id="rId3850" o:title=""/>
                </v:shape>
                <o:OLEObject Type="Embed" ProgID="Equation.DSMT4" ShapeID="_x0000_i3589" DrawAspect="Content" ObjectID="_1690486525" r:id="rId4008"/>
              </w:object>
            </w:r>
            <w:r w:rsidRPr="006D4E4E">
              <w:rPr>
                <w:rFonts w:ascii="Chu Van An" w:hAnsi="Chu Van An" w:cs="Chu Van An"/>
                <w:lang w:val="nl-NL"/>
              </w:rPr>
              <w:t xml:space="preserve">. Tính </w:t>
            </w:r>
            <w:r w:rsidRPr="006D4E4E">
              <w:rPr>
                <w:rFonts w:ascii="Chu Van An" w:eastAsia="Times New Roman" w:hAnsi="Chu Van An" w:cs="Chu Van An"/>
                <w:position w:val="-10"/>
                <w:lang w:val="nl-NL"/>
              </w:rPr>
              <w:object w:dxaOrig="1095" w:dyaOrig="360" w14:anchorId="104B9A1E">
                <v:shape id="_x0000_i3590" type="#_x0000_t75" style="width:54.75pt;height:18.75pt" o:ole="">
                  <v:imagedata r:id="rId3852" o:title=""/>
                </v:shape>
                <o:OLEObject Type="Embed" ProgID="Equation.DSMT4" ShapeID="_x0000_i3590" DrawAspect="Content" ObjectID="_1690486526" r:id="rId4009"/>
              </w:object>
            </w:r>
          </w:p>
          <w:p w14:paraId="673D4BB8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position w:val="-4"/>
                <w:lang w:val="nl-NL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CC"/>
                <w:position w:val="-6"/>
              </w:rPr>
              <w:object w:dxaOrig="195" w:dyaOrig="285" w14:anchorId="3F642400">
                <v:shape id="_x0000_i3591" type="#_x0000_t75" style="width:9.75pt;height:14.25pt" o:ole="">
                  <v:imagedata r:id="rId3856" o:title=""/>
                </v:shape>
                <o:OLEObject Type="Embed" ProgID="Equation.DSMT4" ShapeID="_x0000_i3591" DrawAspect="Content" ObjectID="_1690486527" r:id="rId4010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b/>
                <w:position w:val="-6"/>
              </w:rPr>
              <w:object w:dxaOrig="300" w:dyaOrig="285" w14:anchorId="7FC5E931">
                <v:shape id="_x0000_i3592" type="#_x0000_t75" style="width:15pt;height:14.25pt" o:ole="">
                  <v:imagedata r:id="rId3858" o:title=""/>
                </v:shape>
                <o:OLEObject Type="Embed" ProgID="Equation.DSMT4" ShapeID="_x0000_i3592" DrawAspect="Content" ObjectID="_1690486528" r:id="rId4011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b/>
                <w:color w:val="0000CC"/>
                <w:position w:val="-6"/>
              </w:rPr>
              <w:object w:dxaOrig="315" w:dyaOrig="285" w14:anchorId="668FEACB">
                <v:shape id="_x0000_i3593" type="#_x0000_t75" style="width:15.75pt;height:14.25pt" o:ole="">
                  <v:imagedata r:id="rId3860" o:title=""/>
                </v:shape>
                <o:OLEObject Type="Embed" ProgID="Equation.DSMT4" ShapeID="_x0000_i3593" DrawAspect="Content" ObjectID="_1690486529" r:id="rId4012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b/>
                <w:position w:val="-6"/>
              </w:rPr>
              <w:object w:dxaOrig="285" w:dyaOrig="285" w14:anchorId="3A2F6076">
                <v:shape id="_x0000_i3594" type="#_x0000_t75" style="width:14.25pt;height:14.25pt" o:ole="">
                  <v:imagedata r:id="rId3854" o:title=""/>
                </v:shape>
                <o:OLEObject Type="Embed" ProgID="Equation.DSMT4" ShapeID="_x0000_i3594" DrawAspect="Content" ObjectID="_1690486530" r:id="rId4013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358EAE15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3DB9261C" w14:textId="77777777" w:rsidR="001656AD" w:rsidRPr="006D4E4E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1656AD" w:rsidRPr="006D4E4E" w14:paraId="4485DDBC" w14:textId="77777777" w:rsidTr="002135F8">
        <w:tc>
          <w:tcPr>
            <w:tcW w:w="5727" w:type="dxa"/>
            <w:shd w:val="clear" w:color="auto" w:fill="auto"/>
          </w:tcPr>
          <w:p w14:paraId="76DE5481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2940" w:dyaOrig="315" w14:anchorId="46946C3A">
                <v:shape id="_x0000_i3595" type="#_x0000_t75" style="width:147pt;height:15.75pt" o:ole="">
                  <v:imagedata r:id="rId3880" o:title=""/>
                </v:shape>
                <o:OLEObject Type="Embed" ProgID="Equation.DSMT4" ShapeID="_x0000_i3595" DrawAspect="Content" ObjectID="_1690486531" r:id="rId4014"/>
              </w:object>
            </w:r>
            <w:r w:rsidRPr="006D4E4E">
              <w:rPr>
                <w:rFonts w:ascii="Chu Van An" w:hAnsi="Chu Van An" w:cs="Chu Van An"/>
              </w:rPr>
              <w:t xml:space="preserve">. Tìm 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210" w:dyaOrig="225" w14:anchorId="4708D359">
                <v:shape id="_x0000_i3596" type="#_x0000_t75" style="width:11.25pt;height:11.25pt" o:ole="">
                  <v:imagedata r:id="rId3882" o:title=""/>
                </v:shape>
                <o:OLEObject Type="Embed" ProgID="Equation.DSMT4" ShapeID="_x0000_i3596" DrawAspect="Content" ObjectID="_1690486532" r:id="rId4015"/>
              </w:object>
            </w:r>
            <w:r w:rsidRPr="006D4E4E">
              <w:rPr>
                <w:rFonts w:ascii="Chu Van An" w:hAnsi="Chu Van An" w:cs="Chu Van An"/>
              </w:rPr>
              <w:t xml:space="preserve"> để phương trình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945" w:dyaOrig="315" w14:anchorId="38A0D4D9">
                <v:shape id="_x0000_i3597" type="#_x0000_t75" style="width:47.25pt;height:15.75pt" o:ole="">
                  <v:imagedata r:id="rId3884" o:title=""/>
                </v:shape>
                <o:OLEObject Type="Embed" ProgID="Equation.DSMT4" ShapeID="_x0000_i3597" DrawAspect="Content" ObjectID="_1690486533" r:id="rId4016"/>
              </w:object>
            </w:r>
            <w:r w:rsidRPr="006D4E4E">
              <w:rPr>
                <w:rFonts w:ascii="Chu Van An" w:hAnsi="Chu Van An" w:cs="Chu Van An"/>
              </w:rPr>
              <w:t xml:space="preserve"> có nghiệm.</w:t>
            </w:r>
          </w:p>
          <w:p w14:paraId="4A5CCD61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95" w:dyaOrig="420" w14:anchorId="0D1268AB">
                <v:shape id="_x0000_i3598" type="#_x0000_t75" style="width:39pt;height:21pt" o:ole="">
                  <v:imagedata r:id="rId3886" o:title=""/>
                </v:shape>
                <o:OLEObject Type="Embed" ProgID="Equation.DSMT4" ShapeID="_x0000_i3598" DrawAspect="Content" ObjectID="_1690486534" r:id="rId4017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95" w:dyaOrig="420" w14:anchorId="164627D0">
                <v:shape id="_x0000_i3599" type="#_x0000_t75" style="width:39pt;height:21pt" o:ole="">
                  <v:imagedata r:id="rId3888" o:title=""/>
                </v:shape>
                <o:OLEObject Type="Embed" ProgID="Equation.DSMT4" ShapeID="_x0000_i3599" DrawAspect="Content" ObjectID="_1690486535" r:id="rId4018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</w:r>
            <w:r w:rsidRPr="006D4E4E">
              <w:rPr>
                <w:rFonts w:ascii="Chu Van An" w:hAnsi="Chu Van An" w:cs="Chu Van An"/>
                <w:b/>
                <w:color w:val="0000FF"/>
                <w:shd w:val="clear" w:color="auto" w:fill="FFFFFF"/>
              </w:rPr>
              <w:t xml:space="preserve">C. 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615" w:dyaOrig="405" w14:anchorId="1C72192D">
                <v:shape id="_x0000_i3600" type="#_x0000_t75" style="width:30.75pt;height:20.25pt" o:ole="">
                  <v:imagedata r:id="rId3890" o:title=""/>
                </v:shape>
                <o:OLEObject Type="Embed" ProgID="Equation.DSMT4" ShapeID="_x0000_i3600" DrawAspect="Content" ObjectID="_1690486536" r:id="rId4019"/>
              </w:object>
            </w:r>
            <w:r w:rsidRPr="006D4E4E">
              <w:rPr>
                <w:rFonts w:ascii="Chu Van An" w:eastAsia="Calibri" w:hAnsi="Chu Van An" w:cs="Chu Van An"/>
                <w:shd w:val="clear" w:color="auto" w:fill="FFFFFF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615" w:dyaOrig="405" w14:anchorId="603C992E">
                <v:shape id="_x0000_i3601" type="#_x0000_t75" style="width:30.75pt;height:20.25pt" o:ole="">
                  <v:imagedata r:id="rId3892" o:title=""/>
                </v:shape>
                <o:OLEObject Type="Embed" ProgID="Equation.DSMT4" ShapeID="_x0000_i3601" DrawAspect="Content" ObjectID="_1690486537" r:id="rId4020"/>
              </w:object>
            </w:r>
            <w:r w:rsidRPr="006D4E4E">
              <w:rPr>
                <w:rFonts w:ascii="Chu Van An" w:eastAsia="Calibri" w:hAnsi="Chu Van An" w:cs="Chu Van An"/>
              </w:rPr>
              <w:t>.</w:t>
            </w:r>
          </w:p>
          <w:p w14:paraId="653FDE06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5E357993" w14:textId="77777777" w:rsidR="001656AD" w:rsidRPr="006D4E4E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1656AD" w:rsidRPr="006D4E4E" w14:paraId="3AAEF70D" w14:textId="77777777" w:rsidTr="002135F8">
        <w:tc>
          <w:tcPr>
            <w:tcW w:w="5727" w:type="dxa"/>
            <w:shd w:val="clear" w:color="auto" w:fill="auto"/>
          </w:tcPr>
          <w:p w14:paraId="5E984D43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lastRenderedPageBreak/>
              <w:t>Câu 3:</w:t>
            </w:r>
            <w:r w:rsidRPr="006D4E4E">
              <w:rPr>
                <w:rFonts w:ascii="Chu Van An" w:hAnsi="Chu Van An" w:cs="Chu Van An"/>
                <w:noProof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1500" w:dyaOrig="420" w14:anchorId="0FCD5EA5">
                <v:shape id="_x0000_i3602" type="#_x0000_t75" style="width:75pt;height:21pt" o:ole="">
                  <v:imagedata r:id="rId3830" o:title=""/>
                </v:shape>
                <o:OLEObject Type="Embed" ProgID="Equation.DSMT4" ShapeID="_x0000_i3602" DrawAspect="Content" ObjectID="_1690486538" r:id="rId4021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. Đạo hàm của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225" w:dyaOrig="255" w14:anchorId="54B486C1">
                <v:shape id="_x0000_i3603" type="#_x0000_t75" style="width:11.25pt;height:12.75pt" o:ole="">
                  <v:imagedata r:id="rId3832" o:title=""/>
                </v:shape>
                <o:OLEObject Type="Embed" ProgID="Equation.DSMT4" ShapeID="_x0000_i3603" DrawAspect="Content" ObjectID="_1690486539" r:id="rId4022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có dạng </w:t>
            </w:r>
            <w:r w:rsidRPr="006D4E4E">
              <w:rPr>
                <w:rFonts w:ascii="Chu Van An" w:eastAsia="Times New Roman" w:hAnsi="Chu Van An" w:cs="Chu Van An"/>
                <w:position w:val="-30"/>
              </w:rPr>
              <w:object w:dxaOrig="1980" w:dyaOrig="675" w14:anchorId="2CA27767">
                <v:shape id="_x0000_i3604" type="#_x0000_t75" style="width:99pt;height:33.75pt" o:ole="">
                  <v:imagedata r:id="rId3834" o:title=""/>
                </v:shape>
                <o:OLEObject Type="Embed" ProgID="Equation.DSMT4" ShapeID="_x0000_i3604" DrawAspect="Content" ObjectID="_1690486540" r:id="rId4023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(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465" w:dyaOrig="255" w14:anchorId="6FCB635C">
                <v:shape id="_x0000_i3605" type="#_x0000_t75" style="width:23.25pt;height:12.75pt" o:ole="">
                  <v:imagedata r:id="rId3836" o:title=""/>
                </v:shape>
                <o:OLEObject Type="Embed" ProgID="Equation.DSMT4" ShapeID="_x0000_i3605" DrawAspect="Content" ObjectID="_1690486541" r:id="rId4024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là các số thực). Khi đó giá trị 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585" w:dyaOrig="240" w14:anchorId="68AFC26C">
                <v:shape id="_x0000_i3606" type="#_x0000_t75" style="width:29.25pt;height:12pt" o:ole="">
                  <v:imagedata r:id="rId3838" o:title=""/>
                </v:shape>
                <o:OLEObject Type="Embed" ProgID="Equation.DSMT4" ShapeID="_x0000_i3606" DrawAspect="Content" ObjectID="_1690486542" r:id="rId4025"/>
              </w:object>
            </w:r>
            <w:r w:rsidRPr="006D4E4E">
              <w:rPr>
                <w:rFonts w:ascii="Chu Van An" w:hAnsi="Chu Van An" w:cs="Chu Van An"/>
                <w:noProof/>
              </w:rPr>
              <w:t xml:space="preserve"> là bao nhiêu?</w:t>
            </w:r>
          </w:p>
          <w:p w14:paraId="13D8E69F" w14:textId="77777777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A.  </w:t>
            </w:r>
            <w:r w:rsidRPr="006D4E4E">
              <w:rPr>
                <w:rFonts w:ascii="Chu Van An" w:eastAsia="Times New Roman" w:hAnsi="Chu Van An" w:cs="Chu Van An"/>
                <w:position w:val="-4"/>
              </w:rPr>
              <w:object w:dxaOrig="135" w:dyaOrig="255" w14:anchorId="39C288C5">
                <v:shape id="_x0000_i3607" type="#_x0000_t75" style="width:6.75pt;height:12.75pt" o:ole="">
                  <v:imagedata r:id="rId3840" o:title=""/>
                </v:shape>
                <o:OLEObject Type="Embed" ProgID="Equation.DSMT4" ShapeID="_x0000_i3607" DrawAspect="Content" ObjectID="_1690486543" r:id="rId4026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position w:val="-4"/>
              </w:rPr>
              <w:object w:dxaOrig="195" w:dyaOrig="255" w14:anchorId="7705B7BE">
                <v:shape id="_x0000_i3608" type="#_x0000_t75" style="width:9.75pt;height:12.75pt" o:ole="">
                  <v:imagedata r:id="rId3842" o:title=""/>
                </v:shape>
                <o:OLEObject Type="Embed" ProgID="Equation.DSMT4" ShapeID="_x0000_i3608" DrawAspect="Content" ObjectID="_1690486544" r:id="rId4027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180" w:dyaOrig="285" w14:anchorId="3166ED7C">
                <v:shape id="_x0000_i3609" type="#_x0000_t75" style="width:9pt;height:14.25pt" o:ole="">
                  <v:imagedata r:id="rId3844" o:title=""/>
                </v:shape>
                <o:OLEObject Type="Embed" ProgID="Equation.DSMT4" ShapeID="_x0000_i3609" DrawAspect="Content" ObjectID="_1690486545" r:id="rId4028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r w:rsidRPr="006D4E4E">
              <w:rPr>
                <w:rFonts w:ascii="Chu Van An" w:hAnsi="Chu Van An" w:cs="Chu Van An"/>
                <w:b/>
                <w:noProof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position w:val="-4"/>
              </w:rPr>
              <w:object w:dxaOrig="195" w:dyaOrig="255" w14:anchorId="54B17275">
                <v:shape id="_x0000_i3610" type="#_x0000_t75" style="width:9.75pt;height:12.75pt" o:ole="">
                  <v:imagedata r:id="rId3846" o:title=""/>
                </v:shape>
                <o:OLEObject Type="Embed" ProgID="Equation.DSMT4" ShapeID="_x0000_i3610" DrawAspect="Content" ObjectID="_1690486546" r:id="rId4029"/>
              </w:object>
            </w:r>
            <w:r w:rsidRPr="006D4E4E">
              <w:rPr>
                <w:rFonts w:ascii="Chu Van An" w:hAnsi="Chu Van An" w:cs="Chu Van An"/>
                <w:noProof/>
              </w:rPr>
              <w:t>.</w:t>
            </w:r>
            <w:bookmarkStart w:id="194" w:name="SoF"/>
            <w:bookmarkStart w:id="195" w:name="Test"/>
            <w:bookmarkEnd w:id="194"/>
          </w:p>
          <w:bookmarkEnd w:id="195"/>
          <w:p w14:paraId="03142F17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385F4A37" w14:textId="77777777" w:rsidR="001656AD" w:rsidRPr="006D4E4E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1656AD" w:rsidRPr="006D4E4E" w14:paraId="3CA08451" w14:textId="77777777" w:rsidTr="002135F8">
        <w:tc>
          <w:tcPr>
            <w:tcW w:w="5727" w:type="dxa"/>
            <w:shd w:val="clear" w:color="auto" w:fill="auto"/>
          </w:tcPr>
          <w:p w14:paraId="65487ABF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D4E4E">
              <w:rPr>
                <w:rFonts w:ascii="Chu Van An" w:eastAsia="Calibri" w:hAnsi="Chu Van An" w:cs="Chu Van An"/>
                <w:b/>
                <w:color w:val="0000FF"/>
              </w:rPr>
              <w:t>Câu 4:</w:t>
            </w:r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2715" w:dyaOrig="420" w14:anchorId="3680C620">
                <v:shape id="_x0000_i3611" type="#_x0000_t75" style="width:135.75pt;height:21pt" o:ole="">
                  <v:imagedata r:id="rId3894" o:title=""/>
                </v:shape>
                <o:OLEObject Type="Embed" ProgID="Equation.DSMT4" ShapeID="_x0000_i3611" DrawAspect="Content" ObjectID="_1690486547" r:id="rId4030"/>
              </w:object>
            </w:r>
            <w:r w:rsidRPr="006D4E4E">
              <w:rPr>
                <w:rFonts w:ascii="Chu Van An" w:hAnsi="Chu Van An" w:cs="Chu Van An"/>
              </w:rPr>
              <w:t xml:space="preserve">. Phương trình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975" w:dyaOrig="390" w14:anchorId="053D8861">
                <v:shape id="_x0000_i3612" type="#_x0000_t75" style="width:48.75pt;height:19.5pt" o:ole="">
                  <v:imagedata r:id="rId3896" o:title=""/>
                </v:shape>
                <o:OLEObject Type="Embed" ProgID="Equation.DSMT4" ShapeID="_x0000_i3612" DrawAspect="Content" ObjectID="_1690486548" r:id="rId4031"/>
              </w:object>
            </w:r>
            <w:r w:rsidRPr="006D4E4E">
              <w:rPr>
                <w:rFonts w:ascii="Chu Van An" w:hAnsi="Chu Van An" w:cs="Chu Van An"/>
              </w:rPr>
              <w:t xml:space="preserve"> có nghiệm là</w:t>
            </w:r>
          </w:p>
          <w:p w14:paraId="2899E71A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260" w:dyaOrig="630" w14:anchorId="24A5A10B">
                <v:shape id="_x0000_i3613" type="#_x0000_t75" style="width:63pt;height:31.5pt" o:ole="">
                  <v:imagedata r:id="rId3910" o:title=""/>
                </v:shape>
                <o:OLEObject Type="Embed" ProgID="Equation.DSMT4" ShapeID="_x0000_i3613" DrawAspect="Content" ObjectID="_1690486549" r:id="rId4032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80" w:dyaOrig="390" w14:anchorId="011FF87E">
                <v:shape id="_x0000_i3614" type="#_x0000_t75" style="width:39pt;height:19.5pt" o:ole="">
                  <v:imagedata r:id="rId3912" o:title=""/>
                </v:shape>
                <o:OLEObject Type="Embed" ProgID="Equation.DSMT4" ShapeID="_x0000_i3614" DrawAspect="Content" ObjectID="_1690486550" r:id="rId4033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380" w:dyaOrig="630" w14:anchorId="428CB6EA">
                <v:shape id="_x0000_i3615" type="#_x0000_t75" style="width:69pt;height:31.5pt" o:ole="">
                  <v:imagedata r:id="rId3898" o:title=""/>
                </v:shape>
                <o:OLEObject Type="Embed" ProgID="Equation.DSMT4" ShapeID="_x0000_i3615" DrawAspect="Content" ObjectID="_1690486551" r:id="rId4034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80" w:dyaOrig="390" w14:anchorId="2B52113E">
                <v:shape id="_x0000_i3616" type="#_x0000_t75" style="width:39pt;height:19.5pt" o:ole="">
                  <v:imagedata r:id="rId3900" o:title=""/>
                </v:shape>
                <o:OLEObject Type="Embed" ProgID="Equation.DSMT4" ShapeID="_x0000_i3616" DrawAspect="Content" ObjectID="_1690486552" r:id="rId4035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34391A2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lang w:val="fr-FR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D4E4E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260" w:dyaOrig="630" w14:anchorId="066C3B7D">
                <v:shape id="_x0000_i3617" type="#_x0000_t75" style="width:63pt;height:31.5pt" o:ole="">
                  <v:imagedata r:id="rId3902" o:title=""/>
                </v:shape>
                <o:OLEObject Type="Embed" ProgID="Equation.DSMT4" ShapeID="_x0000_i3617" DrawAspect="Content" ObjectID="_1690486553" r:id="rId4036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80" w:dyaOrig="390" w14:anchorId="0132D439">
                <v:shape id="_x0000_i3618" type="#_x0000_t75" style="width:39pt;height:19.5pt" o:ole="">
                  <v:imagedata r:id="rId3904" o:title=""/>
                </v:shape>
                <o:OLEObject Type="Embed" ProgID="Equation.DSMT4" ShapeID="_x0000_i3618" DrawAspect="Content" ObjectID="_1690486554" r:id="rId4037"/>
              </w:object>
            </w:r>
            <w:r w:rsidRPr="006D4E4E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260" w:dyaOrig="630" w14:anchorId="16044FD3">
                <v:shape id="_x0000_i3619" type="#_x0000_t75" style="width:63pt;height:31.5pt" o:ole="">
                  <v:imagedata r:id="rId3906" o:title=""/>
                </v:shape>
                <o:OLEObject Type="Embed" ProgID="Equation.DSMT4" ShapeID="_x0000_i3619" DrawAspect="Content" ObjectID="_1690486555" r:id="rId4038"/>
              </w:object>
            </w:r>
            <w:r w:rsidRPr="006D4E4E">
              <w:rPr>
                <w:rFonts w:ascii="Chu Van An" w:hAnsi="Chu Van An" w:cs="Chu Van An"/>
                <w:lang w:val="fr-FR"/>
              </w:rPr>
              <w:t>,</w:t>
            </w:r>
            <w:r w:rsidRPr="006D4E4E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80" w:dyaOrig="390" w14:anchorId="3E76FF36">
                <v:shape id="_x0000_i3620" type="#_x0000_t75" style="width:39pt;height:19.5pt" o:ole="">
                  <v:imagedata r:id="rId3908" o:title=""/>
                </v:shape>
                <o:OLEObject Type="Embed" ProgID="Equation.DSMT4" ShapeID="_x0000_i3620" DrawAspect="Content" ObjectID="_1690486556" r:id="rId4039"/>
              </w:object>
            </w:r>
            <w:r w:rsidRPr="006D4E4E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236CEBD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4BA60F29" w14:textId="77777777" w:rsidR="001656AD" w:rsidRPr="006D4E4E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1656AD" w:rsidRPr="006D4E4E" w14:paraId="19F95A1E" w14:textId="77777777" w:rsidTr="002135F8">
        <w:tc>
          <w:tcPr>
            <w:tcW w:w="5727" w:type="dxa"/>
            <w:shd w:val="clear" w:color="auto" w:fill="auto"/>
          </w:tcPr>
          <w:p w14:paraId="7500EAE5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eastAsia="Times New Roman" w:hAnsi="Chu Van An" w:cs="Chu Van An"/>
                <w:lang w:val="vi-VN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>Câu 5:</w:t>
            </w:r>
            <w:r w:rsidRPr="006D4E4E">
              <w:rPr>
                <w:rFonts w:ascii="Chu Van An" w:hAnsi="Chu Van An" w:cs="Chu Van An"/>
                <w:lang w:val="vi-VN"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2295" w:dyaOrig="405" w14:anchorId="76298A60">
                <v:shape id="_x0000_i3621" type="#_x0000_t75" style="width:114.75pt;height:20.25pt" o:ole="">
                  <v:imagedata r:id="rId3914" o:title=""/>
                </v:shape>
                <o:OLEObject Type="Embed" ProgID="Equation.DSMT4" ShapeID="_x0000_i3621" DrawAspect="Content" ObjectID="_1690486557" r:id="rId4040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(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255" w:dyaOrig="225" w14:anchorId="32AE7F9C">
                <v:shape id="_x0000_i3622" type="#_x0000_t75" style="width:12.75pt;height:11.25pt" o:ole="">
                  <v:imagedata r:id="rId3916" o:title=""/>
                </v:shape>
                <o:OLEObject Type="Embed" ProgID="Equation.DSMT4" ShapeID="_x0000_i3622" DrawAspect="Content" ObjectID="_1690486558" r:id="rId4041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 là tham số). Tìm tất cả các giá trị 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255" w:dyaOrig="225" w14:anchorId="6B624B87">
                <v:shape id="_x0000_i3623" type="#_x0000_t75" style="width:12.75pt;height:11.25pt" o:ole="">
                  <v:imagedata r:id="rId3918" o:title=""/>
                </v:shape>
                <o:OLEObject Type="Embed" ProgID="Equation.DSMT4" ShapeID="_x0000_i3623" DrawAspect="Content" ObjectID="_1690486559" r:id="rId4042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để tiếp tuyến của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420" w:dyaOrig="405" w14:anchorId="34F85B4D">
                <v:shape id="_x0000_i3624" type="#_x0000_t75" style="width:21pt;height:20.25pt" o:ole="">
                  <v:imagedata r:id="rId3920" o:title=""/>
                </v:shape>
                <o:OLEObject Type="Embed" ProgID="Equation.DSMT4" ShapeID="_x0000_i3624" DrawAspect="Content" ObjectID="_1690486560" r:id="rId4043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tại điểm có hoành độ </w:t>
            </w:r>
            <w:r w:rsidRPr="006D4E4E">
              <w:rPr>
                <w:rFonts w:ascii="Chu Van An" w:eastAsia="Times New Roman" w:hAnsi="Chu Van An" w:cs="Chu Van An"/>
                <w:position w:val="-6"/>
              </w:rPr>
              <w:object w:dxaOrig="600" w:dyaOrig="225" w14:anchorId="36D36A1F">
                <v:shape id="_x0000_i3625" type="#_x0000_t75" style="width:30pt;height:11.25pt" o:ole="">
                  <v:imagedata r:id="rId3922" o:title=""/>
                </v:shape>
                <o:OLEObject Type="Embed" ProgID="Equation.DSMT4" ShapeID="_x0000_i3625" DrawAspect="Content" ObjectID="_1690486561" r:id="rId4044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,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615" w:dyaOrig="615" w14:anchorId="679AF63C">
                <v:shape id="_x0000_i3626" type="#_x0000_t75" style="width:30.75pt;height:30.75pt" o:ole="">
                  <v:imagedata r:id="rId3924" o:title=""/>
                </v:shape>
                <o:OLEObject Type="Embed" ProgID="Equation.DSMT4" ShapeID="_x0000_i3626" DrawAspect="Content" ObjectID="_1690486562" r:id="rId4045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song song hoặc trùng nhau.</w:t>
            </w:r>
          </w:p>
          <w:p w14:paraId="3F403A5E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D4E4E">
              <w:rPr>
                <w:rFonts w:ascii="Chu Van An" w:eastAsia="Times New Roman" w:hAnsi="Chu Van An" w:cs="Chu Van An"/>
                <w:lang w:val="vi-VN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975" w:dyaOrig="675" w14:anchorId="3EE546DF">
                <v:shape id="_x0000_i3627" type="#_x0000_t75" style="width:48.75pt;height:33.75pt" o:ole="">
                  <v:imagedata r:id="rId3926" o:title=""/>
                </v:shape>
                <o:OLEObject Type="Embed" ProgID="Equation.DSMT4" ShapeID="_x0000_i3627" DrawAspect="Content" ObjectID="_1690486563" r:id="rId4046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095" w:dyaOrig="675" w14:anchorId="7CDCA223">
                <v:shape id="_x0000_i3628" type="#_x0000_t75" style="width:54.75pt;height:33.75pt" o:ole="">
                  <v:imagedata r:id="rId3928" o:title=""/>
                </v:shape>
                <o:OLEObject Type="Embed" ProgID="Equation.DSMT4" ShapeID="_x0000_i3628" DrawAspect="Content" ObjectID="_1690486564" r:id="rId4047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</w:p>
          <w:p w14:paraId="1E0C06A3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position w:val="-8"/>
              </w:rPr>
              <w:object w:dxaOrig="780" w:dyaOrig="360" w14:anchorId="374523B5">
                <v:shape id="_x0000_i3629" type="#_x0000_t75" style="width:39pt;height:18.75pt" o:ole="">
                  <v:imagedata r:id="rId3930" o:title=""/>
                </v:shape>
                <o:OLEObject Type="Embed" ProgID="Equation.DSMT4" ShapeID="_x0000_i3629" DrawAspect="Content" ObjectID="_1690486565" r:id="rId4048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position w:val="-8"/>
              </w:rPr>
              <w:object w:dxaOrig="1035" w:dyaOrig="360" w14:anchorId="7277AE7E">
                <v:shape id="_x0000_i3630" type="#_x0000_t75" style="width:51.75pt;height:18.75pt" o:ole="">
                  <v:imagedata r:id="rId3932" o:title=""/>
                </v:shape>
                <o:OLEObject Type="Embed" ProgID="Equation.DSMT4" ShapeID="_x0000_i3630" DrawAspect="Content" ObjectID="_1690486566" r:id="rId4049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.</w:t>
            </w:r>
          </w:p>
          <w:p w14:paraId="4E675090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6C8A8ABD" w14:textId="77777777" w:rsidR="001656AD" w:rsidRPr="006D4E4E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1656AD" w:rsidRPr="006D4E4E" w14:paraId="23D09080" w14:textId="77777777" w:rsidTr="002135F8">
        <w:tc>
          <w:tcPr>
            <w:tcW w:w="5727" w:type="dxa"/>
            <w:shd w:val="clear" w:color="auto" w:fill="auto"/>
          </w:tcPr>
          <w:p w14:paraId="0E02E248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6:</w:t>
            </w:r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1485" w:dyaOrig="375" w14:anchorId="746E0C82">
                <v:shape id="_x0000_i3631" type="#_x0000_t75" style="width:74.25pt;height:18.75pt" o:ole="">
                  <v:imagedata r:id="rId3862" o:title=""/>
                </v:shape>
                <o:OLEObject Type="Embed" ProgID="Equation.DSMT4" ShapeID="_x0000_i3631" DrawAspect="Content" ObjectID="_1690486567" r:id="rId4050"/>
              </w:object>
            </w:r>
            <w:r w:rsidRPr="006D4E4E">
              <w:rPr>
                <w:rFonts w:ascii="Chu Van An" w:hAnsi="Chu Van An" w:cs="Chu Van An"/>
              </w:rPr>
              <w:t xml:space="preserve">có đạo hàm là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615" w:dyaOrig="405" w14:anchorId="3CE2D76E">
                <v:shape id="_x0000_i3632" type="#_x0000_t75" style="width:30.75pt;height:20.25pt" o:ole="">
                  <v:imagedata r:id="rId3864" o:title=""/>
                </v:shape>
                <o:OLEObject Type="Embed" ProgID="Equation.DSMT4" ShapeID="_x0000_i3632" DrawAspect="Content" ObjectID="_1690486568" r:id="rId4051"/>
              </w:object>
            </w:r>
            <w:r w:rsidRPr="006D4E4E">
              <w:rPr>
                <w:rFonts w:ascii="Chu Van An" w:hAnsi="Chu Van An" w:cs="Chu Van An"/>
              </w:rPr>
              <w:t xml:space="preserve">, hàm số </w:t>
            </w:r>
            <w:r w:rsidRPr="006D4E4E">
              <w:rPr>
                <w:rFonts w:ascii="Chu Van An" w:eastAsia="Times New Roman" w:hAnsi="Chu Van An" w:cs="Chu Van An"/>
                <w:position w:val="-24"/>
              </w:rPr>
              <w:object w:dxaOrig="1905" w:dyaOrig="615" w14:anchorId="656F68B5">
                <v:shape id="_x0000_i3633" type="#_x0000_t75" style="width:95.25pt;height:30.75pt" o:ole="">
                  <v:imagedata r:id="rId3866" o:title=""/>
                </v:shape>
                <o:OLEObject Type="Embed" ProgID="Equation.DSMT4" ShapeID="_x0000_i3633" DrawAspect="Content" ObjectID="_1690486569" r:id="rId4052"/>
              </w:object>
            </w:r>
            <w:r w:rsidRPr="006D4E4E">
              <w:rPr>
                <w:rFonts w:ascii="Chu Van An" w:hAnsi="Chu Van An" w:cs="Chu Van An"/>
              </w:rPr>
              <w:t xml:space="preserve">có đạo hàm là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600" w:dyaOrig="405" w14:anchorId="7E10C81C">
                <v:shape id="_x0000_i3634" type="#_x0000_t75" style="width:30pt;height:20.25pt" o:ole="">
                  <v:imagedata r:id="rId3868" o:title=""/>
                </v:shape>
                <o:OLEObject Type="Embed" ProgID="Equation.DSMT4" ShapeID="_x0000_i3634" DrawAspect="Content" ObjectID="_1690486570" r:id="rId4053"/>
              </w:object>
            </w:r>
            <w:r w:rsidRPr="006D4E4E">
              <w:rPr>
                <w:rFonts w:ascii="Chu Van An" w:hAnsi="Chu Van An" w:cs="Chu Van An"/>
              </w:rPr>
              <w:t xml:space="preserve">. Tính giá trị biểu thức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1665" w:dyaOrig="405" w14:anchorId="64D9CAA3">
                <v:shape id="_x0000_i3635" type="#_x0000_t75" style="width:83.25pt;height:20.25pt" o:ole="">
                  <v:imagedata r:id="rId3870" o:title=""/>
                </v:shape>
                <o:OLEObject Type="Embed" ProgID="Equation.DSMT4" ShapeID="_x0000_i3635" DrawAspect="Content" ObjectID="_1690486571" r:id="rId4054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1FAF8C2C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FF0000"/>
                <w:position w:val="-4"/>
              </w:rPr>
              <w:object w:dxaOrig="585" w:dyaOrig="255" w14:anchorId="123FC1C9">
                <v:shape id="_x0000_i3636" type="#_x0000_t75" style="width:29.25pt;height:12.75pt" o:ole="">
                  <v:imagedata r:id="rId3878" o:title=""/>
                </v:shape>
                <o:OLEObject Type="Embed" ProgID="Equation.DSMT4" ShapeID="_x0000_i3636" DrawAspect="Content" ObjectID="_1690486572" r:id="rId4055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  <w:r w:rsidRPr="006D4E4E">
              <w:rPr>
                <w:rFonts w:ascii="Chu Van An" w:hAnsi="Chu Van An" w:cs="Chu Van An"/>
                <w:b/>
                <w:bCs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00"/>
                <w:position w:val="-24"/>
              </w:rPr>
              <w:object w:dxaOrig="1155" w:dyaOrig="615" w14:anchorId="32F9E515">
                <v:shape id="_x0000_i3637" type="#_x0000_t75" style="width:57.75pt;height:30.75pt" o:ole="">
                  <v:imagedata r:id="rId3874" o:title=""/>
                </v:shape>
                <o:OLEObject Type="Embed" ProgID="Equation.DSMT4" ShapeID="_x0000_i3637" DrawAspect="Content" ObjectID="_1690486573" r:id="rId4056"/>
              </w:object>
            </w:r>
            <w:r w:rsidRPr="006D4E4E">
              <w:rPr>
                <w:rFonts w:ascii="Chu Van An" w:hAnsi="Chu Van An" w:cs="Chu Van An"/>
                <w:bCs/>
                <w:color w:val="000000"/>
              </w:rPr>
              <w:t>.</w:t>
            </w:r>
          </w:p>
          <w:p w14:paraId="2CA12750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  <w:position w:val="-24"/>
              </w:rPr>
              <w:object w:dxaOrig="675" w:dyaOrig="615" w14:anchorId="37D61EC9">
                <v:shape id="_x0000_i3638" type="#_x0000_t75" style="width:33.75pt;height:30.75pt" o:ole="">
                  <v:imagedata r:id="rId3876" o:title=""/>
                </v:shape>
                <o:OLEObject Type="Embed" ProgID="Equation.DSMT4" ShapeID="_x0000_i3638" DrawAspect="Content" ObjectID="_1690486574" r:id="rId4057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b/>
                <w:bCs/>
                <w:color w:val="0000FF"/>
                <w:position w:val="-24"/>
              </w:rPr>
              <w:object w:dxaOrig="765" w:dyaOrig="615" w14:anchorId="2C67DBCA">
                <v:shape id="_x0000_i3639" type="#_x0000_t75" style="width:38.25pt;height:30.75pt" o:ole="">
                  <v:imagedata r:id="rId3872" o:title=""/>
                </v:shape>
                <o:OLEObject Type="Embed" ProgID="Equation.DSMT4" ShapeID="_x0000_i3639" DrawAspect="Content" ObjectID="_1690486575" r:id="rId4058"/>
              </w:object>
            </w:r>
            <w:r w:rsidRPr="006D4E4E">
              <w:rPr>
                <w:rFonts w:ascii="Chu Van An" w:hAnsi="Chu Van An" w:cs="Chu Van An"/>
                <w:bCs/>
              </w:rPr>
              <w:t>.</w:t>
            </w:r>
          </w:p>
          <w:p w14:paraId="3D6DEBCC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3CFBD2BE" w14:textId="77777777" w:rsidR="001656AD" w:rsidRPr="006D4E4E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1656AD" w:rsidRPr="006D4E4E" w14:paraId="49FC5A0A" w14:textId="77777777" w:rsidTr="002135F8">
        <w:tc>
          <w:tcPr>
            <w:tcW w:w="5727" w:type="dxa"/>
            <w:shd w:val="clear" w:color="auto" w:fill="auto"/>
          </w:tcPr>
          <w:p w14:paraId="1344514C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6D4E4E">
              <w:rPr>
                <w:rFonts w:ascii="Chu Van An" w:hAnsi="Chu Van An" w:cs="Chu Van An"/>
              </w:rPr>
              <w:t xml:space="preserve">Cho </w:t>
            </w:r>
            <w:r w:rsidRPr="006D4E4E">
              <w:rPr>
                <w:rFonts w:ascii="Chu Van An" w:eastAsia="Arial" w:hAnsi="Chu Van An" w:cs="Chu Van An"/>
                <w:position w:val="-24"/>
              </w:rPr>
              <w:object w:dxaOrig="2700" w:dyaOrig="615" w14:anchorId="276794E6">
                <v:shape id="_x0000_i3640" type="#_x0000_t75" style="width:135pt;height:30.75pt" o:ole="">
                  <v:imagedata r:id="rId3934" o:title=""/>
                </v:shape>
                <o:OLEObject Type="Embed" ProgID="Equation.DSMT4" ShapeID="_x0000_i3640" DrawAspect="Content" ObjectID="_1690486576" r:id="rId4059"/>
              </w:object>
            </w:r>
            <w:r w:rsidRPr="006D4E4E">
              <w:rPr>
                <w:rFonts w:ascii="Chu Van An" w:hAnsi="Chu Van An" w:cs="Chu Van An"/>
              </w:rPr>
              <w:t xml:space="preserve">. Tổng các nghiệm trên đoạn </w:t>
            </w:r>
            <w:r w:rsidRPr="006D4E4E">
              <w:rPr>
                <w:rFonts w:ascii="Chu Van An" w:eastAsia="Arial" w:hAnsi="Chu Van An" w:cs="Chu Van An"/>
                <w:position w:val="-14"/>
              </w:rPr>
              <w:object w:dxaOrig="915" w:dyaOrig="405" w14:anchorId="4BC7FE17">
                <v:shape id="_x0000_i3641" type="#_x0000_t75" style="width:45.75pt;height:20.25pt" o:ole="">
                  <v:imagedata r:id="rId3936" o:title=""/>
                </v:shape>
                <o:OLEObject Type="Embed" ProgID="Equation.DSMT4" ShapeID="_x0000_i3641" DrawAspect="Content" ObjectID="_1690486577" r:id="rId4060"/>
              </w:object>
            </w:r>
            <w:r w:rsidRPr="006D4E4E">
              <w:rPr>
                <w:rFonts w:ascii="Chu Van An" w:hAnsi="Chu Van An" w:cs="Chu Van An"/>
              </w:rPr>
              <w:t xml:space="preserve"> của phương trình </w:t>
            </w:r>
            <w:r w:rsidRPr="006D4E4E">
              <w:rPr>
                <w:rFonts w:ascii="Chu Van An" w:eastAsia="Arial" w:hAnsi="Chu Van An" w:cs="Chu Van An"/>
                <w:position w:val="-10"/>
              </w:rPr>
              <w:object w:dxaOrig="615" w:dyaOrig="315" w14:anchorId="526B9D95">
                <v:shape id="_x0000_i3642" type="#_x0000_t75" style="width:30.75pt;height:15.75pt" o:ole="">
                  <v:imagedata r:id="rId3938" o:title=""/>
                </v:shape>
                <o:OLEObject Type="Embed" ProgID="Equation.DSMT4" ShapeID="_x0000_i3642" DrawAspect="Content" ObjectID="_1690486578" r:id="rId4061"/>
              </w:object>
            </w:r>
            <w:r w:rsidRPr="006D4E4E">
              <w:rPr>
                <w:rFonts w:ascii="Chu Van An" w:hAnsi="Chu Van An" w:cs="Chu Van An"/>
              </w:rPr>
              <w:t xml:space="preserve"> bằng</w:t>
            </w:r>
          </w:p>
          <w:p w14:paraId="3EEF9F6F" w14:textId="77777777" w:rsidR="001656AD" w:rsidRPr="006D4E4E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Arial" w:hAnsi="Chu Van An" w:cs="Chu Van An"/>
                <w:position w:val="-6"/>
              </w:rPr>
              <w:object w:dxaOrig="720" w:dyaOrig="285" w14:anchorId="0589462F">
                <v:shape id="_x0000_i3643" type="#_x0000_t75" style="width:36pt;height:14.25pt" o:ole="">
                  <v:imagedata r:id="rId3940" o:title=""/>
                </v:shape>
                <o:OLEObject Type="Embed" ProgID="Equation.DSMT4" ShapeID="_x0000_i3643" DrawAspect="Content" ObjectID="_1690486579" r:id="rId4062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Arial" w:hAnsi="Chu Van An" w:cs="Chu Van An"/>
                <w:position w:val="-6"/>
              </w:rPr>
              <w:object w:dxaOrig="705" w:dyaOrig="285" w14:anchorId="7E561F82">
                <v:shape id="_x0000_i3644" type="#_x0000_t75" style="width:35.25pt;height:14.25pt" o:ole="">
                  <v:imagedata r:id="rId3942" o:title=""/>
                </v:shape>
                <o:OLEObject Type="Embed" ProgID="Equation.DSMT4" ShapeID="_x0000_i3644" DrawAspect="Content" ObjectID="_1690486580" r:id="rId4063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="Arial" w:hAnsi="Chu Van An" w:cs="Chu Van An"/>
                <w:position w:val="-6"/>
              </w:rPr>
              <w:object w:dxaOrig="705" w:dyaOrig="285" w14:anchorId="4903C566">
                <v:shape id="_x0000_i3645" type="#_x0000_t75" style="width:35.25pt;height:14.25pt" o:ole="">
                  <v:imagedata r:id="rId3944" o:title=""/>
                </v:shape>
                <o:OLEObject Type="Embed" ProgID="Equation.DSMT4" ShapeID="_x0000_i3645" DrawAspect="Content" ObjectID="_1690486581" r:id="rId4064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Arial" w:hAnsi="Chu Van An" w:cs="Chu Van An"/>
                <w:position w:val="-6"/>
              </w:rPr>
              <w:object w:dxaOrig="720" w:dyaOrig="285" w14:anchorId="30B8A79B">
                <v:shape id="_x0000_i3646" type="#_x0000_t75" style="width:36pt;height:14.25pt" o:ole="">
                  <v:imagedata r:id="rId3946" o:title=""/>
                </v:shape>
                <o:OLEObject Type="Embed" ProgID="Equation.DSMT4" ShapeID="_x0000_i3646" DrawAspect="Content" ObjectID="_1690486582" r:id="rId4065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09C44277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49367A3D" w14:textId="77777777" w:rsidR="001656AD" w:rsidRPr="006D4E4E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1656AD" w:rsidRPr="006D4E4E" w14:paraId="669FBD25" w14:textId="77777777" w:rsidTr="002135F8">
        <w:tc>
          <w:tcPr>
            <w:tcW w:w="5727" w:type="dxa"/>
            <w:shd w:val="clear" w:color="auto" w:fill="auto"/>
          </w:tcPr>
          <w:p w14:paraId="71171057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lastRenderedPageBreak/>
              <w:t>Câu 8:</w:t>
            </w:r>
            <w:r w:rsidRPr="006D4E4E">
              <w:rPr>
                <w:rFonts w:ascii="Chu Van An" w:hAnsi="Chu Van An" w:cs="Chu Van An"/>
              </w:rPr>
              <w:t xml:space="preserve">Cho hàm số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1965" w:dyaOrig="315" w14:anchorId="3702BF13">
                <v:shape id="_x0000_i3647" type="#_x0000_t75" style="width:98.25pt;height:15.75pt" o:ole="">
                  <v:imagedata r:id="rId4066" o:title=""/>
                </v:shape>
                <o:OLEObject Type="Embed" ProgID="Equation.DSMT4" ShapeID="_x0000_i3647" DrawAspect="Content" ObjectID="_1690486583" r:id="rId4067"/>
              </w:object>
            </w:r>
            <w:r w:rsidRPr="006D4E4E">
              <w:rPr>
                <w:rFonts w:ascii="Chu Van An" w:hAnsi="Chu Van An" w:cs="Chu Van An"/>
              </w:rPr>
              <w:t xml:space="preserve">Tìm tập nghiệm của phương trình </w:t>
            </w:r>
            <w:r w:rsidRPr="006D4E4E">
              <w:rPr>
                <w:rFonts w:ascii="Chu Van An" w:eastAsia="Times New Roman" w:hAnsi="Chu Van An" w:cs="Chu Van An"/>
                <w:position w:val="-10"/>
              </w:rPr>
              <w:object w:dxaOrig="630" w:dyaOrig="315" w14:anchorId="7F69069A">
                <v:shape id="_x0000_i3648" type="#_x0000_t75" style="width:31.5pt;height:15.75pt" o:ole="">
                  <v:imagedata r:id="rId4068" o:title=""/>
                </v:shape>
                <o:OLEObject Type="Embed" ProgID="Equation.DSMT4" ShapeID="_x0000_i3648" DrawAspect="Content" ObjectID="_1690486584" r:id="rId4069"/>
              </w:object>
            </w:r>
            <w:r w:rsidRPr="006D4E4E">
              <w:rPr>
                <w:rFonts w:ascii="Chu Van An" w:hAnsi="Chu Van An" w:cs="Chu Van An"/>
              </w:rPr>
              <w:t xml:space="preserve">trên </w:t>
            </w:r>
            <w:r w:rsidRPr="006D4E4E">
              <w:rPr>
                <w:rFonts w:ascii="Chu Van An" w:eastAsia="Times New Roman" w:hAnsi="Chu Van An" w:cs="Chu Van An"/>
                <w:position w:val="-28"/>
              </w:rPr>
              <w:object w:dxaOrig="735" w:dyaOrig="675" w14:anchorId="7B2F45D1">
                <v:shape id="_x0000_i3649" type="#_x0000_t75" style="width:36.75pt;height:33.75pt" o:ole="">
                  <v:imagedata r:id="rId4070" o:title=""/>
                </v:shape>
                <o:OLEObject Type="Embed" ProgID="Equation.DSMT4" ShapeID="_x0000_i3649" DrawAspect="Content" ObjectID="_1690486585" r:id="rId4071"/>
              </w:object>
            </w:r>
          </w:p>
          <w:p w14:paraId="1CDACA3A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D4E4E">
              <w:rPr>
                <w:rFonts w:ascii="Chu Van An" w:eastAsia="Times New Roman" w:hAnsi="Chu Van An" w:cs="Chu Van An"/>
                <w:position w:val="-28"/>
              </w:rPr>
              <w:object w:dxaOrig="1380" w:dyaOrig="675" w14:anchorId="5F965723">
                <v:shape id="_x0000_i3650" type="#_x0000_t75" style="width:69pt;height:33.75pt" o:ole="">
                  <v:imagedata r:id="rId4072" o:title=""/>
                </v:shape>
                <o:OLEObject Type="Embed" ProgID="Equation.DSMT4" ShapeID="_x0000_i3650" DrawAspect="Content" ObjectID="_1690486586" r:id="rId4073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position w:val="-28"/>
              </w:rPr>
              <w:object w:dxaOrig="960" w:dyaOrig="675" w14:anchorId="2599CF6E">
                <v:shape id="_x0000_i3651" type="#_x0000_t75" style="width:48pt;height:33.75pt" o:ole="">
                  <v:imagedata r:id="rId4074" o:title=""/>
                </v:shape>
                <o:OLEObject Type="Embed" ProgID="Equation.DSMT4" ShapeID="_x0000_i3651" DrawAspect="Content" ObjectID="_1690486587" r:id="rId4075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</w:p>
          <w:p w14:paraId="108CC6D9" w14:textId="77777777" w:rsidR="001656AD" w:rsidRPr="006D4E4E" w:rsidRDefault="001656AD" w:rsidP="002135F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D4E4E">
              <w:rPr>
                <w:rFonts w:ascii="Chu Van An" w:eastAsia="Times New Roman" w:hAnsi="Chu Van An" w:cs="Chu Van An"/>
                <w:position w:val="-28"/>
              </w:rPr>
              <w:object w:dxaOrig="900" w:dyaOrig="675" w14:anchorId="18B77027">
                <v:shape id="_x0000_i3652" type="#_x0000_t75" style="width:45pt;height:33.75pt" o:ole="">
                  <v:imagedata r:id="rId4076" o:title=""/>
                </v:shape>
                <o:OLEObject Type="Embed" ProgID="Equation.DSMT4" ShapeID="_x0000_i3652" DrawAspect="Content" ObjectID="_1690486588" r:id="rId4077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position w:val="-14"/>
              </w:rPr>
              <w:object w:dxaOrig="765" w:dyaOrig="405" w14:anchorId="50563CB1">
                <v:shape id="_x0000_i3653" type="#_x0000_t75" style="width:38.25pt;height:20.25pt" o:ole="">
                  <v:imagedata r:id="rId4078" o:title=""/>
                </v:shape>
                <o:OLEObject Type="Embed" ProgID="Equation.DSMT4" ShapeID="_x0000_i3653" DrawAspect="Content" ObjectID="_1690486589" r:id="rId4079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</w:p>
          <w:p w14:paraId="03B53A05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5A7F745B" w14:textId="77777777" w:rsidR="001656AD" w:rsidRPr="006D4E4E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1656AD" w:rsidRPr="006D4E4E" w14:paraId="7A3959A9" w14:textId="77777777" w:rsidTr="002135F8">
        <w:tc>
          <w:tcPr>
            <w:tcW w:w="5727" w:type="dxa"/>
            <w:shd w:val="clear" w:color="auto" w:fill="auto"/>
          </w:tcPr>
          <w:p w14:paraId="19281879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>Câu 9:</w:t>
            </w:r>
            <w:r w:rsidRPr="006D4E4E">
              <w:rPr>
                <w:rFonts w:ascii="Chu Van An" w:hAnsi="Chu Van An" w:cs="Chu Van An"/>
                <w:lang w:val="vi-VN"/>
              </w:rPr>
              <w:t>Cho</w:t>
            </w:r>
            <w:r w:rsidRPr="006D4E4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3435" w:dyaOrig="390" w14:anchorId="176338CE">
                <v:shape id="_x0000_i3654" type="#_x0000_t75" style="width:171.75pt;height:19.5pt" o:ole="">
                  <v:imagedata r:id="rId4080" o:title=""/>
                </v:shape>
                <o:OLEObject Type="Embed" ProgID="Equation.DSMT4" ShapeID="_x0000_i3654" DrawAspect="Content" ObjectID="_1690486590" r:id="rId4081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.Tìm </w:t>
            </w:r>
            <w:r w:rsidRPr="006D4E4E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240" w:dyaOrig="225" w14:anchorId="5486FCE5">
                <v:shape id="_x0000_i3655" type="#_x0000_t75" style="width:12pt;height:11.25pt" o:ole="">
                  <v:imagedata r:id="rId4082" o:title=""/>
                </v:shape>
                <o:OLEObject Type="Embed" ProgID="Equation.DSMT4" ShapeID="_x0000_i3655" DrawAspect="Content" ObjectID="_1690486591" r:id="rId4083"/>
              </w:object>
            </w:r>
            <w:r w:rsidRPr="006D4E4E">
              <w:rPr>
                <w:rFonts w:ascii="Chu Van An" w:hAnsi="Chu Van An" w:cs="Chu Van An"/>
                <w:lang w:val="vi-VN"/>
              </w:rPr>
              <w:t xml:space="preserve">để phương trình </w:t>
            </w:r>
            <w:r w:rsidRPr="006D4E4E">
              <w:rPr>
                <w:rFonts w:ascii="Chu Van An" w:eastAsia="Times New Roman" w:hAnsi="Chu Van An" w:cs="Chu Van An"/>
                <w:position w:val="-14"/>
                <w:lang w:val="vi-VN"/>
              </w:rPr>
              <w:object w:dxaOrig="990" w:dyaOrig="390" w14:anchorId="59A0B0A9">
                <v:shape id="_x0000_i3656" type="#_x0000_t75" style="width:49.5pt;height:19.5pt" o:ole="">
                  <v:imagedata r:id="rId4084" o:title=""/>
                </v:shape>
                <o:OLEObject Type="Embed" ProgID="Equation.DSMT4" ShapeID="_x0000_i3656" DrawAspect="Content" ObjectID="_1690486592" r:id="rId4085"/>
              </w:object>
            </w:r>
            <w:r w:rsidRPr="006D4E4E">
              <w:rPr>
                <w:rFonts w:ascii="Chu Van An" w:hAnsi="Chu Van An" w:cs="Chu Van An"/>
                <w:lang w:val="vi-VN"/>
              </w:rPr>
              <w:t>có nghiệm.</w:t>
            </w:r>
          </w:p>
          <w:p w14:paraId="22B27990" w14:textId="77777777" w:rsidR="001656AD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600" w:dyaOrig="285" w14:anchorId="04A62A93">
                <v:shape id="_x0000_i3657" type="#_x0000_t75" style="width:30pt;height:14.25pt" o:ole="">
                  <v:imagedata r:id="rId4086" o:title=""/>
                </v:shape>
                <o:OLEObject Type="Embed" ProgID="Equation.DSMT4" ShapeID="_x0000_i3657" DrawAspect="Content" ObjectID="_1690486593" r:id="rId4087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885" w:dyaOrig="375" w14:anchorId="75BC0172">
                <v:shape id="_x0000_i3658" type="#_x0000_t75" style="width:44.25pt;height:18.75pt" o:ole="">
                  <v:imagedata r:id="rId4088" o:title=""/>
                </v:shape>
                <o:OLEObject Type="Embed" ProgID="Equation.DSMT4" ShapeID="_x0000_i3658" DrawAspect="Content" ObjectID="_1690486594" r:id="rId4089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323FA03E" w14:textId="33EE4A0D" w:rsidR="001656AD" w:rsidRPr="006D4E4E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600" w:dyaOrig="285" w14:anchorId="48906D85">
                <v:shape id="_x0000_i3659" type="#_x0000_t75" style="width:30pt;height:14.25pt" o:ole="">
                  <v:imagedata r:id="rId4090" o:title=""/>
                </v:shape>
                <o:OLEObject Type="Embed" ProgID="Equation.DSMT4" ShapeID="_x0000_i3659" DrawAspect="Content" ObjectID="_1690486595" r:id="rId4091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  <w:r w:rsidRPr="006D4E4E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395" w:dyaOrig="375" w14:anchorId="67C671F0">
                <v:shape id="_x0000_i3660" type="#_x0000_t75" style="width:69.75pt;height:18.75pt" o:ole="">
                  <v:imagedata r:id="rId4092" o:title=""/>
                </v:shape>
                <o:OLEObject Type="Embed" ProgID="Equation.DSMT4" ShapeID="_x0000_i3660" DrawAspect="Content" ObjectID="_1690486596" r:id="rId4093"/>
              </w:object>
            </w:r>
            <w:r w:rsidRPr="006D4E4E">
              <w:rPr>
                <w:rFonts w:ascii="Chu Van An" w:hAnsi="Chu Van An" w:cs="Chu Van An"/>
                <w:color w:val="000000"/>
              </w:rPr>
              <w:t>.</w:t>
            </w:r>
          </w:p>
          <w:p w14:paraId="4DF32C89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05005E96" w14:textId="77777777" w:rsidR="001656AD" w:rsidRPr="006D4E4E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  <w:tr w:rsidR="001656AD" w:rsidRPr="006D4E4E" w14:paraId="06E875F2" w14:textId="77777777" w:rsidTr="002135F8">
        <w:tc>
          <w:tcPr>
            <w:tcW w:w="5727" w:type="dxa"/>
            <w:shd w:val="clear" w:color="auto" w:fill="auto"/>
          </w:tcPr>
          <w:p w14:paraId="053198F1" w14:textId="0A28A020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6D4E4E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6D4E4E">
              <w:rPr>
                <w:rFonts w:ascii="Chu Van An" w:hAnsi="Chu Van An" w:cs="Chu Van An"/>
              </w:rPr>
              <w:t xml:space="preserve">Đồ thị hàm số </w:t>
            </w:r>
            <w:r w:rsidRPr="006D4E4E">
              <w:rPr>
                <w:rFonts w:ascii="Chu Van An" w:eastAsia="Calibri" w:hAnsi="Chu Van An" w:cs="Chu Van An"/>
                <w:position w:val="-14"/>
              </w:rPr>
              <w:object w:dxaOrig="1380" w:dyaOrig="405" w14:anchorId="430DF03C">
                <v:shape id="_x0000_i3661" type="#_x0000_t75" style="width:69pt;height:20.25pt" o:ole="">
                  <v:imagedata r:id="rId4094" o:title=""/>
                </v:shape>
                <o:OLEObject Type="Embed" ProgID="Equation.DSMT4" ShapeID="_x0000_i3661" DrawAspect="Content" ObjectID="_1690486597" r:id="rId4095"/>
              </w:object>
            </w:r>
            <w:r w:rsidRPr="006D4E4E">
              <w:rPr>
                <w:rFonts w:ascii="Chu Van An" w:hAnsi="Chu Van An" w:cs="Chu Van An"/>
              </w:rPr>
              <w:t xml:space="preserve">, </w:t>
            </w:r>
            <w:r w:rsidRPr="006D4E4E">
              <w:rPr>
                <w:rFonts w:ascii="Chu Van An" w:eastAsia="Calibri" w:hAnsi="Chu Van An" w:cs="Chu Van An"/>
                <w:position w:val="-14"/>
              </w:rPr>
              <w:object w:dxaOrig="1080" w:dyaOrig="405" w14:anchorId="08C604CB">
                <v:shape id="_x0000_i3662" type="#_x0000_t75" style="width:54.75pt;height:20.25pt" o:ole="">
                  <v:imagedata r:id="rId4096" o:title=""/>
                </v:shape>
                <o:OLEObject Type="Embed" ProgID="Equation.DSMT4" ShapeID="_x0000_i3662" DrawAspect="Content" ObjectID="_1690486598" r:id="rId4097"/>
              </w:object>
            </w:r>
            <w:r w:rsidRPr="006D4E4E">
              <w:rPr>
                <w:rFonts w:ascii="Chu Van An" w:hAnsi="Chu Van An" w:cs="Chu Van An"/>
              </w:rPr>
              <w:t xml:space="preserve"> có bao nhiêu tiếp tuyến song song hoặc trùng với trục hoành?</w:t>
            </w:r>
          </w:p>
          <w:p w14:paraId="5AC5026E" w14:textId="77777777" w:rsidR="001656AD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D4E4E">
              <w:rPr>
                <w:rFonts w:ascii="Chu Van An" w:hAnsi="Chu Van An" w:cs="Chu Van An"/>
                <w:b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Calibri" w:hAnsi="Chu Van An" w:cs="Chu Van An"/>
                <w:b/>
                <w:color w:val="0000FF"/>
                <w:position w:val="-4"/>
              </w:rPr>
              <w:object w:dxaOrig="195" w:dyaOrig="255" w14:anchorId="2FB28ECD">
                <v:shape id="_x0000_i3663" type="#_x0000_t75" style="width:9.75pt;height:12.75pt" o:ole="">
                  <v:imagedata r:id="rId4098" o:title=""/>
                </v:shape>
                <o:OLEObject Type="Embed" ProgID="Equation.DSMT4" ShapeID="_x0000_i3663" DrawAspect="Content" ObjectID="_1690486599" r:id="rId4099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D4E4E">
              <w:rPr>
                <w:rFonts w:ascii="Chu Van An" w:eastAsia="Calibri" w:hAnsi="Chu Van An" w:cs="Chu Van An"/>
                <w:b/>
                <w:color w:val="0000FF"/>
                <w:position w:val="-4"/>
              </w:rPr>
              <w:object w:dxaOrig="195" w:dyaOrig="255" w14:anchorId="701D2B02">
                <v:shape id="_x0000_i3664" type="#_x0000_t75" style="width:9.75pt;height:12.75pt" o:ole="">
                  <v:imagedata r:id="rId4100" o:title=""/>
                </v:shape>
                <o:OLEObject Type="Embed" ProgID="Equation.DSMT4" ShapeID="_x0000_i3664" DrawAspect="Content" ObjectID="_1690486600" r:id="rId4101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</w:p>
          <w:p w14:paraId="52FB2E98" w14:textId="5393AF6F" w:rsidR="001656AD" w:rsidRPr="006D4E4E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 xml:space="preserve">C.  </w:t>
            </w:r>
            <w:r w:rsidRPr="006D4E4E">
              <w:rPr>
                <w:rFonts w:ascii="Chu Van An" w:eastAsia="Calibri" w:hAnsi="Chu Van An" w:cs="Chu Van An"/>
                <w:b/>
                <w:color w:val="0000FF"/>
                <w:position w:val="-6"/>
              </w:rPr>
              <w:object w:dxaOrig="165" w:dyaOrig="285" w14:anchorId="2A07D215">
                <v:shape id="_x0000_i3665" type="#_x0000_t75" style="width:8.25pt;height:14.25pt" o:ole="">
                  <v:imagedata r:id="rId4102" o:title=""/>
                </v:shape>
                <o:OLEObject Type="Embed" ProgID="Equation.DSMT4" ShapeID="_x0000_i3665" DrawAspect="Content" ObjectID="_1690486601" r:id="rId4103"/>
              </w:object>
            </w:r>
            <w:r w:rsidRPr="006D4E4E">
              <w:rPr>
                <w:rFonts w:ascii="Chu Van An" w:hAnsi="Chu Van An" w:cs="Chu Van An"/>
              </w:rPr>
              <w:t>.</w:t>
            </w:r>
            <w:r w:rsidRPr="006D4E4E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D4E4E">
              <w:rPr>
                <w:rFonts w:ascii="Chu Van An" w:eastAsia="Calibri" w:hAnsi="Chu Van An" w:cs="Chu Van An"/>
                <w:b/>
                <w:color w:val="0000FF"/>
                <w:position w:val="-6"/>
              </w:rPr>
              <w:object w:dxaOrig="165" w:dyaOrig="285" w14:anchorId="091327E7">
                <v:shape id="_x0000_i3666" type="#_x0000_t75" style="width:8.25pt;height:14.25pt" o:ole="">
                  <v:imagedata r:id="rId4104" o:title=""/>
                </v:shape>
                <o:OLEObject Type="Embed" ProgID="Equation.DSMT4" ShapeID="_x0000_i3666" DrawAspect="Content" ObjectID="_1690486602" r:id="rId4105"/>
              </w:object>
            </w:r>
            <w:r w:rsidRPr="006D4E4E">
              <w:rPr>
                <w:rFonts w:ascii="Chu Van An" w:hAnsi="Chu Van An" w:cs="Chu Van An"/>
              </w:rPr>
              <w:t>.</w:t>
            </w:r>
          </w:p>
          <w:p w14:paraId="093767FF" w14:textId="77777777" w:rsidR="001656AD" w:rsidRPr="006D4E4E" w:rsidRDefault="001656AD" w:rsidP="002135F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4"/>
                <w:lang w:val="nl-NL"/>
              </w:rPr>
            </w:pPr>
          </w:p>
        </w:tc>
        <w:tc>
          <w:tcPr>
            <w:tcW w:w="5183" w:type="dxa"/>
            <w:shd w:val="clear" w:color="auto" w:fill="auto"/>
          </w:tcPr>
          <w:p w14:paraId="2D9D4EE5" w14:textId="77777777" w:rsidR="001656AD" w:rsidRPr="006D4E4E" w:rsidRDefault="001656AD" w:rsidP="002135F8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position w:val="-4"/>
                <w:lang w:val="nl-NL"/>
              </w:rPr>
            </w:pPr>
            <w:r w:rsidRPr="003017A4">
              <w:rPr>
                <w:rFonts w:ascii="Chu Van An" w:hAnsi="Chu Van An" w:cs="Chu Van An"/>
                <w:color w:val="0000FF"/>
                <w:position w:val="-4"/>
                <w:lang w:val="nl-NL"/>
              </w:rPr>
              <w:t xml:space="preserve">Lời giải </w:t>
            </w:r>
          </w:p>
        </w:tc>
      </w:tr>
    </w:tbl>
    <w:p w14:paraId="1F0174B8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5E78C57" w14:textId="63BE1DEC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0F8ED675" w14:textId="75C5F34F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46140F5E" w14:textId="0A9E51C2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6B33353" w14:textId="53C4EBAA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4491C3FB" w14:textId="27184B41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6A0BB2A2" w14:textId="5DD0EFA1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3385DA37" w14:textId="31114AF2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F74ED04" w14:textId="43B5C11E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2EBE6FBF" w14:textId="5AD1AFAD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394D7004" w14:textId="6ACF2011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270E2B7B" w14:textId="65A6D889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4CCDEB37" w14:textId="12C588F5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3F23C8AA" w14:textId="5AD5FB4C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5E166EC5" w14:textId="1DA46571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46D46CC7" w14:textId="5E5DE821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539F3206" w14:textId="1D4EE992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7635443" w14:textId="38A48075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4A6D67A7" w14:textId="77777777" w:rsidR="001656AD" w:rsidRPr="007B070F" w:rsidRDefault="001656AD" w:rsidP="001656AD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  <w:sz w:val="24"/>
          <w:szCs w:val="24"/>
        </w:rPr>
      </w:pPr>
      <w:r w:rsidRPr="007B070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B9AAB71" wp14:editId="37AFDAC7">
                <wp:extent cx="6526325" cy="937597"/>
                <wp:effectExtent l="0" t="19050" r="27305" b="0"/>
                <wp:docPr id="2124573034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26325" cy="937597"/>
                          <a:chOff x="0" y="63618"/>
                          <a:chExt cx="6399254" cy="1141189"/>
                        </a:xfrm>
                      </wpg:grpSpPr>
                      <wpg:grpSp>
                        <wpg:cNvPr id="2124573035" name="Group 2124573035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2124573036" name="Group 2124573036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2124573037" name="Group 2124573037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2124573038" name="Parallelogram 2124573038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039" name="Parallelogram 2124573039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040" name="Parallelogram 2124573040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041" name="Parallelogram 2124573041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124573042" name="Oval 2124573042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043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621BE2C9" w14:textId="77777777" w:rsidR="001656AD" w:rsidRPr="00352905" w:rsidRDefault="001656AD" w:rsidP="001656AD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➎➎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124573044" name="TextBox 87"/>
                          <wps:cNvSpPr txBox="1"/>
                          <wps:spPr>
                            <a:xfrm>
                              <a:off x="408491" y="618572"/>
                              <a:ext cx="1420189" cy="58582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6AE8FB7" w14:textId="77777777" w:rsidR="001656AD" w:rsidRPr="00B6370D" w:rsidRDefault="001656AD" w:rsidP="001656AD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B6370D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Giải tích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2124573045" name="Group 2124573045"/>
                        <wpg:cNvGrpSpPr/>
                        <wpg:grpSpPr>
                          <a:xfrm>
                            <a:off x="1671807" y="349900"/>
                            <a:ext cx="4727447" cy="680679"/>
                            <a:chOff x="1671807" y="349901"/>
                            <a:chExt cx="4898603" cy="681670"/>
                          </a:xfrm>
                        </wpg:grpSpPr>
                        <wpg:grpSp>
                          <wpg:cNvPr id="2124573046" name="Group 2124573046"/>
                          <wpg:cNvGrpSpPr/>
                          <wpg:grpSpPr>
                            <a:xfrm>
                              <a:off x="1671807" y="349901"/>
                              <a:ext cx="4898603" cy="681670"/>
                              <a:chOff x="1671807" y="349901"/>
                              <a:chExt cx="4898603" cy="681670"/>
                            </a:xfrm>
                          </wpg:grpSpPr>
                          <wpg:grpSp>
                            <wpg:cNvPr id="2124573047" name="Group 2124573047"/>
                            <wpg:cNvGrpSpPr/>
                            <wpg:grpSpPr>
                              <a:xfrm>
                                <a:off x="1775690" y="419736"/>
                                <a:ext cx="4794720" cy="569913"/>
                                <a:chOff x="1775690" y="419736"/>
                                <a:chExt cx="4794720" cy="569913"/>
                              </a:xfrm>
                            </wpg:grpSpPr>
                            <wpg:grpSp>
                              <wpg:cNvPr id="2124573048" name="Group 2124573048"/>
                              <wpg:cNvGrpSpPr/>
                              <wpg:grpSpPr>
                                <a:xfrm>
                                  <a:off x="1852639" y="419736"/>
                                  <a:ext cx="4717771" cy="569913"/>
                                  <a:chOff x="1852639" y="419694"/>
                                  <a:chExt cx="4717771" cy="570334"/>
                                </a:xfrm>
                              </wpg:grpSpPr>
                              <wps:wsp>
                                <wps:cNvPr id="2124573049" name="Rectangle: Single Corner Snipped 2124573049"/>
                                <wps:cNvSpPr/>
                                <wps:spPr>
                                  <a:xfrm>
                                    <a:off x="1852639" y="419694"/>
                                    <a:ext cx="4717771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2124573050" name="Group 2124573050"/>
                                <wpg:cNvGrpSpPr/>
                                <wpg:grpSpPr>
                                  <a:xfrm>
                                    <a:off x="2905011" y="465461"/>
                                    <a:ext cx="3547540" cy="485775"/>
                                    <a:chOff x="2905011" y="465461"/>
                                    <a:chExt cx="3547540" cy="485775"/>
                                  </a:xfrm>
                                </wpg:grpSpPr>
                                <wpg:grpSp>
                                  <wpg:cNvPr id="2124573051" name="Group 2124573051"/>
                                  <wpg:cNvGrpSpPr/>
                                  <wpg:grpSpPr>
                                    <a:xfrm>
                                      <a:off x="2923087" y="467839"/>
                                      <a:ext cx="3529464" cy="482295"/>
                                      <a:chOff x="2923087" y="467839"/>
                                      <a:chExt cx="3529464" cy="482295"/>
                                    </a:xfrm>
                                  </wpg:grpSpPr>
                                  <wps:wsp>
                                    <wps:cNvPr id="2124573052" name="Arrow: Chevron 2124573052"/>
                                    <wps:cNvSpPr/>
                                    <wps:spPr>
                                      <a:xfrm>
                                        <a:off x="3037517" y="467839"/>
                                        <a:ext cx="3415034" cy="48229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5166DFFB" w14:textId="77777777" w:rsidR="001656AD" w:rsidRPr="00174195" w:rsidRDefault="001656AD" w:rsidP="001656AD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33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 w:rsidRPr="00174195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32"/>
                                              <w:szCs w:val="32"/>
                                            </w:rPr>
                                            <w:t>VI PHÂN</w:t>
                                          </w:r>
                                        </w:p>
                                        <w:p w14:paraId="72AB7560" w14:textId="77777777" w:rsidR="001656AD" w:rsidRPr="000A4014" w:rsidRDefault="001656AD" w:rsidP="001656AD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33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2124573053" name="Freeform: Shape 2124573053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124573054" name="Flowchart: Terminator 2124573054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2124573055" name="Flowchart: Direct Access Storage 2124573055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124573056" name="Flowchart: Delay 2124573056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057" name="Oval 2124573057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124573058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6AFA245D" w14:textId="77777777" w:rsidR="001656AD" w:rsidRPr="00352905" w:rsidRDefault="001656AD" w:rsidP="001656AD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④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B9AAB71" id="_x0000_s1450" style="width:513.9pt;height:73.85pt;mso-position-horizontal-relative:char;mso-position-vertical-relative:line" coordorigin=",636" coordsize="63992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">
                <v:group id="Group 2124573035" o:spid="_x0000_s1451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">
                  <v:group id="Group 2124573036" o:spid="_x0000_s1452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">
                    <v:group id="Group 2124573037" o:spid="_x0000_s1453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">
                      <v:shape id="Parallelogram 2124573038" o:spid="_x0000_s1454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2124573039" o:spid="_x0000_s1455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2124573040" o:spid="_x0000_s1456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2124573041" o:spid="_x0000_s1457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2124573042" o:spid="_x0000_s1458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459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" filled="f" stroked="f">
                    <v:shadow on="t" color="black" opacity="20971f" offset="0,2.2pt"/>
                    <v:textbox>
                      <w:txbxContent>
                        <w:p w14:paraId="621BE2C9" w14:textId="77777777" w:rsidR="001656AD" w:rsidRPr="00352905" w:rsidRDefault="001656AD" w:rsidP="001656AD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➎➎</w:t>
                          </w:r>
                        </w:p>
                      </w:txbxContent>
                    </v:textbox>
                  </v:shape>
                  <v:shape id="TextBox 87" o:spid="_x0000_s1460" type="#_x0000_t202" style="position:absolute;left:4084;top:6185;width:14202;height:5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" filled="f" stroked="f">
                    <v:textbox>
                      <w:txbxContent>
                        <w:p w14:paraId="16AE8FB7" w14:textId="77777777" w:rsidR="001656AD" w:rsidRPr="00B6370D" w:rsidRDefault="001656AD" w:rsidP="001656AD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B6370D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Giải tích 11</w:t>
                          </w:r>
                        </w:p>
                      </w:txbxContent>
                    </v:textbox>
                  </v:shape>
                </v:group>
                <v:group id="Group 2124573045" o:spid="_x0000_s1461" style="position:absolute;left:16718;top:3499;width:47274;height:680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">
                  <v:group id="Group 2124573046" o:spid="_x0000_s1462" style="position:absolute;left:16718;top:3499;width:48986;height:681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N3b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">
                    <v:group id="Group 2124573047" o:spid="_x0000_s1463" style="position:absolute;left:17756;top:4197;width:47948;height:5699" coordorigin="17756,4197" coordsize="47947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HhA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">
                      <v:group id="Group 2124573048" o:spid="_x0000_s1464" style="position:absolute;left:18526;top:4197;width:47178;height:5699" coordorigin="18526,4196" coordsize="47177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">
                        <v:shape id="Rectangle: Single Corner Snipped 2124573049" o:spid="_x0000_s1465" style="position:absolute;left:18526;top:4196;width:47178;height:5704;visibility:visible;mso-wrap-style:square;v-text-anchor:middle" coordsize="4717771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" path="m,l4511373,r206398,206398l4717771,570334,,570334,,xe" fillcolor="#fffff7" stroked="f" strokeweight="1.25pt">
                          <v:fill r:id="rId8" o:title="" color2="#f0d5ff" type="pattern"/>
                          <v:path arrowok="t" o:connecttype="custom" o:connectlocs="0,0;4511373,0;4717771,206398;4717771,570334;0,570334;0,0" o:connectangles="0,0,0,0,0,0"/>
                        </v:shape>
                        <v:group id="Group 2124573050" o:spid="_x0000_s1466" style="position:absolute;left:29050;top:4654;width:35475;height:4858" coordorigin="29050,4654" coordsize="354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">
                          <v:group id="Group 2124573051" o:spid="_x0000_s1467" style="position:absolute;left:29230;top:4678;width:35295;height:4823" coordorigin="29230,4678" coordsize="35294,4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NNy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">
                            <v:shape id="Arrow: Chevron 2124573052" o:spid="_x0000_s1468" type="#_x0000_t55" style="position:absolute;left:30375;top:4678;width:34150;height:48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" adj="20946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5166DFFB" w14:textId="77777777" w:rsidR="001656AD" w:rsidRPr="00174195" w:rsidRDefault="001656AD" w:rsidP="001656AD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33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 w:rsidRPr="0017419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32"/>
                                        <w:szCs w:val="32"/>
                                      </w:rPr>
                                      <w:t>VI PHÂN</w:t>
                                    </w:r>
                                  </w:p>
                                  <w:p w14:paraId="72AB7560" w14:textId="77777777" w:rsidR="001656AD" w:rsidRPr="000A4014" w:rsidRDefault="001656AD" w:rsidP="001656AD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33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Freeform: Shape 2124573053" o:spid="_x0000_s1469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2124573054" o:spid="_x0000_s1470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2124573055" o:spid="_x0000_s1471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2124573056" o:spid="_x0000_s1472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2124573057" o:spid="_x0000_s1473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474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" filled="f" stroked="f">
                    <v:shadow on="t" color="black" opacity="20971f" offset="0,2.2pt"/>
                    <v:textbox>
                      <w:txbxContent>
                        <w:p w14:paraId="6AFA245D" w14:textId="77777777" w:rsidR="001656AD" w:rsidRPr="00352905" w:rsidRDefault="001656AD" w:rsidP="001656AD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④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2E6116" w14:textId="77777777" w:rsidR="001656AD" w:rsidRPr="007B070F" w:rsidRDefault="001656AD" w:rsidP="001656A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B070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068DE21" wp14:editId="021E9007">
                <wp:extent cx="3505200" cy="504563"/>
                <wp:effectExtent l="0" t="0" r="38100" b="29210"/>
                <wp:docPr id="2124573059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2124573060" name="Group 2124573060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2124573061" name="Group 2124573061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2124573062" name="Group 2124573062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2124573063" name="Rectangle: Single Corner Snipped 2124573063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64" name="Group 2124573064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2124573065" name="Group 2124573065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2124573066" name="Arrow: Chevron 2124573066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5372EDE" w14:textId="77777777" w:rsidR="001656AD" w:rsidRPr="00531501" w:rsidRDefault="001656AD" w:rsidP="001656AD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67" name="Group 2124573067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4573068" name="Freeform: Shape 2124573068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69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C5B1D2F" w14:textId="77777777" w:rsidR="001656AD" w:rsidRDefault="001656AD" w:rsidP="001656A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70" name="Group 2124573070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3071" name="Freeform: Shape 2124573071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72" name="Flowchart: Terminator 2124573072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73" name="Flowchart: Direct Access Storage 2124573073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074" name="Flowchart: Preparation 2124573074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3075" name="Group 2124573075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3076" name="Freeform: Shape 2124573076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77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43C6D66" w14:textId="77777777" w:rsidR="001656AD" w:rsidRDefault="001656AD" w:rsidP="001656AD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068DE21" id="_x0000_s1475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">
                <v:group id="Group 2124573060" o:spid="_x0000_s147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">
                  <v:group id="Group 2124573061" o:spid="_x0000_s147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BnP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">
                    <v:group id="Group 2124573062" o:spid="_x0000_s147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">
                      <v:shape id="Rectangle: Single Corner Snipped 2124573063" o:spid="_x0000_s1479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2124573064" o:spid="_x0000_s148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7pX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">
                        <v:group id="Group 2124573065" o:spid="_x0000_s148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">
                          <v:shape id="Arrow: Chevron 2124573066" o:spid="_x0000_s1482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5372EDE" w14:textId="77777777" w:rsidR="001656AD" w:rsidRPr="00531501" w:rsidRDefault="001656AD" w:rsidP="001656AD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3067" o:spid="_x0000_s148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">
                            <v:shape id="Freeform: Shape 2124573068" o:spid="_x0000_s148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8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" filled="f" stroked="f">
                              <v:textbox style="mso-fit-shape-to-text:t">
                                <w:txbxContent>
                                  <w:p w14:paraId="6C5B1D2F" w14:textId="77777777" w:rsidR="001656AD" w:rsidRDefault="001656AD" w:rsidP="001656A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70" o:spid="_x0000_s148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">
                          <v:shape id="Freeform: Shape 2124573071" o:spid="_x0000_s148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72" o:spid="_x0000_s148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3073" o:spid="_x0000_s148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3074" o:spid="_x0000_s149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3075" o:spid="_x0000_s149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">
                  <v:shape id="Freeform: Shape 2124573076" o:spid="_x0000_s149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49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" filled="f" stroked="f">
                    <v:textbox>
                      <w:txbxContent>
                        <w:p w14:paraId="643C6D66" w14:textId="77777777" w:rsidR="001656AD" w:rsidRDefault="001656AD" w:rsidP="001656AD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4F66A8" w14:textId="77777777" w:rsidR="001656AD" w:rsidRPr="007B070F" w:rsidRDefault="001656AD" w:rsidP="001656AD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B070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9880FB7" wp14:editId="23CFE203">
                <wp:extent cx="6436629" cy="1550504"/>
                <wp:effectExtent l="0" t="0" r="21590" b="12065"/>
                <wp:docPr id="212457307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9" cy="1550504"/>
                          <a:chOff x="-22234" y="-704"/>
                          <a:chExt cx="6482342" cy="1539228"/>
                        </a:xfrm>
                      </wpg:grpSpPr>
                      <wps:wsp>
                        <wps:cNvPr id="2124573079" name="Rectangle: Diagonal Corners Rounded 2124573079"/>
                        <wps:cNvSpPr/>
                        <wps:spPr>
                          <a:xfrm>
                            <a:off x="-13" y="4"/>
                            <a:ext cx="6460121" cy="1538520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00B32AE" w14:textId="77777777" w:rsidR="001656AD" w:rsidRPr="000A4014" w:rsidRDefault="001656AD" w:rsidP="001656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8A40D15" w14:textId="77777777" w:rsidR="001656AD" w:rsidRPr="000A4014" w:rsidRDefault="001656AD" w:rsidP="001656AD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0A4014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0A4014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  <w:lang w:val="fr-FR"/>
                                </w:rPr>
                                <w:t>Định nghĩa</w:t>
                              </w:r>
                            </w:p>
                            <w:p w14:paraId="2896D099" w14:textId="77777777" w:rsidR="001656AD" w:rsidRDefault="001656AD" w:rsidP="001656A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Cho hàm số </w: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960" w:dyaOrig="400" w14:anchorId="48E75D9E">
                                  <v:shape id="_x0000_i6424" type="#_x0000_t75" style="width:47.25pt;height:20.25pt" o:ole="">
                                    <v:imagedata r:id="rId4106" o:title=""/>
                                  </v:shape>
                                  <o:OLEObject Type="Embed" ProgID="Equation.DSMT4" ShapeID="_x0000_i6424" DrawAspect="Content" ObjectID="_1690487126" r:id="rId4107"/>
                                </w:objec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có đạo hàm tại x. Ta gọi tích </w: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980" w:dyaOrig="400" w14:anchorId="6EFF40A6">
                                  <v:shape id="_x0000_i6425" type="#_x0000_t75" style="width:48.75pt;height:20.25pt" o:ole="">
                                    <v:imagedata r:id="rId4108" o:title=""/>
                                  </v:shape>
                                  <o:OLEObject Type="Embed" ProgID="Equation.DSMT4" ShapeID="_x0000_i6425" DrawAspect="Content" ObjectID="_1690487127" r:id="rId4109"/>
                                </w:objec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là vi phân của hàm số f(x) tại điểm x ứng với số gia </w: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340" w:dyaOrig="279" w14:anchorId="516020BB">
                                  <v:shape id="_x0000_i6426" type="#_x0000_t75" style="width:17.25pt;height:13.5pt" o:ole="">
                                    <v:imagedata r:id="rId4110" o:title=""/>
                                  </v:shape>
                                  <o:OLEObject Type="Embed" ProgID="Equation.DSMT4" ShapeID="_x0000_i6426" DrawAspect="Content" ObjectID="_1690487128" r:id="rId4111"/>
                                </w:objec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(gọi tắt là vi phân của f tại điểm x). </w:t>
                              </w:r>
                            </w:p>
                            <w:p w14:paraId="3CCD3BA0" w14:textId="77777777" w:rsidR="001656AD" w:rsidRDefault="001656AD" w:rsidP="001656AD">
                              <w:pPr>
                                <w:spacing w:before="120" w:line="240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Vì vậy ta thường kí hiệu </w: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800" w:dyaOrig="279" w14:anchorId="6FD48CA8">
                                  <v:shape id="_x0000_i6427" type="#_x0000_t75" style="width:39pt;height:13.5pt" o:ole="">
                                    <v:imagedata r:id="rId4112" o:title=""/>
                                  </v:shape>
                                  <o:OLEObject Type="Embed" ProgID="Equation.DSMT4" ShapeID="_x0000_i6427" DrawAspect="Content" ObjectID="_1690487129" r:id="rId4113"/>
                                </w:objec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 </w: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380" w:dyaOrig="400" w14:anchorId="48250A5B">
                                  <v:shape id="_x0000_i6428" type="#_x0000_t75" style="width:69pt;height:20.25pt" o:ole="">
                                    <v:imagedata r:id="rId4114" o:title=""/>
                                  </v:shape>
                                  <o:OLEObject Type="Embed" ProgID="Equation.DSMT4" ShapeID="_x0000_i6428" DrawAspect="Content" ObjectID="_1690487130" r:id="rId4115"/>
                                </w:object>
                              </w:r>
                              <w:r w:rsidRPr="006E37D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.</w:t>
                              </w: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8752BE3" w14:textId="77777777" w:rsidR="001656AD" w:rsidRPr="000A4014" w:rsidRDefault="001656AD" w:rsidP="001656AD">
                              <w:pPr>
                                <w:spacing w:before="120" w:line="240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221773C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8E8157C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8D03FA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DE3DB3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EF1D87E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6F0B12CB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6DCD85B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164D009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38DACDC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D2D2140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7619054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EADEEC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177000A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966A8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3F431F2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A2CCE94" w14:textId="77777777" w:rsidR="001656AD" w:rsidRPr="000A4014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080" name="Group 2124573080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124573081" name="Rectangle: Folded Corner 2124573081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82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FFCD485" w14:textId="77777777" w:rsidR="001656AD" w:rsidRDefault="001656AD" w:rsidP="001656A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9880FB7" id="_x0000_s1494" style="width:506.8pt;height:122.1pt;mso-position-horizontal-relative:char;mso-position-vertical-relative:line" coordorigin="-222,-7" coordsize="64823,15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">
                <v:shape id="Rectangle: Diagonal Corners Rounded 2124573079" o:spid="_x0000_s1495" style="position:absolute;width:64601;height:15385;visibility:visible;mso-wrap-style:square;v-text-anchor:middle" coordsize="6460121,15385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" adj="-11796480,,5400" path="m14570,l6358871,v55919,,101250,45331,101250,101250l6460121,1523950v,8047,-6523,14570,-14570,14570l101250,1538520c45331,1538520,,1493189,,1437270l,14570c,6523,6523,,14570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4570,0;6358871,0;6460121,101250;6460121,1523950;6445551,1538520;101250,1538520;0,1437270;0,14570;14570,0" o:connectangles="0,0,0,0,0,0,0,0,0" textboxrect="0,0,6460121,1538520"/>
                  <v:textbox>
                    <w:txbxContent>
                      <w:p w14:paraId="500B32AE" w14:textId="77777777" w:rsidR="001656AD" w:rsidRPr="000A4014" w:rsidRDefault="001656AD" w:rsidP="001656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</w:pPr>
                        <w:r w:rsidRPr="000A4014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8A40D15" w14:textId="77777777" w:rsidR="001656AD" w:rsidRPr="000A4014" w:rsidRDefault="001656AD" w:rsidP="001656AD">
                        <w:pPr>
                          <w:spacing w:line="256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0A4014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0A4014"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  <w:lang w:val="fr-FR"/>
                          </w:rPr>
                          <w:t>Định nghĩa</w:t>
                        </w:r>
                      </w:p>
                      <w:p w14:paraId="2896D099" w14:textId="77777777" w:rsidR="001656AD" w:rsidRDefault="001656AD" w:rsidP="001656AD">
                        <w:pPr>
                          <w:spacing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0A4014">
                          <w:rPr>
                            <w:rFonts w:ascii="Chu Van An" w:hAnsi="Chu Van An" w:cs="Chu Van An"/>
                            <w:color w:val="0033CC"/>
                            <w:sz w:val="24"/>
                            <w:szCs w:val="24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6E37DA">
                          <w:rPr>
                            <w:rFonts w:ascii="Chu Van An" w:hAnsi="Chu Van An" w:cs="Chu Van An"/>
                            <w:szCs w:val="24"/>
                          </w:rPr>
                          <w:t xml:space="preserve">Cho hàm số </w:t>
                        </w:r>
                        <w:r w:rsidRPr="006E37DA">
                          <w:rPr>
                            <w:rFonts w:ascii="Chu Van An" w:hAnsi="Chu Van An" w:cs="Chu Van An"/>
                            <w:position w:val="-14"/>
                          </w:rPr>
                          <w:object w:dxaOrig="960" w:dyaOrig="400" w14:anchorId="48E75D9E">
                            <v:shape id="_x0000_i6424" type="#_x0000_t75" style="width:47.25pt;height:20.25pt" o:ole="">
                              <v:imagedata r:id="rId4106" o:title=""/>
                            </v:shape>
                            <o:OLEObject Type="Embed" ProgID="Equation.DSMT4" ShapeID="_x0000_i6424" DrawAspect="Content" ObjectID="_1690487126" r:id="rId4116"/>
                          </w:object>
                        </w:r>
                        <w:r w:rsidRPr="006E37DA">
                          <w:rPr>
                            <w:rFonts w:ascii="Chu Van An" w:hAnsi="Chu Van An" w:cs="Chu Van An"/>
                            <w:szCs w:val="24"/>
                          </w:rPr>
                          <w:t xml:space="preserve"> có đạo hàm tại x. Ta gọi tích </w:t>
                        </w:r>
                        <w:r w:rsidRPr="006E37DA">
                          <w:rPr>
                            <w:rFonts w:ascii="Chu Van An" w:hAnsi="Chu Van An" w:cs="Chu Van An"/>
                            <w:position w:val="-14"/>
                          </w:rPr>
                          <w:object w:dxaOrig="980" w:dyaOrig="400" w14:anchorId="6EFF40A6">
                            <v:shape id="_x0000_i6425" type="#_x0000_t75" style="width:48.75pt;height:20.25pt" o:ole="">
                              <v:imagedata r:id="rId4108" o:title=""/>
                            </v:shape>
                            <o:OLEObject Type="Embed" ProgID="Equation.DSMT4" ShapeID="_x0000_i6425" DrawAspect="Content" ObjectID="_1690487127" r:id="rId4117"/>
                          </w:object>
                        </w:r>
                        <w:r w:rsidRPr="006E37DA">
                          <w:rPr>
                            <w:rFonts w:ascii="Chu Van An" w:hAnsi="Chu Van An" w:cs="Chu Van An"/>
                            <w:szCs w:val="24"/>
                          </w:rPr>
                          <w:t xml:space="preserve"> là vi phân của hàm số f(x) tại điểm x ứng với số gia </w:t>
                        </w:r>
                        <w:r w:rsidRPr="006E37DA">
                          <w:rPr>
                            <w:rFonts w:ascii="Chu Van An" w:hAnsi="Chu Van An" w:cs="Chu Van An"/>
                            <w:position w:val="-6"/>
                          </w:rPr>
                          <w:object w:dxaOrig="340" w:dyaOrig="279" w14:anchorId="516020BB">
                            <v:shape id="_x0000_i6426" type="#_x0000_t75" style="width:17.25pt;height:13.5pt" o:ole="">
                              <v:imagedata r:id="rId4110" o:title=""/>
                            </v:shape>
                            <o:OLEObject Type="Embed" ProgID="Equation.DSMT4" ShapeID="_x0000_i6426" DrawAspect="Content" ObjectID="_1690487128" r:id="rId4118"/>
                          </w:object>
                        </w:r>
                        <w:r w:rsidRPr="006E37DA">
                          <w:rPr>
                            <w:rFonts w:ascii="Chu Van An" w:hAnsi="Chu Van An" w:cs="Chu Van An"/>
                            <w:szCs w:val="24"/>
                          </w:rPr>
                          <w:t xml:space="preserve"> (gọi tắt là vi phân của f tại điểm x). </w:t>
                        </w:r>
                      </w:p>
                      <w:p w14:paraId="3CCD3BA0" w14:textId="77777777" w:rsidR="001656AD" w:rsidRDefault="001656AD" w:rsidP="001656AD">
                        <w:pPr>
                          <w:spacing w:before="120" w:line="240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hAnsi="Chu Van An" w:cs="Chu Van An"/>
                            <w:color w:val="0033CC"/>
                            <w:sz w:val="24"/>
                            <w:szCs w:val="24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6E37DA">
                          <w:rPr>
                            <w:rFonts w:ascii="Chu Van An" w:hAnsi="Chu Van An" w:cs="Chu Van An"/>
                            <w:szCs w:val="24"/>
                          </w:rPr>
                          <w:t xml:space="preserve">Vì vậy ta thường kí hiệu </w:t>
                        </w:r>
                        <w:r w:rsidRPr="006E37DA">
                          <w:rPr>
                            <w:rFonts w:ascii="Chu Van An" w:hAnsi="Chu Van An" w:cs="Chu Van An"/>
                            <w:position w:val="-6"/>
                          </w:rPr>
                          <w:object w:dxaOrig="800" w:dyaOrig="279" w14:anchorId="6FD48CA8">
                            <v:shape id="_x0000_i6427" type="#_x0000_t75" style="width:39pt;height:13.5pt" o:ole="">
                              <v:imagedata r:id="rId4112" o:title=""/>
                            </v:shape>
                            <o:OLEObject Type="Embed" ProgID="Equation.DSMT4" ShapeID="_x0000_i6427" DrawAspect="Content" ObjectID="_1690487129" r:id="rId4119"/>
                          </w:object>
                        </w:r>
                        <w:r w:rsidRPr="006E37DA">
                          <w:rPr>
                            <w:rFonts w:ascii="Chu Van An" w:hAnsi="Chu Van An" w:cs="Chu Van An"/>
                            <w:szCs w:val="24"/>
                          </w:rPr>
                          <w:t xml:space="preserve"> và </w:t>
                        </w:r>
                        <w:r w:rsidRPr="006E37DA">
                          <w:rPr>
                            <w:rFonts w:ascii="Chu Van An" w:hAnsi="Chu Van An" w:cs="Chu Van An"/>
                            <w:position w:val="-14"/>
                          </w:rPr>
                          <w:object w:dxaOrig="1380" w:dyaOrig="400" w14:anchorId="48250A5B">
                            <v:shape id="_x0000_i6428" type="#_x0000_t75" style="width:69pt;height:20.25pt" o:ole="">
                              <v:imagedata r:id="rId4114" o:title=""/>
                            </v:shape>
                            <o:OLEObject Type="Embed" ProgID="Equation.DSMT4" ShapeID="_x0000_i6428" DrawAspect="Content" ObjectID="_1690487130" r:id="rId4120"/>
                          </w:object>
                        </w:r>
                        <w:r w:rsidRPr="006E37DA">
                          <w:rPr>
                            <w:rFonts w:ascii="Chu Van An" w:hAnsi="Chu Van An" w:cs="Chu Van An"/>
                            <w:szCs w:val="24"/>
                          </w:rPr>
                          <w:t>.</w:t>
                        </w: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8752BE3" w14:textId="77777777" w:rsidR="001656AD" w:rsidRPr="000A4014" w:rsidRDefault="001656AD" w:rsidP="001656AD">
                        <w:pPr>
                          <w:spacing w:before="120" w:line="240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221773C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8E8157C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8D03FA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DE3DB3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EF1D87E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6F0B12CB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6DCD85B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164D009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38DACDC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D2D2140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7619054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EADEEC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177000A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966A8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3F431F2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A2CCE94" w14:textId="77777777" w:rsidR="001656AD" w:rsidRPr="000A4014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3080" o:spid="_x0000_s1496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">
                  <v:shape id="Rectangle: Folded Corner 2124573081" o:spid="_x0000_s1497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498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" filled="f" stroked="f">
                    <v:textbox>
                      <w:txbxContent>
                        <w:p w14:paraId="2FFCD485" w14:textId="77777777" w:rsidR="001656AD" w:rsidRDefault="001656AD" w:rsidP="001656A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921F075" w14:textId="77777777" w:rsidR="001656AD" w:rsidRPr="007B070F" w:rsidRDefault="001656AD" w:rsidP="001656AD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B070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91E413D" wp14:editId="18B9AB30">
                <wp:extent cx="6443476" cy="1065476"/>
                <wp:effectExtent l="0" t="0" r="14605" b="20955"/>
                <wp:docPr id="212457308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1065476"/>
                          <a:chOff x="-6836" y="-11"/>
                          <a:chExt cx="6443476" cy="1028668"/>
                        </a:xfrm>
                      </wpg:grpSpPr>
                      <wps:wsp>
                        <wps:cNvPr id="2124573084" name="Rectangle: Diagonal Corners Rounded 2124573084"/>
                        <wps:cNvSpPr/>
                        <wps:spPr>
                          <a:xfrm>
                            <a:off x="0" y="0"/>
                            <a:ext cx="6436640" cy="1028657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F52C0DC" w14:textId="77777777" w:rsidR="001656AD" w:rsidRPr="00360A96" w:rsidRDefault="001656AD" w:rsidP="001656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360A96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64BD8B04" w14:textId="77777777" w:rsidR="001656AD" w:rsidRPr="00851C1A" w:rsidRDefault="001656AD" w:rsidP="001656A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851C1A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Áp dụng vi phân vào tính gần đúng</w:t>
                              </w:r>
                            </w:p>
                            <w:p w14:paraId="568B0326" w14:textId="77777777" w:rsidR="001656AD" w:rsidRPr="004217FA" w:rsidRDefault="001656AD" w:rsidP="001656A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360A96"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B03A87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Công thức tính gần đúng nhờ vi phân là:</w:t>
                              </w:r>
                              <w:r w:rsidRPr="000F2214">
                                <w:rPr>
                                  <w:position w:val="-14"/>
                                </w:rPr>
                                <w:object w:dxaOrig="3340" w:dyaOrig="400" w14:anchorId="55D74A85">
                                  <v:shape id="_x0000_i6429" type="#_x0000_t75" style="width:167.25pt;height:20.25pt" o:ole="">
                                    <v:imagedata r:id="rId4121" o:title=""/>
                                  </v:shape>
                                  <o:OLEObject Type="Embed" ProgID="Equation.DSMT4" ShapeID="_x0000_i6429" DrawAspect="Content" ObjectID="_1690487131" r:id="rId4122"/>
                                </w:object>
                              </w:r>
                            </w:p>
                            <w:p w14:paraId="2E04BBD2" w14:textId="77777777" w:rsidR="001656AD" w:rsidRPr="00360A96" w:rsidRDefault="001656AD" w:rsidP="001656AD">
                              <w:pPr>
                                <w:tabs>
                                  <w:tab w:val="left" w:pos="372"/>
                                  <w:tab w:val="left" w:pos="726"/>
                                  <w:tab w:val="left" w:pos="1092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06A63A2A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2120CB0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7D94F3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61C82663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758466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5650E20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0DBCFFF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BC7328B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3EACE39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1F61E5F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9F80F28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C6A59E7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707F418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72C1C41" w14:textId="77777777" w:rsidR="001656AD" w:rsidRPr="00360A96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085" name="Group 2124573085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124573086" name="Rectangle: Folded Corner 2124573086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124573087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0B245D7" w14:textId="77777777" w:rsidR="001656AD" w:rsidRDefault="001656AD" w:rsidP="001656A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91E413D" id="_x0000_s1499" style="width:507.35pt;height:83.9pt;mso-position-horizontal-relative:char;mso-position-vertical-relative:line" coordorigin="-68" coordsize="64434,10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">
                <v:shape id="Rectangle: Diagonal Corners Rounded 2124573084" o:spid="_x0000_s1500" style="position:absolute;width:64366;height:10286;visibility:visible;mso-wrap-style:square;v-text-anchor:middle" coordsize="6436640,10286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" adj="-11796480,,5400" path="m9741,l6376721,v33092,,59919,26827,59919,59919l6436640,1018916v,5380,-4361,9741,-9741,9741l59919,1028657c26827,1028657,,1001830,,968738l,9741c,4361,4361,,9741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9741,0;6376721,0;6436640,59919;6436640,1018916;6426899,1028657;59919,1028657;0,968738;0,9741;9741,0" o:connectangles="0,0,0,0,0,0,0,0,0" textboxrect="0,0,6436640,1028657"/>
                  <v:textbox>
                    <w:txbxContent>
                      <w:p w14:paraId="3F52C0DC" w14:textId="77777777" w:rsidR="001656AD" w:rsidRPr="00360A96" w:rsidRDefault="001656AD" w:rsidP="001656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360A96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64BD8B04" w14:textId="77777777" w:rsidR="001656AD" w:rsidRPr="00851C1A" w:rsidRDefault="001656AD" w:rsidP="001656AD">
                        <w:pPr>
                          <w:spacing w:line="240" w:lineRule="auto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 w:rsidRPr="00360A96"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851C1A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Áp dụng vi phân vào tính gần đúng</w:t>
                        </w:r>
                      </w:p>
                      <w:p w14:paraId="568B0326" w14:textId="77777777" w:rsidR="001656AD" w:rsidRPr="004217FA" w:rsidRDefault="001656AD" w:rsidP="001656AD">
                        <w:pPr>
                          <w:spacing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360A96">
                          <w:rPr>
                            <w:rFonts w:ascii="Chu Van An" w:hAnsi="Chu Van An" w:cs="Chu Van An"/>
                            <w:color w:val="0033CC"/>
                            <w:sz w:val="24"/>
                            <w:szCs w:val="24"/>
                          </w:rPr>
                          <w:sym w:font="Wingdings" w:char="F0B2"/>
                        </w:r>
                        <w:r w:rsidRPr="00360A96">
                          <w:rPr>
                            <w:rFonts w:ascii="Chu Van An" w:hAnsi="Chu Van An" w:cs="Chu Van An"/>
                            <w:color w:val="0033CC"/>
                            <w:sz w:val="24"/>
                            <w:szCs w:val="24"/>
                          </w:rPr>
                          <w:t xml:space="preserve"> </w:t>
                        </w:r>
                        <w:r w:rsidRPr="00B03A87">
                          <w:rPr>
                            <w:rFonts w:ascii="Chu Van An" w:hAnsi="Chu Van An" w:cs="Chu Van An"/>
                            <w:szCs w:val="24"/>
                          </w:rPr>
                          <w:t>Công thức tính gần đúng nhờ vi phân là:</w:t>
                        </w:r>
                        <w:r w:rsidRPr="000F2214">
                          <w:rPr>
                            <w:position w:val="-14"/>
                          </w:rPr>
                          <w:object w:dxaOrig="3340" w:dyaOrig="400" w14:anchorId="55D74A85">
                            <v:shape id="_x0000_i6429" type="#_x0000_t75" style="width:167.25pt;height:20.25pt" o:ole="">
                              <v:imagedata r:id="rId4121" o:title=""/>
                            </v:shape>
                            <o:OLEObject Type="Embed" ProgID="Equation.DSMT4" ShapeID="_x0000_i6429" DrawAspect="Content" ObjectID="_1690487131" r:id="rId4123"/>
                          </w:object>
                        </w:r>
                      </w:p>
                      <w:p w14:paraId="2E04BBD2" w14:textId="77777777" w:rsidR="001656AD" w:rsidRPr="00360A96" w:rsidRDefault="001656AD" w:rsidP="001656AD">
                        <w:pPr>
                          <w:tabs>
                            <w:tab w:val="left" w:pos="372"/>
                            <w:tab w:val="left" w:pos="726"/>
                            <w:tab w:val="left" w:pos="1092"/>
                          </w:tabs>
                          <w:spacing w:after="0" w:line="240" w:lineRule="auto"/>
                          <w:jc w:val="both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</w:p>
                      <w:p w14:paraId="06A63A2A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2120CB0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7D94F3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61C82663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758466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5650E20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0DBCFFF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BC7328B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3EACE39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1F61E5F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9F80F28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C6A59E7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707F418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72C1C41" w14:textId="77777777" w:rsidR="001656AD" w:rsidRPr="00360A96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3085" o:spid="_x0000_s1501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">
                  <v:shape id="Rectangle: Folded Corner 2124573086" o:spid="_x0000_s1502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503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" filled="f" stroked="f">
                    <v:textbox>
                      <w:txbxContent>
                        <w:p w14:paraId="70B245D7" w14:textId="77777777" w:rsidR="001656AD" w:rsidRDefault="001656AD" w:rsidP="001656A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6127F88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7B070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5E904D0" wp14:editId="776A7820">
                <wp:extent cx="3325091" cy="482750"/>
                <wp:effectExtent l="0" t="0" r="85090" b="50800"/>
                <wp:docPr id="21245730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482750"/>
                          <a:chOff x="0" y="0"/>
                          <a:chExt cx="3325091" cy="504563"/>
                        </a:xfrm>
                      </wpg:grpSpPr>
                      <wpg:grpSp>
                        <wpg:cNvPr id="2124573089" name="Group 2124573089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124573090" name="Group 2124573090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124573091" name="Group 2124573091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124573092" name="Rectangle: Single Corner Snipped 2124573092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93" name="Group 2124573093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124573094" name="Group 2124573094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24573095" name="Arrow: Chevron 2124573095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186327D" w14:textId="77777777" w:rsidR="001656AD" w:rsidRPr="00531501" w:rsidRDefault="001656AD" w:rsidP="001656AD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96" name="Group 21245730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4573097" name="Freeform: Shape 21245730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7E98EF3" w14:textId="77777777" w:rsidR="001656AD" w:rsidRDefault="001656AD" w:rsidP="001656A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99" name="Group 21245730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3100" name="Freeform: Shape 2124573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01" name="Flowchart: Terminator 2124573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02" name="Flowchart: Direct Access Storage 2124573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103" name="Flowchart: Preparation 2124573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3104" name="Group 2124573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3105" name="Freeform: Shape 2124573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3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689D180" w14:textId="77777777" w:rsidR="001656AD" w:rsidRDefault="001656AD" w:rsidP="001656AD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5E904D0" id="_x0000_s1504" style="width:261.8pt;height:38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">
                <v:group id="Group 2124573089" o:spid="_x0000_s1505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">
                  <v:group id="Group 2124573090" o:spid="_x0000_s150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">
                    <v:group id="Group 2124573091" o:spid="_x0000_s1507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Wno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">
                      <v:shape id="Rectangle: Single Corner Snipped 2124573092" o:spid="_x0000_s1508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124573093" o:spid="_x0000_s1509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">
                        <v:group id="Group 2124573094" o:spid="_x0000_s1510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">
                          <v:shape id="Arrow: Chevron 2124573095" o:spid="_x0000_s1511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186327D" w14:textId="77777777" w:rsidR="001656AD" w:rsidRPr="00531501" w:rsidRDefault="001656AD" w:rsidP="001656AD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3096" o:spid="_x0000_s1512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">
                            <v:shape id="Freeform: Shape 2124573097" o:spid="_x0000_s1513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14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" filled="f" stroked="f">
                              <v:textbox>
                                <w:txbxContent>
                                  <w:p w14:paraId="77E98EF3" w14:textId="77777777" w:rsidR="001656AD" w:rsidRDefault="001656AD" w:rsidP="001656A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99" o:spid="_x0000_s1515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">
                          <v:shape id="Freeform: Shape 2124573100" o:spid="_x0000_s1516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01" o:spid="_x0000_s1517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3102" o:spid="_x0000_s1518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3103" o:spid="_x0000_s1519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3104" o:spid="_x0000_s1520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VBq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">
                  <v:shape id="Freeform: Shape 2124573105" o:spid="_x0000_s1521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522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" filled="f" stroked="f">
                    <v:textbox>
                      <w:txbxContent>
                        <w:p w14:paraId="5689D180" w14:textId="77777777" w:rsidR="001656AD" w:rsidRDefault="001656AD" w:rsidP="001656AD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EB38C1A" w14:textId="77777777" w:rsidR="001656AD" w:rsidRPr="007B070F" w:rsidRDefault="001656AD" w:rsidP="001656AD">
      <w:pPr>
        <w:spacing w:line="240" w:lineRule="auto"/>
        <w:ind w:left="142" w:firstLine="284"/>
        <w:rPr>
          <w:rFonts w:ascii="Chu Van An" w:hAnsi="Chu Van An" w:cs="Chu Van An"/>
          <w:sz w:val="24"/>
          <w:szCs w:val="24"/>
        </w:rPr>
      </w:pPr>
      <w:r w:rsidRPr="007B070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8F584A" wp14:editId="783AE1AD">
                <wp:extent cx="6518698" cy="1604514"/>
                <wp:effectExtent l="0" t="19050" r="15875" b="15240"/>
                <wp:docPr id="212457310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8698" cy="1604514"/>
                          <a:chOff x="19743" y="0"/>
                          <a:chExt cx="6579068" cy="1576744"/>
                        </a:xfrm>
                      </wpg:grpSpPr>
                      <wps:wsp>
                        <wps:cNvPr id="212457310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36"/>
                            <a:ext cx="6579068" cy="132860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DE0DAE" w14:textId="77777777" w:rsidR="001656AD" w:rsidRPr="00BC2420" w:rsidRDefault="001656AD" w:rsidP="001656AD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19BF9A37" w14:textId="77777777" w:rsidR="001656AD" w:rsidRPr="00A715AB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A715AB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668BE6D3" w14:textId="77777777" w:rsidR="001656AD" w:rsidRPr="00BC2420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BC242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Tính đạo hàm của hàm số tại </w:t>
                              </w:r>
                              <w:r w:rsidRPr="00BC2420">
                                <w:rPr>
                                  <w:rFonts w:ascii="Times New Roman" w:eastAsiaTheme="minorHAnsi" w:hAnsi="Times New Roman"/>
                                  <w:position w:val="-12"/>
                                  <w:sz w:val="24"/>
                                  <w:szCs w:val="24"/>
                                </w:rPr>
                                <w:object w:dxaOrig="260" w:dyaOrig="360" w14:anchorId="59716520">
                                  <v:shape id="_x0000_i6430" type="#_x0000_t75" style="width:13.5pt;height:18.75pt" o:ole="">
                                    <v:imagedata r:id="rId4124" o:title=""/>
                                  </v:shape>
                                  <o:OLEObject Type="Embed" ProgID="Equation.DSMT4" ShapeID="_x0000_i6430" DrawAspect="Content" ObjectID="_1690487132" r:id="rId4125"/>
                                </w:object>
                              </w:r>
                              <w:r w:rsidRPr="00BC242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0232B5C" w14:textId="77777777" w:rsidR="001656AD" w:rsidRPr="00BC2420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BC242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Suy ra vi phân của hàm số tại </w:t>
                              </w:r>
                              <w:r w:rsidRPr="00BC2420">
                                <w:rPr>
                                  <w:rFonts w:eastAsiaTheme="minorHAnsi"/>
                                  <w:position w:val="-12"/>
                                  <w:sz w:val="24"/>
                                  <w:szCs w:val="24"/>
                                </w:rPr>
                                <w:object w:dxaOrig="260" w:dyaOrig="360" w14:anchorId="6E41739C">
                                  <v:shape id="_x0000_i6431" type="#_x0000_t75" style="width:13.5pt;height:18.75pt" o:ole="">
                                    <v:imagedata r:id="rId4126" o:title=""/>
                                  </v:shape>
                                  <o:OLEObject Type="Embed" ProgID="Equation.DSMT4" ShapeID="_x0000_i6431" DrawAspect="Content" ObjectID="_1690487133" r:id="rId4127"/>
                                </w:object>
                              </w:r>
                              <w:r w:rsidRPr="00BC242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ứng với số gia </w:t>
                              </w:r>
                              <w:r w:rsidRPr="00BC2420">
                                <w:rPr>
                                  <w:rFonts w:eastAsiaTheme="minorHAnsi"/>
                                  <w:position w:val="-6"/>
                                  <w:sz w:val="24"/>
                                  <w:szCs w:val="24"/>
                                </w:rPr>
                                <w:object w:dxaOrig="340" w:dyaOrig="279" w14:anchorId="5FFD20FB">
                                  <v:shape id="_x0000_i6432" type="#_x0000_t75" style="width:17.25pt;height:13.5pt" o:ole="">
                                    <v:imagedata r:id="rId4128" o:title=""/>
                                  </v:shape>
                                  <o:OLEObject Type="Embed" ProgID="Equation.DSMT4" ShapeID="_x0000_i6432" DrawAspect="Content" ObjectID="_1690487134" r:id="rId4129"/>
                                </w:object>
                              </w:r>
                              <w:r w:rsidRPr="00BC242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BC2420">
                                <w:rPr>
                                  <w:rFonts w:eastAsiaTheme="minorHAnsi"/>
                                  <w:position w:val="-12"/>
                                  <w:sz w:val="24"/>
                                  <w:szCs w:val="24"/>
                                </w:rPr>
                                <w:object w:dxaOrig="1920" w:dyaOrig="360" w14:anchorId="0CE71A06">
                                  <v:shape id="_x0000_i6433" type="#_x0000_t75" style="width:96.75pt;height:18.75pt" o:ole="">
                                    <v:imagedata r:id="rId4130" o:title=""/>
                                  </v:shape>
                                  <o:OLEObject Type="Embed" ProgID="Equation.DSMT4" ShapeID="_x0000_i6433" DrawAspect="Content" ObjectID="_1690487135" r:id="rId4131"/>
                                </w:object>
                              </w:r>
                              <w:r w:rsidRPr="00BC242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       </w:t>
                              </w:r>
                            </w:p>
                            <w:p w14:paraId="004321D2" w14:textId="77777777" w:rsidR="001656AD" w:rsidRPr="00BC2420" w:rsidRDefault="001656AD" w:rsidP="001656AD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109" name="Group 2124573109"/>
                        <wpg:cNvGrpSpPr/>
                        <wpg:grpSpPr>
                          <a:xfrm>
                            <a:off x="150812" y="0"/>
                            <a:ext cx="5501980" cy="571533"/>
                            <a:chOff x="150812" y="0"/>
                            <a:chExt cx="5502307" cy="571533"/>
                          </a:xfrm>
                        </wpg:grpSpPr>
                        <wpg:grpSp>
                          <wpg:cNvPr id="2124573110" name="Group 2124573110"/>
                          <wpg:cNvGrpSpPr/>
                          <wpg:grpSpPr>
                            <a:xfrm>
                              <a:off x="150812" y="0"/>
                              <a:ext cx="5502307" cy="485775"/>
                              <a:chOff x="150812" y="0"/>
                              <a:chExt cx="5502307" cy="485775"/>
                            </a:xfrm>
                          </wpg:grpSpPr>
                          <wpg:grpSp>
                            <wpg:cNvPr id="2124573111" name="Group 2124573111"/>
                            <wpg:cNvGrpSpPr/>
                            <wpg:grpSpPr>
                              <a:xfrm>
                                <a:off x="184096" y="0"/>
                                <a:ext cx="5469023" cy="485775"/>
                                <a:chOff x="184096" y="0"/>
                                <a:chExt cx="5469023" cy="485775"/>
                              </a:xfrm>
                            </wpg:grpSpPr>
                            <wps:wsp>
                              <wps:cNvPr id="2124573112" name="Rectangle: Single Corner Snipped 2124573112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113" name="Group 2124573113"/>
                              <wpg:cNvGrpSpPr/>
                              <wpg:grpSpPr>
                                <a:xfrm>
                                  <a:off x="1502180" y="0"/>
                                  <a:ext cx="4150939" cy="485775"/>
                                  <a:chOff x="1502180" y="0"/>
                                  <a:chExt cx="4150939" cy="485775"/>
                                </a:xfrm>
                              </wpg:grpSpPr>
                              <wpg:grpSp>
                                <wpg:cNvPr id="2124573114" name="Group 2124573114"/>
                                <wpg:cNvGrpSpPr/>
                                <wpg:grpSpPr>
                                  <a:xfrm>
                                    <a:off x="1611601" y="104357"/>
                                    <a:ext cx="4041518" cy="369570"/>
                                    <a:chOff x="1611601" y="104357"/>
                                    <a:chExt cx="4041518" cy="369570"/>
                                  </a:xfrm>
                                </wpg:grpSpPr>
                                <wps:wsp>
                                  <wps:cNvPr id="2124573115" name="Arrow: Chevron 2124573115"/>
                                  <wps:cNvSpPr/>
                                  <wps:spPr>
                                    <a:xfrm>
                                      <a:off x="1761172" y="105120"/>
                                      <a:ext cx="3891947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0674580" w14:textId="77777777" w:rsidR="001656AD" w:rsidRPr="00BC2420" w:rsidRDefault="001656AD" w:rsidP="001656A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C2420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 xml:space="preserve">Tìm vi phân của hàm số tại </w:t>
                                        </w:r>
                                        <w:r w:rsidRPr="00BC2420">
                                          <w:rPr>
                                            <w:rFonts w:ascii="Chu Van An" w:eastAsiaTheme="minorHAnsi" w:hAnsi="Chu Van An" w:cs="Chu Van An"/>
                                            <w:color w:val="0033CC"/>
                                            <w:position w:val="-12"/>
                                            <w:sz w:val="24"/>
                                          </w:rPr>
                                          <w:object w:dxaOrig="260" w:dyaOrig="360" w14:anchorId="6C72EFD2">
                                            <v:shape id="_x0000_i6434" type="#_x0000_t75" style="width:13.5pt;height:18.75pt" o:ole="">
                                              <v:imagedata r:id="rId4132" o:title=""/>
                                            </v:shape>
                                            <o:OLEObject Type="Embed" ProgID="Equation.DSMT4" ShapeID="_x0000_i6434" DrawAspect="Content" ObjectID="_1690487136" r:id="rId4133"/>
                                          </w:object>
                                        </w:r>
                                        <w:r w:rsidRPr="00BC2420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 xml:space="preserve"> cho trước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16" name="Group 2124573116"/>
                                  <wpg:cNvGrpSpPr/>
                                  <wpg:grpSpPr>
                                    <a:xfrm>
                                      <a:off x="1611601" y="104357"/>
                                      <a:ext cx="259671" cy="369570"/>
                                      <a:chOff x="1611601" y="104357"/>
                                      <a:chExt cx="259671" cy="369570"/>
                                    </a:xfrm>
                                  </wpg:grpSpPr>
                                  <wps:wsp>
                                    <wps:cNvPr id="2124573117" name="Freeform: Shape 212457311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18" name="TextBox 36"/>
                                    <wps:cNvSpPr txBox="1"/>
                                    <wps:spPr>
                                      <a:xfrm>
                                        <a:off x="1611601" y="104357"/>
                                        <a:ext cx="25954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CAEA16C" w14:textId="77777777" w:rsidR="001656AD" w:rsidRDefault="001656AD" w:rsidP="001656A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19" name="Group 212457311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120" name="Freeform: Shape 212457312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21" name="Flowchart: Terminator 212457312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22" name="Flowchart: Direct Access Storage 212457312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123" name="Group 212457312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124" name="Flowchart: Preparation 21245731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12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3D1A541" w14:textId="77777777" w:rsidR="001656AD" w:rsidRDefault="001656AD" w:rsidP="001656A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8F584A" id="_x0000_s1523" style="width:513.3pt;height:126.35pt;mso-position-horizontal-relative:char;mso-position-vertical-relative:line" coordorigin="197" coordsize="65790,157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">
                <v:shape id="Rectangle: Diagonal Corners Rounded 1" o:spid="_x0000_s1524" style="position:absolute;left:197;top:2481;width:65791;height:1328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95527;6579068,1316026;6564221,1328608;112727,1328608;0,1233081;0,12582;14847,0" o:connectangles="0,0,0,0,0,0,0,0,0" textboxrect="0,0,6435090,1533525"/>
                  <v:textbox>
                    <w:txbxContent>
                      <w:p w14:paraId="18DE0DAE" w14:textId="77777777" w:rsidR="001656AD" w:rsidRPr="00BC2420" w:rsidRDefault="001656AD" w:rsidP="001656AD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19BF9A37" w14:textId="77777777" w:rsidR="001656AD" w:rsidRPr="00A715AB" w:rsidRDefault="001656AD" w:rsidP="00355346">
                        <w:pPr>
                          <w:pStyle w:val="ListParagraph"/>
                          <w:numPr>
                            <w:ilvl w:val="0"/>
                            <w:numId w:val="39"/>
                          </w:numPr>
                          <w:ind w:left="426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A715AB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668BE6D3" w14:textId="77777777" w:rsidR="001656AD" w:rsidRPr="00BC2420" w:rsidRDefault="001656AD" w:rsidP="00355346">
                        <w:pPr>
                          <w:pStyle w:val="ListParagraph"/>
                          <w:numPr>
                            <w:ilvl w:val="0"/>
                            <w:numId w:val="37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BC242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Tính đạo hàm của hàm số tại </w:t>
                        </w:r>
                        <w:r w:rsidRPr="00BC2420">
                          <w:rPr>
                            <w:rFonts w:ascii="Times New Roman" w:eastAsiaTheme="minorHAnsi" w:hAnsi="Times New Roman"/>
                            <w:position w:val="-12"/>
                            <w:sz w:val="24"/>
                            <w:szCs w:val="24"/>
                          </w:rPr>
                          <w:object w:dxaOrig="260" w:dyaOrig="360" w14:anchorId="59716520">
                            <v:shape id="_x0000_i6430" type="#_x0000_t75" style="width:13.5pt;height:18.75pt" o:ole="">
                              <v:imagedata r:id="rId4124" o:title=""/>
                            </v:shape>
                            <o:OLEObject Type="Embed" ProgID="Equation.DSMT4" ShapeID="_x0000_i6430" DrawAspect="Content" ObjectID="_1690487132" r:id="rId4134"/>
                          </w:object>
                        </w:r>
                        <w:r w:rsidRPr="00BC242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20232B5C" w14:textId="77777777" w:rsidR="001656AD" w:rsidRPr="00BC2420" w:rsidRDefault="001656AD" w:rsidP="00355346">
                        <w:pPr>
                          <w:pStyle w:val="ListParagraph"/>
                          <w:numPr>
                            <w:ilvl w:val="0"/>
                            <w:numId w:val="37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BC242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Suy ra vi phân của hàm số tại </w:t>
                        </w:r>
                        <w:r w:rsidRPr="00BC2420">
                          <w:rPr>
                            <w:rFonts w:eastAsiaTheme="minorHAnsi"/>
                            <w:position w:val="-12"/>
                            <w:sz w:val="24"/>
                            <w:szCs w:val="24"/>
                          </w:rPr>
                          <w:object w:dxaOrig="260" w:dyaOrig="360" w14:anchorId="6E41739C">
                            <v:shape id="_x0000_i6431" type="#_x0000_t75" style="width:13.5pt;height:18.75pt" o:ole="">
                              <v:imagedata r:id="rId4126" o:title=""/>
                            </v:shape>
                            <o:OLEObject Type="Embed" ProgID="Equation.DSMT4" ShapeID="_x0000_i6431" DrawAspect="Content" ObjectID="_1690487133" r:id="rId4135"/>
                          </w:object>
                        </w:r>
                        <w:r w:rsidRPr="00BC242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ứng với số gia </w:t>
                        </w:r>
                        <w:r w:rsidRPr="00BC2420">
                          <w:rPr>
                            <w:rFonts w:eastAsiaTheme="minorHAnsi"/>
                            <w:position w:val="-6"/>
                            <w:sz w:val="24"/>
                            <w:szCs w:val="24"/>
                          </w:rPr>
                          <w:object w:dxaOrig="340" w:dyaOrig="279" w14:anchorId="5FFD20FB">
                            <v:shape id="_x0000_i6432" type="#_x0000_t75" style="width:17.25pt;height:13.5pt" o:ole="">
                              <v:imagedata r:id="rId4128" o:title=""/>
                            </v:shape>
                            <o:OLEObject Type="Embed" ProgID="Equation.DSMT4" ShapeID="_x0000_i6432" DrawAspect="Content" ObjectID="_1690487134" r:id="rId4136"/>
                          </w:object>
                        </w:r>
                        <w:r w:rsidRPr="00BC242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</w:t>
                        </w:r>
                        <w:r w:rsidRPr="00BC2420">
                          <w:rPr>
                            <w:rFonts w:eastAsiaTheme="minorHAnsi"/>
                            <w:position w:val="-12"/>
                            <w:sz w:val="24"/>
                            <w:szCs w:val="24"/>
                          </w:rPr>
                          <w:object w:dxaOrig="1920" w:dyaOrig="360" w14:anchorId="0CE71A06">
                            <v:shape id="_x0000_i6433" type="#_x0000_t75" style="width:96.75pt;height:18.75pt" o:ole="">
                              <v:imagedata r:id="rId4130" o:title=""/>
                            </v:shape>
                            <o:OLEObject Type="Embed" ProgID="Equation.DSMT4" ShapeID="_x0000_i6433" DrawAspect="Content" ObjectID="_1690487135" r:id="rId4137"/>
                          </w:object>
                        </w:r>
                        <w:r w:rsidRPr="00BC242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       </w:t>
                        </w:r>
                      </w:p>
                      <w:p w14:paraId="004321D2" w14:textId="77777777" w:rsidR="001656AD" w:rsidRPr="00BC2420" w:rsidRDefault="001656AD" w:rsidP="001656AD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109" o:spid="_x0000_s1525" style="position:absolute;left:1508;width:55019;height:5715" coordorigin="1508" coordsize="5502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P/0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">
                  <v:group id="Group 2124573110" o:spid="_x0000_s1526" style="position:absolute;left:1508;width:55023;height:4857" coordorigin="1508" coordsize="5502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">
                    <v:group id="Group 2124573111" o:spid="_x0000_s1527" style="position:absolute;left:1840;width:54691;height:4857" coordorigin="1840" coordsize="546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">
                      <v:shape id="Rectangle: Single Corner Snipped 2124573112" o:spid="_x0000_s1528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" path="m,l4061971,r223777,223777l4285748,447554,,447554,,xe" fillcolor="#efddf6 [663]" stroked="f" strokeweight="1.25pt">
                        <v:fill r:id="rId83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124573113" o:spid="_x0000_s1529" style="position:absolute;left:15021;width:41510;height:4857" coordorigin="15021" coordsize="415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V7D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">
                        <v:group id="Group 2124573114" o:spid="_x0000_s1530" style="position:absolute;left:16116;top:1043;width:40415;height:3696" coordorigin="16116,1043" coordsize="4041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Ma3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">
                          <v:shape id="Arrow: Chevron 2124573115" o:spid="_x0000_s1531" type="#_x0000_t55" style="position:absolute;left:17611;top:1051;width:38920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" adj="2127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0674580" w14:textId="77777777" w:rsidR="001656AD" w:rsidRPr="00BC2420" w:rsidRDefault="001656AD" w:rsidP="001656A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BC2420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 xml:space="preserve">Tìm vi phân của hàm số tại </w:t>
                                  </w:r>
                                  <w:r w:rsidRPr="00BC2420">
                                    <w:rPr>
                                      <w:rFonts w:ascii="Chu Van An" w:eastAsiaTheme="minorHAnsi" w:hAnsi="Chu Van An" w:cs="Chu Van An"/>
                                      <w:color w:val="0033CC"/>
                                      <w:position w:val="-12"/>
                                      <w:sz w:val="24"/>
                                    </w:rPr>
                                    <w:object w:dxaOrig="260" w:dyaOrig="360" w14:anchorId="6C72EFD2">
                                      <v:shape id="_x0000_i6434" type="#_x0000_t75" style="width:13.5pt;height:18.75pt" o:ole="">
                                        <v:imagedata r:id="rId4132" o:title=""/>
                                      </v:shape>
                                      <o:OLEObject Type="Embed" ProgID="Equation.DSMT4" ShapeID="_x0000_i6434" DrawAspect="Content" ObjectID="_1690487136" r:id="rId4138"/>
                                    </w:object>
                                  </w:r>
                                  <w:r w:rsidRPr="00BC2420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 xml:space="preserve"> cho trước</w:t>
                                  </w:r>
                                </w:p>
                              </w:txbxContent>
                            </v:textbox>
                          </v:shape>
                          <v:group id="Group 2124573116" o:spid="_x0000_s1532" style="position:absolute;left:16116;top:1043;width:2596;height:3696" coordorigin="16116,1043" coordsize="259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v1b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">
                            <v:shape id="Freeform: Shape 2124573117" o:spid="_x0000_s15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34" type="#_x0000_t202" style="position:absolute;left:16116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" filled="f" stroked="f">
                              <v:textbox>
                                <w:txbxContent>
                                  <w:p w14:paraId="4CAEA16C" w14:textId="77777777" w:rsidR="001656AD" w:rsidRDefault="001656AD" w:rsidP="001656A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19" o:spid="_x0000_s15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Wkp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">
                          <v:shape id="Freeform: Shape 2124573120" o:spid="_x0000_s15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21" o:spid="_x0000_s15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122" o:spid="_x0000_s15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123" o:spid="_x0000_s153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ZR+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">
                    <v:shape id="Flowchart: Preparation 2124573124" o:spid="_x0000_s15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54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03D1A541" w14:textId="77777777" w:rsidR="001656AD" w:rsidRDefault="001656AD" w:rsidP="001656A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912997D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B070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B070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997144C" w14:textId="77777777" w:rsidR="001656AD" w:rsidRPr="007B070F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Cho hàm số </w:t>
      </w:r>
      <w:r w:rsidRPr="007B070F">
        <w:rPr>
          <w:rFonts w:ascii="Chu Van An" w:eastAsiaTheme="minorHAnsi" w:hAnsi="Chu Van An" w:cs="Chu Van An"/>
          <w:bCs/>
          <w:color w:val="000000" w:themeColor="text1"/>
          <w:position w:val="-10"/>
          <w:sz w:val="24"/>
          <w:szCs w:val="24"/>
        </w:rPr>
        <w:object w:dxaOrig="1560" w:dyaOrig="360" w14:anchorId="3817FC7B">
          <v:shape id="_x0000_i6267" type="#_x0000_t75" style="width:78pt;height:18.75pt" o:ole="">
            <v:imagedata r:id="rId4139" o:title=""/>
          </v:shape>
          <o:OLEObject Type="Embed" ProgID="Equation.DSMT4" ShapeID="_x0000_i6267" DrawAspect="Content" ObjectID="_1690486603" r:id="rId4140"/>
        </w:objec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. Tính vi phân của hàm số tại điểm </w:t>
      </w:r>
      <w:r w:rsidRPr="007B070F">
        <w:rPr>
          <w:rFonts w:ascii="Chu Van An" w:eastAsiaTheme="minorHAnsi" w:hAnsi="Chu Van An" w:cs="Chu Van An"/>
          <w:bCs/>
          <w:color w:val="000000" w:themeColor="text1"/>
          <w:position w:val="-12"/>
          <w:sz w:val="24"/>
          <w:szCs w:val="24"/>
        </w:rPr>
        <w:object w:dxaOrig="600" w:dyaOrig="360" w14:anchorId="0B3DBC66">
          <v:shape id="_x0000_i6268" type="#_x0000_t75" style="width:30pt;height:18.75pt" o:ole="">
            <v:imagedata r:id="rId4141" o:title=""/>
          </v:shape>
          <o:OLEObject Type="Embed" ProgID="Equation.DSMT4" ShapeID="_x0000_i6268" DrawAspect="Content" ObjectID="_1690486604" r:id="rId4142"/>
        </w:objec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, ứng với số gia </w:t>
      </w:r>
      <w:r w:rsidRPr="007B070F">
        <w:rPr>
          <w:rFonts w:ascii="Chu Van An" w:eastAsiaTheme="minorHAnsi" w:hAnsi="Chu Van An" w:cs="Chu Van An"/>
          <w:bCs/>
          <w:color w:val="000000" w:themeColor="text1"/>
          <w:position w:val="-10"/>
          <w:sz w:val="24"/>
          <w:szCs w:val="24"/>
        </w:rPr>
        <w:object w:dxaOrig="1020" w:dyaOrig="320" w14:anchorId="5A7153FE">
          <v:shape id="_x0000_i6269" type="#_x0000_t75" style="width:51pt;height:16.5pt" o:ole="">
            <v:imagedata r:id="rId4143" o:title=""/>
          </v:shape>
          <o:OLEObject Type="Embed" ProgID="Equation.DSMT4" ShapeID="_x0000_i6269" DrawAspect="Content" ObjectID="_1690486605" r:id="rId4144"/>
        </w:object>
      </w: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3F270D1" w14:textId="77777777" w:rsidR="001656AD" w:rsidRPr="007B070F" w:rsidRDefault="001656AD" w:rsidP="001656AD">
      <w:pPr>
        <w:spacing w:line="240" w:lineRule="auto"/>
        <w:ind w:firstLine="720"/>
        <w:rPr>
          <w:rFonts w:ascii="Chu Van An" w:hAnsi="Chu Van An" w:cs="Chu Van An"/>
          <w:color w:val="000000" w:themeColor="text1"/>
          <w:sz w:val="24"/>
          <w:szCs w:val="24"/>
        </w:rPr>
      </w:pPr>
      <w:r w:rsidRPr="007B070F">
        <w:rPr>
          <w:rFonts w:ascii="Chu Van An" w:hAnsi="Chu Van An" w:cs="Chu Van An"/>
          <w:color w:val="000000" w:themeColor="text1"/>
          <w:sz w:val="24"/>
          <w:szCs w:val="24"/>
        </w:rPr>
        <w:t xml:space="preserve">Ta có </w:t>
      </w:r>
      <w:r w:rsidRPr="007B070F">
        <w:rPr>
          <w:rFonts w:ascii="Chu Van An" w:hAnsi="Chu Van An" w:cs="Chu Van An"/>
          <w:color w:val="000000" w:themeColor="text1"/>
          <w:position w:val="-10"/>
          <w:sz w:val="24"/>
          <w:szCs w:val="24"/>
        </w:rPr>
        <w:object w:dxaOrig="2079" w:dyaOrig="360" w14:anchorId="48B0274B">
          <v:shape id="_x0000_i6270" type="#_x0000_t75" style="width:105pt;height:18.75pt" o:ole="">
            <v:imagedata r:id="rId4145" o:title=""/>
          </v:shape>
          <o:OLEObject Type="Embed" ProgID="Equation.DSMT4" ShapeID="_x0000_i6270" DrawAspect="Content" ObjectID="_1690486606" r:id="rId4146"/>
        </w:object>
      </w:r>
      <w:r w:rsidRPr="007B070F">
        <w:rPr>
          <w:rFonts w:ascii="Chu Van An" w:hAnsi="Chu Van An" w:cs="Chu Van An"/>
          <w:color w:val="000000" w:themeColor="text1"/>
          <w:sz w:val="24"/>
          <w:szCs w:val="24"/>
        </w:rPr>
        <w:t xml:space="preserve">. Do đó vi phân của hàm số tại điểm </w:t>
      </w:r>
      <w:r w:rsidRPr="007B070F">
        <w:rPr>
          <w:rFonts w:ascii="Chu Van An" w:hAnsi="Chu Van An" w:cs="Chu Van An"/>
          <w:color w:val="000000" w:themeColor="text1"/>
          <w:position w:val="-12"/>
          <w:sz w:val="24"/>
          <w:szCs w:val="24"/>
        </w:rPr>
        <w:object w:dxaOrig="600" w:dyaOrig="360" w14:anchorId="28E030EE">
          <v:shape id="_x0000_i6271" type="#_x0000_t75" style="width:30pt;height:18.75pt" o:ole="">
            <v:imagedata r:id="rId4147" o:title=""/>
          </v:shape>
          <o:OLEObject Type="Embed" ProgID="Equation.DSMT4" ShapeID="_x0000_i6271" DrawAspect="Content" ObjectID="_1690486607" r:id="rId4148"/>
        </w:object>
      </w:r>
      <w:r w:rsidRPr="007B070F">
        <w:rPr>
          <w:rFonts w:ascii="Chu Van An" w:hAnsi="Chu Van An" w:cs="Chu Van An"/>
          <w:color w:val="000000" w:themeColor="text1"/>
          <w:sz w:val="24"/>
          <w:szCs w:val="24"/>
        </w:rPr>
        <w:t xml:space="preserve">, ứng với số gia </w:t>
      </w:r>
      <w:r w:rsidRPr="007B070F">
        <w:rPr>
          <w:rFonts w:ascii="Chu Van An" w:hAnsi="Chu Van An" w:cs="Chu Van An"/>
          <w:color w:val="000000" w:themeColor="text1"/>
          <w:position w:val="-10"/>
          <w:sz w:val="24"/>
          <w:szCs w:val="24"/>
        </w:rPr>
        <w:object w:dxaOrig="1020" w:dyaOrig="320" w14:anchorId="3BC1D548">
          <v:shape id="_x0000_i6272" type="#_x0000_t75" style="width:51pt;height:16.5pt" o:ole="">
            <v:imagedata r:id="rId4149" o:title=""/>
          </v:shape>
          <o:OLEObject Type="Embed" ProgID="Equation.DSMT4" ShapeID="_x0000_i6272" DrawAspect="Content" ObjectID="_1690486608" r:id="rId4150"/>
        </w:object>
      </w:r>
      <w:r w:rsidRPr="007B070F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là: </w:t>
      </w:r>
      <w:r w:rsidRPr="007B070F">
        <w:rPr>
          <w:rFonts w:ascii="Chu Van An" w:hAnsi="Chu Van An" w:cs="Chu Van An"/>
          <w:color w:val="000000" w:themeColor="text1"/>
          <w:position w:val="-16"/>
          <w:sz w:val="24"/>
          <w:szCs w:val="24"/>
        </w:rPr>
        <w:object w:dxaOrig="4200" w:dyaOrig="440" w14:anchorId="161FF530">
          <v:shape id="_x0000_i6273" type="#_x0000_t75" style="width:210pt;height:21.75pt" o:ole="">
            <v:imagedata r:id="rId4151" o:title=""/>
          </v:shape>
          <o:OLEObject Type="Embed" ProgID="Equation.DSMT4" ShapeID="_x0000_i6273" DrawAspect="Content" ObjectID="_1690486609" r:id="rId4152"/>
        </w:object>
      </w:r>
      <w:r w:rsidRPr="007B070F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6DEC729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Cs/>
          <w:color w:val="000000" w:themeColor="text1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Tìm vi phân của hàm số </w:t>
      </w:r>
      <w:r w:rsidRPr="007B070F">
        <w:rPr>
          <w:rFonts w:ascii="Chu Van An" w:eastAsiaTheme="minorHAnsi" w:hAnsi="Chu Van An" w:cs="Chu Van An"/>
          <w:bCs/>
          <w:color w:val="000000" w:themeColor="text1"/>
          <w:position w:val="-14"/>
          <w:sz w:val="24"/>
          <w:szCs w:val="24"/>
        </w:rPr>
        <w:object w:dxaOrig="1480" w:dyaOrig="400" w14:anchorId="630DF798">
          <v:shape id="_x0000_i6274" type="#_x0000_t75" style="width:74.25pt;height:20.25pt" o:ole="">
            <v:imagedata r:id="rId4153" o:title=""/>
          </v:shape>
          <o:OLEObject Type="Embed" ProgID="Equation.DSMT4" ShapeID="_x0000_i6274" DrawAspect="Content" ObjectID="_1690486610" r:id="rId4154"/>
        </w:objec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 tại điểm </w:t>
      </w:r>
      <w:r w:rsidRPr="007B070F">
        <w:rPr>
          <w:rFonts w:ascii="Chu Van An" w:eastAsiaTheme="minorHAnsi" w:hAnsi="Chu Van An" w:cs="Chu Van An"/>
          <w:bCs/>
          <w:noProof/>
          <w:color w:val="000000" w:themeColor="text1"/>
          <w:position w:val="-6"/>
          <w:sz w:val="24"/>
          <w:szCs w:val="24"/>
        </w:rPr>
        <w:object w:dxaOrig="560" w:dyaOrig="279" w14:anchorId="29E07529">
          <v:shape id="_x0000_i6275" type="#_x0000_t75" style="width:28.5pt;height:13.5pt" o:ole="">
            <v:imagedata r:id="rId4155" o:title=""/>
          </v:shape>
          <o:OLEObject Type="Embed" ProgID="Equation.DSMT4" ShapeID="_x0000_i6275" DrawAspect="Content" ObjectID="_1690486611" r:id="rId4156"/>
        </w:objec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 ứng với </w:t>
      </w:r>
      <w:r w:rsidRPr="007B070F">
        <w:rPr>
          <w:rFonts w:ascii="Chu Van An" w:eastAsiaTheme="minorHAnsi" w:hAnsi="Chu Van An" w:cs="Chu Van An"/>
          <w:bCs/>
          <w:color w:val="000000" w:themeColor="text1"/>
          <w:position w:val="-10"/>
          <w:sz w:val="24"/>
          <w:szCs w:val="24"/>
        </w:rPr>
        <w:object w:dxaOrig="859" w:dyaOrig="320" w14:anchorId="22FB71CD">
          <v:shape id="_x0000_i6276" type="#_x0000_t75" style="width:42.75pt;height:16.5pt" o:ole="">
            <v:imagedata r:id="rId4157" o:title=""/>
          </v:shape>
          <o:OLEObject Type="Embed" ProgID="Equation.DSMT4" ShapeID="_x0000_i6276" DrawAspect="Content" ObjectID="_1690486612" r:id="rId4158"/>
        </w:objec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>.</w:t>
      </w:r>
    </w:p>
    <w:p w14:paraId="4B8B4370" w14:textId="77777777" w:rsidR="001656AD" w:rsidRPr="007B070F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8A70DD5" w14:textId="77777777" w:rsidR="001656AD" w:rsidRPr="007B070F" w:rsidRDefault="001656AD" w:rsidP="001656AD">
      <w:pPr>
        <w:spacing w:line="240" w:lineRule="auto"/>
        <w:ind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position w:val="-10"/>
          <w:sz w:val="24"/>
          <w:szCs w:val="24"/>
        </w:rPr>
        <w:object w:dxaOrig="1359" w:dyaOrig="320" w14:anchorId="23497907">
          <v:shape id="_x0000_i6277" type="#_x0000_t75" style="width:67.5pt;height:16.5pt" o:ole="">
            <v:imagedata r:id="rId4159" o:title=""/>
          </v:shape>
          <o:OLEObject Type="Embed" ProgID="Equation.DSMT4" ShapeID="_x0000_i6277" DrawAspect="Content" ObjectID="_1690486613" r:id="rId4160"/>
        </w:object>
      </w:r>
    </w:p>
    <w:p w14:paraId="7BCA7EAA" w14:textId="77777777" w:rsidR="001656AD" w:rsidRPr="007B070F" w:rsidRDefault="001656AD" w:rsidP="001656AD">
      <w:pPr>
        <w:spacing w:line="240" w:lineRule="auto"/>
        <w:ind w:firstLine="720"/>
        <w:rPr>
          <w:rFonts w:ascii="Chu Van An" w:hAnsi="Chu Van An" w:cs="Chu Van An"/>
          <w:color w:val="000000" w:themeColor="text1"/>
          <w:sz w:val="24"/>
          <w:szCs w:val="24"/>
        </w:rPr>
      </w:pPr>
      <w:r w:rsidRPr="007B070F">
        <w:rPr>
          <w:rFonts w:ascii="Chu Van An" w:hAnsi="Chu Van An" w:cs="Chu Van An"/>
          <w:color w:val="000000" w:themeColor="text1"/>
          <w:sz w:val="24"/>
          <w:szCs w:val="24"/>
        </w:rPr>
        <w:t xml:space="preserve">Nên </w:t>
      </w:r>
      <w:r w:rsidRPr="007B070F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3680" w:dyaOrig="400" w14:anchorId="54B4B3D2">
          <v:shape id="_x0000_i6278" type="#_x0000_t75" style="width:184.5pt;height:20.25pt" o:ole="">
            <v:imagedata r:id="rId4161" o:title=""/>
          </v:shape>
          <o:OLEObject Type="Embed" ProgID="Equation.DSMT4" ShapeID="_x0000_i6278" DrawAspect="Content" ObjectID="_1690486614" r:id="rId4162"/>
        </w:object>
      </w:r>
    </w:p>
    <w:p w14:paraId="226A3B3E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Cs/>
          <w:color w:val="000000" w:themeColor="text1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Tìm vi phân của hàm số </w:t>
      </w:r>
      <w:r w:rsidRPr="007B070F">
        <w:rPr>
          <w:rFonts w:ascii="Chu Van An" w:eastAsiaTheme="minorHAnsi" w:hAnsi="Chu Van An" w:cs="Chu Van An"/>
          <w:bCs/>
          <w:color w:val="000000" w:themeColor="text1"/>
          <w:position w:val="-18"/>
          <w:sz w:val="24"/>
          <w:szCs w:val="24"/>
        </w:rPr>
        <w:object w:dxaOrig="1820" w:dyaOrig="540" w14:anchorId="3363548F">
          <v:shape id="_x0000_i6279" type="#_x0000_t75" style="width:90pt;height:27pt" o:ole="">
            <v:imagedata r:id="rId4163" o:title=""/>
          </v:shape>
          <o:OLEObject Type="Embed" ProgID="Equation.DSMT4" ShapeID="_x0000_i6279" DrawAspect="Content" ObjectID="_1690486615" r:id="rId4164"/>
        </w:objec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 tại điểm </w:t>
      </w:r>
      <w:r w:rsidRPr="007B070F">
        <w:rPr>
          <w:rFonts w:ascii="Chu Van An" w:eastAsiaTheme="minorHAnsi" w:hAnsi="Chu Van An" w:cs="Chu Van An"/>
          <w:bCs/>
          <w:noProof/>
          <w:color w:val="000000" w:themeColor="text1"/>
          <w:position w:val="-6"/>
          <w:sz w:val="24"/>
          <w:szCs w:val="24"/>
        </w:rPr>
        <w:object w:dxaOrig="520" w:dyaOrig="279" w14:anchorId="04AFC08E">
          <v:shape id="_x0000_i6280" type="#_x0000_t75" style="width:26.25pt;height:13.5pt" o:ole="">
            <v:imagedata r:id="rId4165" o:title=""/>
          </v:shape>
          <o:OLEObject Type="Embed" ProgID="Equation.DSMT4" ShapeID="_x0000_i6280" DrawAspect="Content" ObjectID="_1690486616" r:id="rId4166"/>
        </w:objec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 ứng với </w:t>
      </w:r>
      <w:r w:rsidRPr="007B070F">
        <w:rPr>
          <w:rFonts w:ascii="Chu Van An" w:eastAsiaTheme="minorHAnsi" w:hAnsi="Chu Van An" w:cs="Chu Van An"/>
          <w:bCs/>
          <w:color w:val="000000" w:themeColor="text1"/>
          <w:position w:val="-10"/>
          <w:sz w:val="24"/>
          <w:szCs w:val="24"/>
        </w:rPr>
        <w:object w:dxaOrig="880" w:dyaOrig="320" w14:anchorId="657AA974">
          <v:shape id="_x0000_i6281" type="#_x0000_t75" style="width:43.5pt;height:16.5pt" o:ole="">
            <v:imagedata r:id="rId4167" o:title=""/>
          </v:shape>
          <o:OLEObject Type="Embed" ProgID="Equation.DSMT4" ShapeID="_x0000_i6281" DrawAspect="Content" ObjectID="_1690486617" r:id="rId4168"/>
        </w:objec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>.</w:t>
      </w:r>
    </w:p>
    <w:p w14:paraId="606F7A2F" w14:textId="77777777" w:rsidR="001656AD" w:rsidRPr="007B070F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FAF53E9" w14:textId="77777777" w:rsidR="001656AD" w:rsidRPr="007B070F" w:rsidRDefault="001656AD" w:rsidP="001656AD">
      <w:pPr>
        <w:spacing w:line="240" w:lineRule="auto"/>
        <w:ind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position w:val="-30"/>
          <w:sz w:val="24"/>
          <w:szCs w:val="24"/>
        </w:rPr>
        <w:object w:dxaOrig="3240" w:dyaOrig="720" w14:anchorId="2DC3A4E1">
          <v:shape id="_x0000_i6282" type="#_x0000_t75" style="width:162pt;height:36pt" o:ole="">
            <v:imagedata r:id="rId4169" o:title=""/>
          </v:shape>
          <o:OLEObject Type="Embed" ProgID="Equation.DSMT4" ShapeID="_x0000_i6282" DrawAspect="Content" ObjectID="_1690486618" r:id="rId4170"/>
        </w:object>
      </w:r>
    </w:p>
    <w:p w14:paraId="7432EEA1" w14:textId="77777777" w:rsidR="001656AD" w:rsidRPr="007B070F" w:rsidRDefault="001656AD" w:rsidP="001656AD">
      <w:pPr>
        <w:spacing w:line="240" w:lineRule="auto"/>
        <w:ind w:firstLine="720"/>
        <w:rPr>
          <w:rFonts w:ascii="Chu Van An" w:hAnsi="Chu Van An" w:cs="Chu Van An"/>
          <w:color w:val="000000" w:themeColor="text1"/>
          <w:sz w:val="24"/>
          <w:szCs w:val="24"/>
        </w:rPr>
      </w:pPr>
      <w:r w:rsidRPr="007B070F">
        <w:rPr>
          <w:rFonts w:ascii="Chu Van An" w:hAnsi="Chu Van An" w:cs="Chu Van An"/>
          <w:color w:val="000000" w:themeColor="text1"/>
          <w:sz w:val="24"/>
          <w:szCs w:val="24"/>
        </w:rPr>
        <w:t xml:space="preserve">Nên </w:t>
      </w:r>
      <w:r w:rsidRPr="007B070F">
        <w:rPr>
          <w:rFonts w:ascii="Chu Van An" w:hAnsi="Chu Van An" w:cs="Chu Van An"/>
          <w:color w:val="000000" w:themeColor="text1"/>
          <w:position w:val="-30"/>
          <w:sz w:val="24"/>
          <w:szCs w:val="24"/>
        </w:rPr>
        <w:object w:dxaOrig="5140" w:dyaOrig="720" w14:anchorId="45990821">
          <v:shape id="_x0000_i6283" type="#_x0000_t75" style="width:256.5pt;height:36pt" o:ole="">
            <v:imagedata r:id="rId4171" o:title=""/>
          </v:shape>
          <o:OLEObject Type="Embed" ProgID="Equation.DSMT4" ShapeID="_x0000_i6283" DrawAspect="Content" ObjectID="_1690486619" r:id="rId4172"/>
        </w:object>
      </w:r>
    </w:p>
    <w:p w14:paraId="60F98049" w14:textId="77777777" w:rsidR="001656AD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B070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B070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249"/>
        <w:gridCol w:w="5661"/>
      </w:tblGrid>
      <w:tr w:rsidR="001656AD" w:rsidRPr="00FC2C71" w14:paraId="035B215A" w14:textId="77777777" w:rsidTr="002135F8">
        <w:tc>
          <w:tcPr>
            <w:tcW w:w="5249" w:type="dxa"/>
            <w:shd w:val="clear" w:color="auto" w:fill="auto"/>
          </w:tcPr>
          <w:p w14:paraId="5EBB5CA4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1. </w: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 xml:space="preserve">Vi phân của hàm số </w:t>
            </w:r>
            <w:r w:rsidRPr="00FC2C7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05" w:dyaOrig="405" w14:anchorId="1AD9C344">
                <v:shape id="_x0000_i6284" type="#_x0000_t75" style="width:65.25pt;height:20.25pt" o:ole="">
                  <v:imagedata r:id="rId4173" o:title=""/>
                </v:shape>
                <o:OLEObject Type="Embed" ProgID="Equation.DSMT4" ShapeID="_x0000_i6284" DrawAspect="Content" ObjectID="_1690486620" r:id="rId4174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 xml:space="preserve">tại điểm </w:t>
            </w:r>
            <w:r w:rsidRPr="00FC2C7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30" w:dyaOrig="630" w14:anchorId="2F24C30C">
                <v:shape id="_x0000_i6285" type="#_x0000_t75" style="width:31.5pt;height:31.5pt" o:ole="">
                  <v:imagedata r:id="rId4175" o:title=""/>
                </v:shape>
                <o:OLEObject Type="Embed" ProgID="Equation.DSMT4" ShapeID="_x0000_i6285" DrawAspect="Content" ObjectID="_1690486621" r:id="rId4176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 xml:space="preserve">ứng với </w:t>
            </w:r>
            <w:r w:rsidRPr="00FC2C7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05" w:dyaOrig="330" w14:anchorId="305B77CE">
                <v:shape id="_x0000_i6286" type="#_x0000_t75" style="width:50.25pt;height:16.5pt" o:ole="">
                  <v:imagedata r:id="rId4177" o:title=""/>
                </v:shape>
                <o:OLEObject Type="Embed" ProgID="Equation.DSMT4" ShapeID="_x0000_i6286" DrawAspect="Content" ObjectID="_1690486622" r:id="rId4178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54DDDD8A" w14:textId="77777777" w:rsidR="001656AD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95" w:dyaOrig="330" w14:anchorId="400FE883">
                <v:shape id="_x0000_i6287" type="#_x0000_t75" style="width:24.75pt;height:16.5pt" o:ole="">
                  <v:imagedata r:id="rId4179" o:title=""/>
                </v:shape>
                <o:OLEObject Type="Embed" ProgID="Equation.DSMT4" ShapeID="_x0000_i6287" DrawAspect="Content" ObjectID="_1690486623" r:id="rId4180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FC2C71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ab/>
              <w:t xml:space="preserve">B.   </w:t>
            </w:r>
            <w:r w:rsidRPr="00FC2C7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45" w:dyaOrig="330" w14:anchorId="3D57B8CA">
                <v:shape id="_x0000_i6288" type="#_x0000_t75" style="width:33pt;height:16.5pt" o:ole="">
                  <v:imagedata r:id="rId4181" o:title=""/>
                </v:shape>
                <o:OLEObject Type="Embed" ProgID="Equation.DSMT4" ShapeID="_x0000_i6288" DrawAspect="Content" ObjectID="_1690486624" r:id="rId4182"/>
              </w:object>
            </w:r>
            <w:r w:rsidRPr="00FC2C7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</w:p>
          <w:p w14:paraId="5E88C86E" w14:textId="77777777" w:rsidR="001656AD" w:rsidRPr="00FC2C7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C.  </w: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65" w:dyaOrig="330" w14:anchorId="6958F6FF">
                <v:shape id="_x0000_i6289" type="#_x0000_t75" style="width:38.25pt;height:16.5pt" o:ole="">
                  <v:imagedata r:id="rId4183" o:title=""/>
                </v:shape>
                <o:OLEObject Type="Embed" ProgID="Equation.DSMT4" ShapeID="_x0000_i6289" DrawAspect="Content" ObjectID="_1690486625" r:id="rId4184"/>
              </w:object>
            </w:r>
            <w:r w:rsidRPr="00FC2C7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30" w:dyaOrig="330" w14:anchorId="150877C5">
                <v:shape id="_x0000_i6290" type="#_x0000_t75" style="width:31.5pt;height:16.5pt" o:ole="">
                  <v:imagedata r:id="rId4185" o:title=""/>
                </v:shape>
                <o:OLEObject Type="Embed" ProgID="Equation.DSMT4" ShapeID="_x0000_i6290" DrawAspect="Content" ObjectID="_1690486626" r:id="rId4186"/>
              </w:object>
            </w:r>
            <w:r w:rsidRPr="00FC2C7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ab/>
            </w:r>
            <w:r w:rsidRPr="00FC2C7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ab/>
            </w:r>
          </w:p>
          <w:p w14:paraId="407E00DF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661" w:type="dxa"/>
            <w:shd w:val="clear" w:color="auto" w:fill="auto"/>
          </w:tcPr>
          <w:p w14:paraId="3CF44DD8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5477D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FC2C71" w14:paraId="41922810" w14:textId="77777777" w:rsidTr="002135F8">
        <w:tc>
          <w:tcPr>
            <w:tcW w:w="5249" w:type="dxa"/>
            <w:shd w:val="clear" w:color="auto" w:fill="auto"/>
          </w:tcPr>
          <w:p w14:paraId="5A1B30EB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2. </w: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 xml:space="preserve">Tính vi phân của hàm số </w:t>
            </w:r>
            <w:r w:rsidRPr="00FC2C7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95" w:dyaOrig="405" w14:anchorId="00E77FF6">
                <v:shape id="_x0000_i6291" type="#_x0000_t75" style="width:69.75pt;height:20.25pt" o:ole="">
                  <v:imagedata r:id="rId4187" o:title=""/>
                </v:shape>
                <o:OLEObject Type="Embed" ProgID="Equation.DSMT4" ShapeID="_x0000_i6291" DrawAspect="Content" ObjectID="_1690486627" r:id="rId4188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 xml:space="preserve"> tại điểm </w:t>
            </w:r>
            <w:r w:rsidRPr="00FC2C7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15" w:dyaOrig="615" w14:anchorId="4C24A71B">
                <v:shape id="_x0000_i6292" type="#_x0000_t75" style="width:30.75pt;height:30.75pt" o:ole="">
                  <v:imagedata r:id="rId4189" o:title=""/>
                </v:shape>
                <o:OLEObject Type="Embed" ProgID="Equation.DSMT4" ShapeID="_x0000_i6292" DrawAspect="Content" ObjectID="_1690486628" r:id="rId4190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 xml:space="preserve"> ứng với </w:t>
            </w:r>
            <w:r w:rsidRPr="00FC2C7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352B8D21">
                <v:shape id="_x0000_i6293" type="#_x0000_t75" style="width:56.25pt;height:15.75pt" o:ole="">
                  <v:imagedata r:id="rId4191" o:title=""/>
                </v:shape>
                <o:OLEObject Type="Embed" ProgID="Equation.DSMT4" ShapeID="_x0000_i6293" DrawAspect="Content" ObjectID="_1690486629" r:id="rId4192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307C30" w14:textId="77777777" w:rsidR="001656AD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FC2C7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45" w:dyaOrig="315" w14:anchorId="62D1F384">
                <v:shape id="_x0000_i6294" type="#_x0000_t75" style="width:33pt;height:15.75pt" o:ole="">
                  <v:imagedata r:id="rId4193" o:title=""/>
                </v:shape>
                <o:OLEObject Type="Embed" ProgID="Equation.DSMT4" ShapeID="_x0000_i6294" DrawAspect="Content" ObjectID="_1690486630" r:id="rId4194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45" w:dyaOrig="315" w14:anchorId="2B780890">
                <v:shape id="_x0000_i6295" type="#_x0000_t75" style="width:33pt;height:15.75pt" o:ole="">
                  <v:imagedata r:id="rId4195" o:title=""/>
                </v:shape>
                <o:OLEObject Type="Embed" ProgID="Equation.DSMT4" ShapeID="_x0000_i6295" DrawAspect="Content" ObjectID="_1690486631" r:id="rId4196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3F192EF4" w14:textId="77777777" w:rsidR="001656AD" w:rsidRPr="00FC2C7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FC2C7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45" w:dyaOrig="315" w14:anchorId="36ED4E96">
                <v:shape id="_x0000_i6296" type="#_x0000_t75" style="width:33pt;height:15.75pt" o:ole="">
                  <v:imagedata r:id="rId4197" o:title=""/>
                </v:shape>
                <o:OLEObject Type="Embed" ProgID="Equation.DSMT4" ShapeID="_x0000_i6296" DrawAspect="Content" ObjectID="_1690486632" r:id="rId4198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45" w:dyaOrig="315" w14:anchorId="48EC94E7">
                <v:shape id="_x0000_i6297" type="#_x0000_t75" style="width:33pt;height:15.75pt" o:ole="">
                  <v:imagedata r:id="rId4199" o:title=""/>
                </v:shape>
                <o:OLEObject Type="Embed" ProgID="Equation.DSMT4" ShapeID="_x0000_i6297" DrawAspect="Content" ObjectID="_1690486633" r:id="rId4200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442B2799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661" w:type="dxa"/>
            <w:shd w:val="clear" w:color="auto" w:fill="auto"/>
          </w:tcPr>
          <w:p w14:paraId="469AF412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5477D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FC2C71" w14:paraId="5914AA77" w14:textId="77777777" w:rsidTr="002135F8">
        <w:tc>
          <w:tcPr>
            <w:tcW w:w="5249" w:type="dxa"/>
            <w:shd w:val="clear" w:color="auto" w:fill="auto"/>
          </w:tcPr>
          <w:p w14:paraId="1F17B945" w14:textId="77777777" w:rsidR="001656AD" w:rsidRPr="00FC2C71" w:rsidRDefault="001656AD" w:rsidP="002135F8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3 : </w: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Vi phân của hàm số </w:t>
            </w:r>
            <w:r w:rsidRPr="00FC2C71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380" w:dyaOrig="620" w14:anchorId="3719358A">
                <v:shape id="_x0000_i6298" type="#_x0000_t75" style="width:69pt;height:30.75pt" o:ole="">
                  <v:imagedata r:id="rId4201" o:title=""/>
                </v:shape>
                <o:OLEObject Type="Embed" ProgID="Equation.DSMT4" ShapeID="_x0000_i6298" DrawAspect="Content" ObjectID="_1690486634" r:id="rId4202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tại điểm </w:t>
            </w:r>
            <w:r w:rsidRPr="00FC2C7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279" w14:anchorId="5D27BDE2">
                <v:shape id="_x0000_i6299" type="#_x0000_t75" style="width:27.75pt;height:14.25pt" o:ole="">
                  <v:imagedata r:id="rId4203" o:title=""/>
                </v:shape>
                <o:OLEObject Type="Embed" ProgID="Equation.DSMT4" ShapeID="_x0000_i6299" DrawAspect="Content" ObjectID="_1690486635" r:id="rId4204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ứng với </w:t>
            </w:r>
            <w:r w:rsidRPr="00FC2C7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140" w:dyaOrig="320" w14:anchorId="58AC5D45">
                <v:shape id="_x0000_i6300" type="#_x0000_t75" style="width:57pt;height:15.75pt" o:ole="">
                  <v:imagedata r:id="rId4205" o:title=""/>
                </v:shape>
                <o:OLEObject Type="Embed" ProgID="Equation.DSMT4" ShapeID="_x0000_i6300" DrawAspect="Content" ObjectID="_1690486636" r:id="rId4206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6C2B3C2B" w14:textId="77777777" w:rsidR="001656AD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u w:val="single"/>
                <w:lang w:val="fr-FR"/>
              </w:rPr>
              <w:t>A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C2C7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00" w:dyaOrig="320" w14:anchorId="6782F58F">
                <v:shape id="_x0000_i6301" type="#_x0000_t75" style="width:69.75pt;height:15.75pt" o:ole="">
                  <v:imagedata r:id="rId4207" o:title=""/>
                </v:shape>
                <o:OLEObject Type="Embed" ProgID="Equation.DSMT4" ShapeID="_x0000_i6301" DrawAspect="Content" ObjectID="_1690486637" r:id="rId4208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       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B.</w: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C2C7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00" w:dyaOrig="320" w14:anchorId="26135275">
                <v:shape id="_x0000_i6302" type="#_x0000_t75" style="width:69.75pt;height:15.75pt" o:ole="">
                  <v:imagedata r:id="rId4209" o:title=""/>
                </v:shape>
                <o:OLEObject Type="Embed" ProgID="Equation.DSMT4" ShapeID="_x0000_i6302" DrawAspect="Content" ObjectID="_1690486638" r:id="rId4210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</w:p>
          <w:p w14:paraId="51B02EFD" w14:textId="77777777" w:rsidR="001656AD" w:rsidRPr="00FC2C7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C.</w: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C2C7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60" w:dyaOrig="320" w14:anchorId="4E4F0E5F">
                <v:shape id="_x0000_i6303" type="#_x0000_t75" style="width:48pt;height:15.75pt" o:ole="">
                  <v:imagedata r:id="rId4211" o:title=""/>
                </v:shape>
                <o:OLEObject Type="Embed" ProgID="Equation.DSMT4" ShapeID="_x0000_i6303" DrawAspect="Content" ObjectID="_1690486639" r:id="rId4212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            </w:t>
            </w:r>
            <w:r w:rsidRPr="00FC2C7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D.</w: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FC2C7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00" w:dyaOrig="320" w14:anchorId="49E7315F">
                <v:shape id="_x0000_i6304" type="#_x0000_t75" style="width:69.75pt;height:15.75pt" o:ole="">
                  <v:imagedata r:id="rId4213" o:title=""/>
                </v:shape>
                <o:OLEObject Type="Embed" ProgID="Equation.DSMT4" ShapeID="_x0000_i6304" DrawAspect="Content" ObjectID="_1690486640" r:id="rId4214"/>
              </w:object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FC2C71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</w:p>
          <w:p w14:paraId="6F077301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661" w:type="dxa"/>
            <w:shd w:val="clear" w:color="auto" w:fill="auto"/>
          </w:tcPr>
          <w:p w14:paraId="0BD3D811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5477D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</w:tbl>
    <w:p w14:paraId="08DC6A1B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ADF3D3E" w14:textId="77777777" w:rsidR="001656AD" w:rsidRPr="007B070F" w:rsidRDefault="001656AD" w:rsidP="001656AD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5F09F0A" wp14:editId="7B11F967">
                <wp:extent cx="6467475" cy="1409700"/>
                <wp:effectExtent l="0" t="19050" r="28575" b="19050"/>
                <wp:docPr id="21245731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1409700"/>
                          <a:chOff x="-110490" y="0"/>
                          <a:chExt cx="6467475" cy="1409700"/>
                        </a:xfrm>
                      </wpg:grpSpPr>
                      <wps:wsp>
                        <wps:cNvPr id="21245731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052"/>
                            <a:ext cx="6467475" cy="115664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E3F70D" w14:textId="77777777" w:rsidR="001656AD" w:rsidRPr="00684894" w:rsidRDefault="001656AD" w:rsidP="001656AD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5896BC4" w14:textId="77777777" w:rsidR="001656AD" w:rsidRPr="00A715AB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A715AB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53F800F7" w14:textId="77777777" w:rsidR="001656AD" w:rsidRPr="00684894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68489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Tính đạo hàm của hàm số .</w:t>
                              </w:r>
                            </w:p>
                            <w:p w14:paraId="6C49D77F" w14:textId="77777777" w:rsidR="001656AD" w:rsidRPr="00684894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68489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Suy ra vi phân của hàm số: </w:t>
                              </w:r>
                              <w:r w:rsidRPr="00684894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  <w:szCs w:val="24"/>
                                </w:rPr>
                                <w:object w:dxaOrig="2460" w:dyaOrig="400" w14:anchorId="259FFE1A">
                                  <v:shape id="_x0000_i6435" type="#_x0000_t75" style="width:123pt;height:20.25pt" o:ole="">
                                    <v:imagedata r:id="rId4215" o:title=""/>
                                  </v:shape>
                                  <o:OLEObject Type="Embed" ProgID="Equation.DSMT4" ShapeID="_x0000_i6435" DrawAspect="Content" ObjectID="_1690487137" r:id="rId4216"/>
                                </w:object>
                              </w:r>
                            </w:p>
                            <w:p w14:paraId="67DD262F" w14:textId="77777777" w:rsidR="001656AD" w:rsidRPr="00684894" w:rsidRDefault="001656AD" w:rsidP="001656AD">
                              <w:pPr>
                                <w:ind w:left="3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A0ECD71" w14:textId="77777777" w:rsidR="001656AD" w:rsidRPr="00684894" w:rsidRDefault="001656AD" w:rsidP="001656A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4EC1EE7" w14:textId="77777777" w:rsidR="001656AD" w:rsidRPr="00684894" w:rsidRDefault="001656AD" w:rsidP="001656AD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16A35E5" w14:textId="77777777" w:rsidR="001656AD" w:rsidRPr="00684894" w:rsidRDefault="001656AD" w:rsidP="001656AD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2A271F4" w14:textId="77777777" w:rsidR="001656AD" w:rsidRPr="00684894" w:rsidRDefault="001656AD" w:rsidP="001656A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128" name="Group 212457312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2124573129" name="Group 212457312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2124573130" name="Group 212457313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2124573131" name="Rectangle: Single Corner Snipped 212457313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132" name="Group 212457313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2124573133" name="Group 2124573133"/>
                                <wpg:cNvGrpSpPr/>
                                <wpg:grpSpPr>
                                  <a:xfrm>
                                    <a:off x="1611714" y="104359"/>
                                    <a:ext cx="4051377" cy="369570"/>
                                    <a:chOff x="1611714" y="104359"/>
                                    <a:chExt cx="4051377" cy="369570"/>
                                  </a:xfrm>
                                </wpg:grpSpPr>
                                <wps:wsp>
                                  <wps:cNvPr id="2124573134" name="Arrow: Chevron 212457313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ACFF485" w14:textId="77777777" w:rsidR="001656AD" w:rsidRPr="00684894" w:rsidRDefault="001656AD" w:rsidP="001656A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684894">
                                          <w:rPr>
                                            <w:rFonts w:ascii="Chu Van An" w:hAnsi="Chu Van An" w:cs="Chu Van An"/>
                                            <w:b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Tìm vi phân của hàm số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35" name="Group 2124573135"/>
                                  <wpg:cNvGrpSpPr/>
                                  <wpg:grpSpPr>
                                    <a:xfrm>
                                      <a:off x="1611714" y="104359"/>
                                      <a:ext cx="259558" cy="369570"/>
                                      <a:chOff x="1611714" y="104359"/>
                                      <a:chExt cx="259558" cy="369570"/>
                                    </a:xfrm>
                                  </wpg:grpSpPr>
                                  <wps:wsp>
                                    <wps:cNvPr id="2124573136" name="Freeform: Shape 21245731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37" name="TextBox 36"/>
                                    <wps:cNvSpPr txBox="1"/>
                                    <wps:spPr>
                                      <a:xfrm>
                                        <a:off x="1611714" y="104359"/>
                                        <a:ext cx="259558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1082F62" w14:textId="77777777" w:rsidR="001656AD" w:rsidRDefault="001656AD" w:rsidP="001656A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38" name="Group 21245731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139" name="Freeform: Shape 21245731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40" name="Flowchart: Terminator 21245731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41" name="Flowchart: Direct Access Storage 21245731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142" name="Group 212457314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143" name="Flowchart: Preparation 212457314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14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105613C" w14:textId="77777777" w:rsidR="001656AD" w:rsidRDefault="001656AD" w:rsidP="001656A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5F09F0A" id="_x0000_s1542" style="width:509.25pt;height:111pt;mso-position-horizontal-relative:char;mso-position-vertical-relative:line" coordorigin="-1104" coordsize="64674,14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">
                <v:shape id="Rectangle: Diagonal Corners Rounded 1" o:spid="_x0000_s1543" style="position:absolute;left:-1104;top:2530;width:64673;height:1156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83163;6467475,1145695;6452880,1156648;110815,1156648;0,1073485;0,10953;14595,0" o:connectangles="0,0,0,0,0,0,0,0,0" textboxrect="0,0,6435090,1533525"/>
                  <v:textbox>
                    <w:txbxContent>
                      <w:p w14:paraId="05E3F70D" w14:textId="77777777" w:rsidR="001656AD" w:rsidRPr="00684894" w:rsidRDefault="001656AD" w:rsidP="001656AD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5896BC4" w14:textId="77777777" w:rsidR="001656AD" w:rsidRPr="00A715AB" w:rsidRDefault="001656AD" w:rsidP="00355346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ind w:left="426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A715AB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53F800F7" w14:textId="77777777" w:rsidR="001656AD" w:rsidRPr="00684894" w:rsidRDefault="001656AD" w:rsidP="00355346">
                        <w:pPr>
                          <w:pStyle w:val="ListParagraph"/>
                          <w:numPr>
                            <w:ilvl w:val="0"/>
                            <w:numId w:val="38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68489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Tính đạo hàm của hàm số .</w:t>
                        </w:r>
                      </w:p>
                      <w:p w14:paraId="6C49D77F" w14:textId="77777777" w:rsidR="001656AD" w:rsidRPr="00684894" w:rsidRDefault="001656AD" w:rsidP="00355346">
                        <w:pPr>
                          <w:pStyle w:val="ListParagraph"/>
                          <w:numPr>
                            <w:ilvl w:val="0"/>
                            <w:numId w:val="38"/>
                          </w:num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  <w:r w:rsidRPr="0068489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Suy ra vi phân của hàm số: </w:t>
                        </w:r>
                        <w:r w:rsidRPr="00684894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  <w:szCs w:val="24"/>
                          </w:rPr>
                          <w:object w:dxaOrig="2460" w:dyaOrig="400" w14:anchorId="259FFE1A">
                            <v:shape id="_x0000_i6435" type="#_x0000_t75" style="width:123pt;height:20.25pt" o:ole="">
                              <v:imagedata r:id="rId4215" o:title=""/>
                            </v:shape>
                            <o:OLEObject Type="Embed" ProgID="Equation.DSMT4" ShapeID="_x0000_i6435" DrawAspect="Content" ObjectID="_1690487137" r:id="rId4217"/>
                          </w:object>
                        </w:r>
                      </w:p>
                      <w:p w14:paraId="67DD262F" w14:textId="77777777" w:rsidR="001656AD" w:rsidRPr="00684894" w:rsidRDefault="001656AD" w:rsidP="001656AD">
                        <w:pPr>
                          <w:ind w:left="3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2A0ECD71" w14:textId="77777777" w:rsidR="001656AD" w:rsidRPr="00684894" w:rsidRDefault="001656AD" w:rsidP="001656A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4EC1EE7" w14:textId="77777777" w:rsidR="001656AD" w:rsidRPr="00684894" w:rsidRDefault="001656AD" w:rsidP="001656AD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16A35E5" w14:textId="77777777" w:rsidR="001656AD" w:rsidRPr="00684894" w:rsidRDefault="001656AD" w:rsidP="001656AD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22A271F4" w14:textId="77777777" w:rsidR="001656AD" w:rsidRPr="00684894" w:rsidRDefault="001656AD" w:rsidP="001656A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128" o:spid="_x0000_s1544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">
                  <v:group id="Group 2124573129" o:spid="_x0000_s1545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aOU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">
                    <v:group id="Group 2124573130" o:spid="_x0000_s1546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">
                      <v:shape id="Rectangle: Single Corner Snipped 2124573131" o:spid="_x0000_s1547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" path="m,l5384561,r223777,223777l5608338,447554,,447554,,xe" fillcolor="#efddf6 [663]" stroked="f" strokeweight="1.25pt">
                        <v:fill r:id="rId8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2124573132" o:spid="_x0000_s1548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Kc4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">
                        <v:group id="Group 2124573133" o:spid="_x0000_s1549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AKj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">
                          <v:shape id="Arrow: Chevron 2124573134" o:spid="_x0000_s1550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ACFF485" w14:textId="77777777" w:rsidR="001656AD" w:rsidRPr="00684894" w:rsidRDefault="001656AD" w:rsidP="001656A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684894">
                                    <w:rPr>
                                      <w:rFonts w:ascii="Chu Van An" w:hAnsi="Chu Van An" w:cs="Chu Van An"/>
                                      <w:b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Tìm vi phân của hàm số</w:t>
                                  </w:r>
                                </w:p>
                              </w:txbxContent>
                            </v:textbox>
                          </v:shape>
                          <v:group id="Group 2124573135" o:spid="_x0000_s1551" style="position:absolute;left:16117;top:1043;width:2595;height:3696" coordorigin="16117,1043" coordsize="259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">
                            <v:shape id="Freeform: Shape 2124573136" o:spid="_x0000_s15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53" type="#_x0000_t202" style="position:absolute;left:16117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" filled="f" stroked="f">
                              <v:textbox>
                                <w:txbxContent>
                                  <w:p w14:paraId="11082F62" w14:textId="77777777" w:rsidR="001656AD" w:rsidRDefault="001656AD" w:rsidP="001656A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38" o:spid="_x0000_s15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">
                          <v:shape id="Freeform: Shape 2124573139" o:spid="_x0000_s15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40" o:spid="_x0000_s15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141" o:spid="_x0000_s15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142" o:spid="_x0000_s1558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tRF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">
                    <v:shape id="Flowchart: Preparation 2124573143" o:spid="_x0000_s15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560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" filled="f" stroked="f">
                      <v:shadow on="t" color="black" opacity="20971f" offset="0,2.2pt"/>
                      <v:textbox style="mso-fit-shape-to-text:t">
                        <w:txbxContent>
                          <w:p w14:paraId="0105613C" w14:textId="77777777" w:rsidR="001656AD" w:rsidRDefault="001656AD" w:rsidP="001656A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13D262D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B070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B070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1EE5E19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Cs/>
          <w:color w:val="000000" w:themeColor="text1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>Tìm vi phân của các hàm số sau:</w:t>
      </w:r>
    </w:p>
    <w:p w14:paraId="009C9F15" w14:textId="77777777" w:rsidR="001656AD" w:rsidRPr="007B070F" w:rsidRDefault="001656AD" w:rsidP="001656AD">
      <w:pPr>
        <w:spacing w:line="240" w:lineRule="auto"/>
        <w:ind w:firstLine="720"/>
        <w:rPr>
          <w:rFonts w:ascii="Chu Van An" w:hAnsi="Chu Van An" w:cs="Chu Van An"/>
          <w:bCs/>
          <w:color w:val="000000" w:themeColor="text1"/>
          <w:sz w:val="24"/>
          <w:szCs w:val="24"/>
        </w:rPr>
      </w:pP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lastRenderedPageBreak/>
        <w:t xml:space="preserve">a) </w:t>
      </w:r>
      <w:r w:rsidRPr="007B070F">
        <w:rPr>
          <w:rFonts w:ascii="Chu Van An" w:eastAsiaTheme="minorHAnsi" w:hAnsi="Chu Van An" w:cs="Chu Van An"/>
          <w:bCs/>
          <w:color w:val="000000" w:themeColor="text1"/>
          <w:position w:val="-10"/>
          <w:sz w:val="24"/>
          <w:szCs w:val="24"/>
        </w:rPr>
        <w:object w:dxaOrig="1980" w:dyaOrig="360" w14:anchorId="455DE1B4">
          <v:shape id="_x0000_i6305" type="#_x0000_t75" style="width:99pt;height:18.75pt" o:ole="">
            <v:imagedata r:id="rId4218" o:title=""/>
          </v:shape>
          <o:OLEObject Type="Embed" ProgID="Equation.DSMT4" ShapeID="_x0000_i6305" DrawAspect="Content" ObjectID="_1690486641" r:id="rId4219"/>
        </w:object>
      </w:r>
    </w:p>
    <w:p w14:paraId="138F8C5F" w14:textId="77777777" w:rsidR="001656AD" w:rsidRPr="007B070F" w:rsidRDefault="001656AD" w:rsidP="001656AD">
      <w:pPr>
        <w:spacing w:line="240" w:lineRule="auto"/>
        <w:ind w:firstLine="720"/>
        <w:rPr>
          <w:rFonts w:ascii="Chu Van An" w:eastAsiaTheme="minorHAnsi" w:hAnsi="Chu Van An" w:cs="Chu Van An"/>
          <w:bCs/>
          <w:color w:val="000000" w:themeColor="text1"/>
          <w:position w:val="-10"/>
          <w:sz w:val="24"/>
          <w:szCs w:val="24"/>
        </w:rPr>
      </w:pP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b) </w:t>
      </w:r>
      <w:r w:rsidRPr="007B070F">
        <w:rPr>
          <w:rFonts w:ascii="Chu Van An" w:eastAsiaTheme="minorHAnsi" w:hAnsi="Chu Van An" w:cs="Chu Van An"/>
          <w:bCs/>
          <w:color w:val="000000" w:themeColor="text1"/>
          <w:position w:val="-10"/>
          <w:sz w:val="24"/>
          <w:szCs w:val="24"/>
        </w:rPr>
        <w:object w:dxaOrig="1140" w:dyaOrig="360" w14:anchorId="3DA88836">
          <v:shape id="_x0000_i6306" type="#_x0000_t75" style="width:57pt;height:18.75pt" o:ole="">
            <v:imagedata r:id="rId4220" o:title=""/>
          </v:shape>
          <o:OLEObject Type="Embed" ProgID="Equation.DSMT4" ShapeID="_x0000_i6306" DrawAspect="Content" ObjectID="_1690486642" r:id="rId4221"/>
        </w:object>
      </w:r>
    </w:p>
    <w:p w14:paraId="0508E4A5" w14:textId="77777777" w:rsidR="001656AD" w:rsidRPr="007B070F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41383B89" w14:textId="77777777" w:rsidR="001656AD" w:rsidRPr="007B070F" w:rsidRDefault="001656AD" w:rsidP="001656AD">
      <w:pPr>
        <w:spacing w:line="240" w:lineRule="auto"/>
        <w:ind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a) </w:t>
      </w:r>
      <w:r w:rsidRPr="007B070F">
        <w:rPr>
          <w:rFonts w:ascii="Chu Van An" w:hAnsi="Chu Van An" w:cs="Chu Van An"/>
          <w:position w:val="-16"/>
          <w:sz w:val="24"/>
          <w:szCs w:val="24"/>
        </w:rPr>
        <w:object w:dxaOrig="4260" w:dyaOrig="440" w14:anchorId="057E66F2">
          <v:shape id="_x0000_i6307" type="#_x0000_t75" style="width:212.25pt;height:21.75pt" o:ole="">
            <v:imagedata r:id="rId4222" o:title=""/>
          </v:shape>
          <o:OLEObject Type="Embed" ProgID="Equation.DSMT4" ShapeID="_x0000_i6307" DrawAspect="Content" ObjectID="_1690486643" r:id="rId4223"/>
        </w:object>
      </w:r>
    </w:p>
    <w:p w14:paraId="2550D1B2" w14:textId="77777777" w:rsidR="001656AD" w:rsidRPr="007B070F" w:rsidRDefault="001656AD" w:rsidP="001656AD">
      <w:pPr>
        <w:spacing w:line="240" w:lineRule="auto"/>
        <w:ind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b) </w:t>
      </w:r>
      <w:r w:rsidRPr="007B070F">
        <w:rPr>
          <w:rFonts w:ascii="Chu Van An" w:hAnsi="Chu Van An" w:cs="Chu Van An"/>
          <w:position w:val="-16"/>
          <w:sz w:val="24"/>
          <w:szCs w:val="24"/>
        </w:rPr>
        <w:object w:dxaOrig="4880" w:dyaOrig="440" w14:anchorId="5D4017E5">
          <v:shape id="_x0000_i6308" type="#_x0000_t75" style="width:244.5pt;height:21.75pt" o:ole="">
            <v:imagedata r:id="rId4224" o:title=""/>
          </v:shape>
          <o:OLEObject Type="Embed" ProgID="Equation.DSMT4" ShapeID="_x0000_i6308" DrawAspect="Content" ObjectID="_1690486644" r:id="rId4225"/>
        </w:object>
      </w:r>
    </w:p>
    <w:p w14:paraId="2889706F" w14:textId="77777777" w:rsidR="001656AD" w:rsidRPr="007B070F" w:rsidRDefault="001656AD" w:rsidP="001656AD">
      <w:pPr>
        <w:tabs>
          <w:tab w:val="left" w:pos="2268"/>
        </w:tabs>
        <w:spacing w:before="200" w:line="240" w:lineRule="auto"/>
        <w:rPr>
          <w:rFonts w:ascii="Chu Van An" w:eastAsiaTheme="minorHAnsi" w:hAnsi="Chu Van An" w:cs="Chu Van An"/>
          <w:bCs/>
          <w:color w:val="000000" w:themeColor="text1"/>
          <w:position w:val="-24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Tìm vi phân của hàm số </w:t>
      </w:r>
      <w:r w:rsidRPr="007B070F">
        <w:rPr>
          <w:rFonts w:ascii="Chu Van An" w:eastAsiaTheme="minorHAnsi" w:hAnsi="Chu Van An" w:cs="Chu Van An"/>
          <w:bCs/>
          <w:color w:val="000000" w:themeColor="text1"/>
          <w:position w:val="-24"/>
          <w:sz w:val="24"/>
          <w:szCs w:val="24"/>
        </w:rPr>
        <w:object w:dxaOrig="1680" w:dyaOrig="620" w14:anchorId="7EE19F0E">
          <v:shape id="_x0000_i6309" type="#_x0000_t75" style="width:84pt;height:31.5pt" o:ole="">
            <v:imagedata r:id="rId4226" o:title=""/>
          </v:shape>
          <o:OLEObject Type="Embed" ProgID="Equation.DSMT4" ShapeID="_x0000_i6309" DrawAspect="Content" ObjectID="_1690486645" r:id="rId4227"/>
        </w:object>
      </w:r>
    </w:p>
    <w:p w14:paraId="3BAB12D7" w14:textId="77777777" w:rsidR="001656AD" w:rsidRPr="007B070F" w:rsidRDefault="001656AD" w:rsidP="001656AD">
      <w:pPr>
        <w:tabs>
          <w:tab w:val="left" w:pos="2268"/>
        </w:tabs>
        <w:spacing w:before="200"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CFE84A5" w14:textId="77777777" w:rsidR="001656AD" w:rsidRPr="007B070F" w:rsidRDefault="001656AD" w:rsidP="001656AD">
      <w:pPr>
        <w:spacing w:line="240" w:lineRule="auto"/>
        <w:ind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Ta có : </w:t>
      </w:r>
      <w:r w:rsidRPr="007B070F">
        <w:rPr>
          <w:rFonts w:ascii="Chu Van An" w:hAnsi="Chu Van An" w:cs="Chu Van An"/>
          <w:b/>
          <w:bCs/>
          <w:color w:val="0000CC"/>
          <w:position w:val="-30"/>
          <w:sz w:val="24"/>
          <w:szCs w:val="24"/>
        </w:rPr>
        <w:object w:dxaOrig="4480" w:dyaOrig="720" w14:anchorId="309FC762">
          <v:shape id="_x0000_i6310" type="#_x0000_t75" style="width:224.25pt;height:36pt" o:ole="">
            <v:imagedata r:id="rId4228" o:title=""/>
          </v:shape>
          <o:OLEObject Type="Embed" ProgID="Equation.DSMT4" ShapeID="_x0000_i6310" DrawAspect="Content" ObjectID="_1690486646" r:id="rId4229"/>
        </w:object>
      </w: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</w:t>
      </w:r>
    </w:p>
    <w:p w14:paraId="3B336CCF" w14:textId="77777777" w:rsidR="001656AD" w:rsidRPr="007B070F" w:rsidRDefault="001656AD" w:rsidP="001656AD">
      <w:pPr>
        <w:tabs>
          <w:tab w:val="left" w:pos="2268"/>
        </w:tabs>
        <w:spacing w:before="20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3EE203E3" w14:textId="77777777" w:rsidR="001656AD" w:rsidRPr="007B070F" w:rsidRDefault="001656AD" w:rsidP="001656AD">
      <w:pPr>
        <w:spacing w:line="240" w:lineRule="auto"/>
        <w:rPr>
          <w:rFonts w:ascii="Chu Van An" w:eastAsiaTheme="minorHAnsi" w:hAnsi="Chu Van An" w:cs="Chu Van An"/>
          <w:bCs/>
          <w:color w:val="000000" w:themeColor="text1"/>
          <w:position w:val="-24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7B070F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Tìm vi phân của hàm số </w:t>
      </w:r>
      <w:r w:rsidRPr="007B070F">
        <w:rPr>
          <w:rFonts w:ascii="Chu Van An" w:eastAsiaTheme="minorHAnsi" w:hAnsi="Chu Van An" w:cs="Chu Van An"/>
          <w:bCs/>
          <w:color w:val="000000" w:themeColor="text1"/>
          <w:position w:val="-24"/>
          <w:sz w:val="24"/>
          <w:szCs w:val="24"/>
        </w:rPr>
        <w:object w:dxaOrig="999" w:dyaOrig="620" w14:anchorId="7CB0D8A2">
          <v:shape id="_x0000_i6311" type="#_x0000_t75" style="width:50.25pt;height:31.5pt" o:ole="">
            <v:imagedata r:id="rId4230" o:title=""/>
          </v:shape>
          <o:OLEObject Type="Embed" ProgID="Equation.DSMT4" ShapeID="_x0000_i6311" DrawAspect="Content" ObjectID="_1690486647" r:id="rId4231"/>
        </w:object>
      </w:r>
    </w:p>
    <w:p w14:paraId="7FBBE843" w14:textId="77777777" w:rsidR="001656AD" w:rsidRPr="007B070F" w:rsidRDefault="001656AD" w:rsidP="001656AD">
      <w:pPr>
        <w:spacing w:line="240" w:lineRule="auto"/>
        <w:ind w:firstLine="720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6CA5982" w14:textId="77777777" w:rsidR="001656AD" w:rsidRPr="007B070F" w:rsidRDefault="001656AD" w:rsidP="001656AD">
      <w:pPr>
        <w:spacing w:line="240" w:lineRule="auto"/>
        <w:ind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Ta có : </w:t>
      </w:r>
      <w:r w:rsidRPr="007B070F">
        <w:rPr>
          <w:rFonts w:ascii="Chu Van An" w:hAnsi="Chu Van An" w:cs="Chu Van An"/>
          <w:b/>
          <w:bCs/>
          <w:color w:val="0000CC"/>
          <w:position w:val="-36"/>
          <w:sz w:val="24"/>
          <w:szCs w:val="24"/>
        </w:rPr>
        <w:object w:dxaOrig="2840" w:dyaOrig="760" w14:anchorId="2773BD7B">
          <v:shape id="_x0000_i6312" type="#_x0000_t75" style="width:142.5pt;height:37.5pt" o:ole="">
            <v:imagedata r:id="rId4232" o:title=""/>
          </v:shape>
          <o:OLEObject Type="Embed" ProgID="Equation.DSMT4" ShapeID="_x0000_i6312" DrawAspect="Content" ObjectID="_1690486648" r:id="rId4233"/>
        </w:object>
      </w:r>
    </w:p>
    <w:p w14:paraId="7BD8C423" w14:textId="77777777" w:rsidR="001656AD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B070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B070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807"/>
        <w:gridCol w:w="5103"/>
      </w:tblGrid>
      <w:tr w:rsidR="001656AD" w:rsidRPr="00FC2C71" w14:paraId="12783845" w14:textId="77777777" w:rsidTr="002135F8">
        <w:tc>
          <w:tcPr>
            <w:tcW w:w="5807" w:type="dxa"/>
            <w:shd w:val="clear" w:color="auto" w:fill="auto"/>
          </w:tcPr>
          <w:p w14:paraId="45E972D8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lang w:val="fr-FR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lang w:val="fr-FR"/>
              </w:rPr>
              <w:t>Câu 1:</w:t>
            </w:r>
            <w:r w:rsidRPr="00FC2C71">
              <w:rPr>
                <w:rFonts w:ascii="Chu Van An" w:eastAsia="Arial" w:hAnsi="Chu Van An" w:cs="Chu Van An"/>
                <w:position w:val="-14"/>
              </w:rPr>
              <w:object w:dxaOrig="1545" w:dyaOrig="405" w14:anchorId="1E38F0A0">
                <v:shape id="_x0000_i6313" type="#_x0000_t75" style="width:77.25pt;height:20.25pt" o:ole="">
                  <v:imagedata r:id="rId4234" o:title=""/>
                </v:shape>
                <o:OLEObject Type="Embed" ProgID="Equation.DSMT4" ShapeID="_x0000_i6313" DrawAspect="Content" ObjectID="_1690486649" r:id="rId4235"/>
              </w:object>
            </w:r>
            <w:r w:rsidRPr="00FC2C71">
              <w:rPr>
                <w:rFonts w:ascii="Chu Van An" w:hAnsi="Chu Van An" w:cs="Chu Van An"/>
                <w:lang w:val="fr-FR"/>
              </w:rPr>
              <w:t xml:space="preserve"> là vi phân của hàm số nào dưới đây?</w:t>
            </w:r>
          </w:p>
          <w:p w14:paraId="27E79353" w14:textId="77777777" w:rsidR="001656AD" w:rsidRPr="00FC2C71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FC2C71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FC2C71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Arial" w:hAnsi="Chu Van An" w:cs="Chu Van An"/>
                <w:position w:val="-10"/>
              </w:rPr>
              <w:object w:dxaOrig="1845" w:dyaOrig="360" w14:anchorId="0973F4E8">
                <v:shape id="_x0000_i6314" type="#_x0000_t75" style="width:92.25pt;height:18.75pt" o:ole="">
                  <v:imagedata r:id="rId4236" o:title=""/>
                </v:shape>
                <o:OLEObject Type="Embed" ProgID="Equation.DSMT4" ShapeID="_x0000_i6314" DrawAspect="Content" ObjectID="_1690486650" r:id="rId4237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Arial" w:hAnsi="Chu Van An" w:cs="Chu Van An"/>
                <w:position w:val="-10"/>
              </w:rPr>
              <w:object w:dxaOrig="1245" w:dyaOrig="360" w14:anchorId="40872666">
                <v:shape id="_x0000_i6315" type="#_x0000_t75" style="width:62.25pt;height:18.75pt" o:ole="">
                  <v:imagedata r:id="rId4238" o:title=""/>
                </v:shape>
                <o:OLEObject Type="Embed" ProgID="Equation.DSMT4" ShapeID="_x0000_i6315" DrawAspect="Content" ObjectID="_1690486651" r:id="rId4239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7A0B9C3C" w14:textId="77777777" w:rsidR="001656AD" w:rsidRPr="00FC2C71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FC2C71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FC2C71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Arial" w:hAnsi="Chu Van An" w:cs="Chu Van An"/>
                <w:position w:val="-10"/>
              </w:rPr>
              <w:object w:dxaOrig="1215" w:dyaOrig="360" w14:anchorId="1BD8E0C9">
                <v:shape id="_x0000_i6316" type="#_x0000_t75" style="width:60.75pt;height:18.75pt" o:ole="">
                  <v:imagedata r:id="rId4240" o:title=""/>
                </v:shape>
                <o:OLEObject Type="Embed" ProgID="Equation.DSMT4" ShapeID="_x0000_i6316" DrawAspect="Content" ObjectID="_1690486652" r:id="rId4241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Arial" w:hAnsi="Chu Van An" w:cs="Chu Van An"/>
                <w:position w:val="-10"/>
              </w:rPr>
              <w:object w:dxaOrig="1965" w:dyaOrig="360" w14:anchorId="6A344EAB">
                <v:shape id="_x0000_i6317" type="#_x0000_t75" style="width:98.25pt;height:18.75pt" o:ole="">
                  <v:imagedata r:id="rId4242" o:title=""/>
                </v:shape>
                <o:OLEObject Type="Embed" ProgID="Equation.DSMT4" ShapeID="_x0000_i6317" DrawAspect="Content" ObjectID="_1690486653" r:id="rId4243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2A7595C5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7BFF76A9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1C8FFDF0" w14:textId="77777777" w:rsidTr="002135F8">
        <w:tc>
          <w:tcPr>
            <w:tcW w:w="5807" w:type="dxa"/>
            <w:shd w:val="clear" w:color="auto" w:fill="auto"/>
          </w:tcPr>
          <w:p w14:paraId="291360BF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FC2C71">
              <w:rPr>
                <w:rFonts w:ascii="Chu Van An" w:hAnsi="Chu Van An" w:cs="Chu Van An"/>
              </w:rPr>
              <w:t xml:space="preserve">Tìm vi phân của hàm số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1470" w:dyaOrig="360" w14:anchorId="73BAD32E">
                <v:shape id="_x0000_i6318" type="#_x0000_t75" style="width:73.5pt;height:18.75pt" o:ole="">
                  <v:imagedata r:id="rId4244" o:title=""/>
                </v:shape>
                <o:OLEObject Type="Embed" ProgID="Equation.DSMT4" ShapeID="_x0000_i6318" DrawAspect="Content" ObjectID="_1690486654" r:id="rId4245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67734345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C2C7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1935" w:dyaOrig="405" w14:anchorId="61447C7A">
                <v:shape id="_x0000_i6319" type="#_x0000_t75" style="width:97.5pt;height:20.25pt" o:ole="">
                  <v:imagedata r:id="rId4246" o:title=""/>
                </v:shape>
                <o:OLEObject Type="Embed" ProgID="Equation.DSMT4" ShapeID="_x0000_i6319" DrawAspect="Content" ObjectID="_1690486655" r:id="rId4247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2025" w:dyaOrig="405" w14:anchorId="1B683C66">
                <v:shape id="_x0000_i6320" type="#_x0000_t75" style="width:101.25pt;height:20.25pt" o:ole="">
                  <v:imagedata r:id="rId4248" o:title=""/>
                </v:shape>
                <o:OLEObject Type="Embed" ProgID="Equation.DSMT4" ShapeID="_x0000_i6320" DrawAspect="Content" ObjectID="_1690486656" r:id="rId4249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4BE89DA2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FC2C7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2025" w:dyaOrig="405" w14:anchorId="08E1D400">
                <v:shape id="_x0000_i6321" type="#_x0000_t75" style="width:101.25pt;height:20.25pt" o:ole="">
                  <v:imagedata r:id="rId4250" o:title=""/>
                </v:shape>
                <o:OLEObject Type="Embed" ProgID="Equation.DSMT4" ShapeID="_x0000_i6321" DrawAspect="Content" ObjectID="_1690486657" r:id="rId4251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2025" w:dyaOrig="405" w14:anchorId="5A8EA74A">
                <v:shape id="_x0000_i6322" type="#_x0000_t75" style="width:101.25pt;height:20.25pt" o:ole="">
                  <v:imagedata r:id="rId4252" o:title=""/>
                </v:shape>
                <o:OLEObject Type="Embed" ProgID="Equation.DSMT4" ShapeID="_x0000_i6322" DrawAspect="Content" ObjectID="_1690486658" r:id="rId4253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35F43B73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75997E52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5C19FD70" w14:textId="77777777" w:rsidTr="002135F8">
        <w:tc>
          <w:tcPr>
            <w:tcW w:w="5807" w:type="dxa"/>
            <w:shd w:val="clear" w:color="auto" w:fill="auto"/>
          </w:tcPr>
          <w:p w14:paraId="5B0D9443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FC2C71">
              <w:rPr>
                <w:rFonts w:ascii="Chu Van An" w:hAnsi="Chu Van An" w:cs="Chu Van An"/>
              </w:rPr>
              <w:t xml:space="preserve">Vi phân của hàm số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1305" w:dyaOrig="405" w14:anchorId="2DB4B0EE">
                <v:shape id="_x0000_i6323" type="#_x0000_t75" style="width:65.25pt;height:20.25pt" o:ole="">
                  <v:imagedata r:id="rId4173" o:title=""/>
                </v:shape>
                <o:OLEObject Type="Embed" ProgID="Equation.DSMT4" ShapeID="_x0000_i6323" DrawAspect="Content" ObjectID="_1690486659" r:id="rId4254"/>
              </w:object>
            </w:r>
            <w:r w:rsidRPr="00FC2C71">
              <w:rPr>
                <w:rFonts w:ascii="Chu Van An" w:hAnsi="Chu Van An" w:cs="Chu Van An"/>
              </w:rPr>
              <w:t xml:space="preserve">tại điểm </w:t>
            </w:r>
            <w:r w:rsidRPr="00FC2C71">
              <w:rPr>
                <w:rFonts w:ascii="Chu Van An" w:eastAsia="Times New Roman" w:hAnsi="Chu Van An" w:cs="Chu Van An"/>
                <w:position w:val="-24"/>
              </w:rPr>
              <w:object w:dxaOrig="630" w:dyaOrig="630" w14:anchorId="07F45549">
                <v:shape id="_x0000_i6324" type="#_x0000_t75" style="width:31.5pt;height:31.5pt" o:ole="">
                  <v:imagedata r:id="rId4175" o:title=""/>
                </v:shape>
                <o:OLEObject Type="Embed" ProgID="Equation.DSMT4" ShapeID="_x0000_i6324" DrawAspect="Content" ObjectID="_1690486660" r:id="rId4255"/>
              </w:object>
            </w:r>
            <w:r w:rsidRPr="00FC2C71">
              <w:rPr>
                <w:rFonts w:ascii="Chu Van An" w:hAnsi="Chu Van An" w:cs="Chu Van An"/>
              </w:rPr>
              <w:t xml:space="preserve">ứng với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1005" w:dyaOrig="330" w14:anchorId="4378752F">
                <v:shape id="_x0000_i6325" type="#_x0000_t75" style="width:50.25pt;height:16.5pt" o:ole="">
                  <v:imagedata r:id="rId4177" o:title=""/>
                </v:shape>
                <o:OLEObject Type="Embed" ProgID="Equation.DSMT4" ShapeID="_x0000_i6325" DrawAspect="Content" ObjectID="_1690486661" r:id="rId4256"/>
              </w:object>
            </w:r>
            <w:r w:rsidRPr="00FC2C71">
              <w:rPr>
                <w:rFonts w:ascii="Chu Van An" w:hAnsi="Chu Van An" w:cs="Chu Van An"/>
              </w:rPr>
              <w:t>là</w:t>
            </w:r>
          </w:p>
          <w:p w14:paraId="32FDB165" w14:textId="77777777" w:rsidR="001656AD" w:rsidRPr="00FC2C7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ab/>
              <w:t>A.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645" w:dyaOrig="330" w14:anchorId="7F347798">
                <v:shape id="_x0000_i6326" type="#_x0000_t75" style="width:33pt;height:16.5pt" o:ole="">
                  <v:imagedata r:id="rId4181" o:title=""/>
                </v:shape>
                <o:OLEObject Type="Embed" ProgID="Equation.DSMT4" ShapeID="_x0000_i6326" DrawAspect="Content" ObjectID="_1690486662" r:id="rId4257"/>
              </w:object>
            </w:r>
            <w:r w:rsidRPr="00FC2C71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765" w:dyaOrig="330" w14:anchorId="1ADCF529">
                <v:shape id="_x0000_i6327" type="#_x0000_t75" style="width:38.25pt;height:16.5pt" o:ole="">
                  <v:imagedata r:id="rId4183" o:title=""/>
                </v:shape>
                <o:OLEObject Type="Embed" ProgID="Equation.DSMT4" ShapeID="_x0000_i6327" DrawAspect="Content" ObjectID="_1690486663" r:id="rId4258"/>
              </w:object>
            </w:r>
            <w:r w:rsidRPr="00FC2C71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630" w:dyaOrig="330" w14:anchorId="29B5F1F3">
                <v:shape id="_x0000_i6328" type="#_x0000_t75" style="width:31.5pt;height:16.5pt" o:ole="">
                  <v:imagedata r:id="rId4185" o:title=""/>
                </v:shape>
                <o:OLEObject Type="Embed" ProgID="Equation.DSMT4" ShapeID="_x0000_i6328" DrawAspect="Content" ObjectID="_1690486664" r:id="rId4259"/>
              </w:object>
            </w:r>
            <w:r w:rsidRPr="00FC2C71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495" w:dyaOrig="330" w14:anchorId="440FB8C4">
                <v:shape id="_x0000_i6329" type="#_x0000_t75" style="width:24.75pt;height:16.5pt" o:ole="">
                  <v:imagedata r:id="rId4179" o:title=""/>
                </v:shape>
                <o:OLEObject Type="Embed" ProgID="Equation.DSMT4" ShapeID="_x0000_i6329" DrawAspect="Content" ObjectID="_1690486665" r:id="rId4260"/>
              </w:object>
            </w:r>
            <w:r w:rsidRPr="00FC2C71">
              <w:rPr>
                <w:rFonts w:ascii="Chu Van An" w:hAnsi="Chu Van An" w:cs="Chu Van An"/>
                <w:lang w:val="fr-FR"/>
              </w:rPr>
              <w:t>.</w:t>
            </w:r>
          </w:p>
          <w:p w14:paraId="498B4E7A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004E6F8C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00D7D8AB" w14:textId="77777777" w:rsidTr="002135F8">
        <w:tc>
          <w:tcPr>
            <w:tcW w:w="5807" w:type="dxa"/>
            <w:shd w:val="clear" w:color="auto" w:fill="auto"/>
          </w:tcPr>
          <w:p w14:paraId="6C1C98A3" w14:textId="77777777" w:rsidR="001656AD" w:rsidRPr="00FC2C71" w:rsidRDefault="001656AD" w:rsidP="002135F8">
            <w:pPr>
              <w:pStyle w:val="Normal0"/>
              <w:widowControl/>
              <w:mirrorIndents/>
              <w:rPr>
                <w:rFonts w:ascii="Chu Van An" w:eastAsia="MS ??" w:hAnsi="Chu Van An" w:cs="Chu Van An"/>
                <w:b/>
                <w:color w:val="0000FF"/>
                <w:sz w:val="22"/>
                <w:szCs w:val="22"/>
                <w:lang w:val="vi-VN"/>
              </w:rPr>
            </w:pPr>
            <w:r w:rsidRPr="00FC2C71">
              <w:rPr>
                <w:rFonts w:ascii="Chu Van An" w:eastAsia="MS ??" w:hAnsi="Chu Van An" w:cs="Chu Van An"/>
                <w:b/>
                <w:color w:val="0000FF"/>
                <w:sz w:val="22"/>
                <w:szCs w:val="22"/>
                <w:lang w:val="vi-VN"/>
              </w:rPr>
              <w:t>Câu 4:</w:t>
            </w:r>
            <w:r w:rsidRPr="00FC2C71">
              <w:rPr>
                <w:rFonts w:ascii="Chu Van An" w:eastAsia="MS ??" w:hAnsi="Chu Van An" w:cs="Chu Van An"/>
                <w:sz w:val="22"/>
                <w:szCs w:val="22"/>
              </w:rPr>
              <w:t xml:space="preserve">Tính vi phân của hàm số </w:t>
            </w:r>
            <w:r w:rsidRPr="00FC2C71">
              <w:rPr>
                <w:rFonts w:ascii="Chu Van An" w:eastAsia="Times New Roman" w:hAnsi="Chu Van An" w:cs="Chu Van An"/>
                <w:position w:val="-10"/>
                <w:sz w:val="22"/>
                <w:szCs w:val="22"/>
              </w:rPr>
              <w:object w:dxaOrig="660" w:dyaOrig="360" w14:anchorId="2A30079A">
                <v:shape id="_x0000_i6330" type="#_x0000_t75" style="width:33pt;height:18.75pt" o:ole="">
                  <v:imagedata r:id="rId4261" o:title=""/>
                </v:shape>
                <o:OLEObject Type="Embed" ProgID="Equation.DSMT4" ShapeID="_x0000_i6330" DrawAspect="Content" ObjectID="_1690486666" r:id="rId4262"/>
              </w:object>
            </w:r>
            <w:r w:rsidRPr="00FC2C71">
              <w:rPr>
                <w:rFonts w:ascii="Chu Van An" w:hAnsi="Chu Van An" w:cs="Chu Van An"/>
                <w:sz w:val="22"/>
                <w:szCs w:val="22"/>
              </w:rPr>
              <w:t>.</w:t>
            </w:r>
          </w:p>
          <w:p w14:paraId="2018A379" w14:textId="77777777" w:rsidR="001656AD" w:rsidRPr="00FC2C71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FC2C71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FC2C71">
              <w:rPr>
                <w:rFonts w:ascii="Chu Van An" w:eastAsia="MS ??" w:hAnsi="Chu Van An" w:cs="Chu Van An"/>
                <w:b/>
                <w:color w:val="0000FF"/>
                <w:lang w:val="vi-VN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bookmarkStart w:id="196" w:name="MTBlankEqn"/>
            <w:r w:rsidRPr="00FC2C71">
              <w:rPr>
                <w:rFonts w:ascii="Chu Van An" w:eastAsia="Arial" w:hAnsi="Chu Van An" w:cs="Chu Van An"/>
                <w:position w:val="-10"/>
              </w:rPr>
              <w:object w:dxaOrig="1020" w:dyaOrig="330" w14:anchorId="0FA074F7">
                <v:shape id="_x0000_i6331" type="#_x0000_t75" style="width:51pt;height:16.5pt" o:ole="">
                  <v:imagedata r:id="rId4263" o:title=""/>
                </v:shape>
                <o:OLEObject Type="Embed" ProgID="Equation.DSMT4" ShapeID="_x0000_i6331" DrawAspect="Content" ObjectID="_1690486667" r:id="rId4264"/>
              </w:object>
            </w:r>
            <w:bookmarkEnd w:id="196"/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Arial" w:hAnsi="Chu Van An" w:cs="Chu Van An"/>
                <w:position w:val="-10"/>
              </w:rPr>
              <w:object w:dxaOrig="780" w:dyaOrig="330" w14:anchorId="19B3EF4A">
                <v:shape id="_x0000_i6332" type="#_x0000_t75" style="width:39pt;height:16.5pt" o:ole="">
                  <v:imagedata r:id="rId4265" o:title=""/>
                </v:shape>
                <o:OLEObject Type="Embed" ProgID="Equation.DSMT4" ShapeID="_x0000_i6332" DrawAspect="Content" ObjectID="_1690486668" r:id="rId4266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6C440EFA" w14:textId="77777777" w:rsidR="001656AD" w:rsidRPr="00FC2C71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FC2C71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FC2C71">
              <w:rPr>
                <w:rFonts w:ascii="Chu Van An" w:eastAsia="Arial" w:hAnsi="Chu Van An" w:cs="Chu Van An"/>
                <w:position w:val="-10"/>
              </w:rPr>
              <w:object w:dxaOrig="1170" w:dyaOrig="330" w14:anchorId="26EFAF45">
                <v:shape id="_x0000_i6333" type="#_x0000_t75" style="width:58.5pt;height:16.5pt" o:ole="">
                  <v:imagedata r:id="rId4267" o:title=""/>
                </v:shape>
                <o:OLEObject Type="Embed" ProgID="Equation.DSMT4" ShapeID="_x0000_i6333" DrawAspect="Content" ObjectID="_1690486669" r:id="rId4268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Arial" w:hAnsi="Chu Van An" w:cs="Chu Van An"/>
                <w:position w:val="-10"/>
              </w:rPr>
              <w:object w:dxaOrig="900" w:dyaOrig="330" w14:anchorId="5423A52F">
                <v:shape id="_x0000_i6334" type="#_x0000_t75" style="width:45pt;height:16.5pt" o:ole="">
                  <v:imagedata r:id="rId4269" o:title=""/>
                </v:shape>
                <o:OLEObject Type="Embed" ProgID="Equation.DSMT4" ShapeID="_x0000_i6334" DrawAspect="Content" ObjectID="_1690486670" r:id="rId4270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09FF8B9A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2B9B534F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1656AD" w:rsidRPr="00FC2C71" w14:paraId="339578C6" w14:textId="77777777" w:rsidTr="002135F8">
        <w:tc>
          <w:tcPr>
            <w:tcW w:w="5807" w:type="dxa"/>
            <w:shd w:val="clear" w:color="auto" w:fill="auto"/>
          </w:tcPr>
          <w:p w14:paraId="739FB8DD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lang w:val="nl-NL"/>
              </w:rPr>
              <w:t>Câu 5:</w:t>
            </w:r>
            <w:r w:rsidRPr="00FC2C71">
              <w:rPr>
                <w:rFonts w:ascii="Chu Van An" w:hAnsi="Chu Van An" w:cs="Chu Van An"/>
                <w:color w:val="000000"/>
                <w:lang w:val="nl-NL"/>
              </w:rPr>
              <w:t xml:space="preserve">Vi phân của hàm số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1710" w:dyaOrig="330" w14:anchorId="7684E1F9">
                <v:shape id="_x0000_i6335" type="#_x0000_t75" style="width:85.5pt;height:16.5pt" o:ole="">
                  <v:imagedata r:id="rId4271" o:title=""/>
                </v:shape>
                <o:OLEObject Type="Embed" ProgID="Equation.DSMT4" ShapeID="_x0000_i6335" DrawAspect="Content" ObjectID="_1690486671" r:id="rId4272"/>
              </w:object>
            </w:r>
            <w:r w:rsidRPr="00FC2C71">
              <w:rPr>
                <w:rFonts w:ascii="Chu Van An" w:hAnsi="Chu Van An" w:cs="Chu Van An"/>
                <w:color w:val="000000"/>
                <w:lang w:val="nl-NL"/>
              </w:rPr>
              <w:t>là</w:t>
            </w:r>
          </w:p>
          <w:p w14:paraId="5183DE96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FC2C7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760" w:dyaOrig="675" w14:anchorId="62DE0EDB">
                <v:shape id="_x0000_i6336" type="#_x0000_t75" style="width:138pt;height:33.75pt" o:ole="">
                  <v:imagedata r:id="rId4273" o:title=""/>
                </v:shape>
                <o:OLEObject Type="Embed" ProgID="Equation.DSMT4" ShapeID="_x0000_i6336" DrawAspect="Content" ObjectID="_1690486672" r:id="rId4274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4AFEFFE0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610" w:dyaOrig="675" w14:anchorId="7BECDC12">
                <v:shape id="_x0000_i6337" type="#_x0000_t75" style="width:130.5pt;height:33.75pt" o:ole="">
                  <v:imagedata r:id="rId4275" o:title=""/>
                </v:shape>
                <o:OLEObject Type="Embed" ProgID="Equation.DSMT4" ShapeID="_x0000_i6337" DrawAspect="Content" ObjectID="_1690486673" r:id="rId4276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33AB16FB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bCs/>
                <w:color w:val="0000FF"/>
              </w:rPr>
              <w:tab/>
              <w:t>C.</w:t>
            </w:r>
            <w:r w:rsidRPr="00FC2C71">
              <w:rPr>
                <w:rFonts w:ascii="Chu Van An" w:hAnsi="Chu Van An" w:cs="Chu Van An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760" w:dyaOrig="675" w14:anchorId="48C389B0">
                <v:shape id="_x0000_i6338" type="#_x0000_t75" style="width:138pt;height:33.75pt" o:ole="">
                  <v:imagedata r:id="rId4277" o:title=""/>
                </v:shape>
                <o:OLEObject Type="Embed" ProgID="Equation.DSMT4" ShapeID="_x0000_i6338" DrawAspect="Content" ObjectID="_1690486674" r:id="rId4278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459D7685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715" w:dyaOrig="675" w14:anchorId="1085F530">
                <v:shape id="_x0000_i6339" type="#_x0000_t75" style="width:135.75pt;height:33.75pt" o:ole="">
                  <v:imagedata r:id="rId4279" o:title=""/>
                </v:shape>
                <o:OLEObject Type="Embed" ProgID="Equation.DSMT4" ShapeID="_x0000_i6339" DrawAspect="Content" ObjectID="_1690486675" r:id="rId4280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44D8B644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48D52266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186A0231" w14:textId="77777777" w:rsidTr="002135F8">
        <w:tc>
          <w:tcPr>
            <w:tcW w:w="5807" w:type="dxa"/>
            <w:shd w:val="clear" w:color="auto" w:fill="auto"/>
          </w:tcPr>
          <w:p w14:paraId="084715FB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6:</w:t>
            </w:r>
            <w:r w:rsidRPr="00FC2C71">
              <w:rPr>
                <w:rFonts w:ascii="Chu Van An" w:hAnsi="Chu Van An" w:cs="Chu Van An"/>
              </w:rPr>
              <w:t xml:space="preserve">Cho hàm số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945" w:dyaOrig="405" w14:anchorId="7E1BFA84">
                <v:shape id="_x0000_i6340" type="#_x0000_t75" style="width:47.25pt;height:20.25pt" o:ole="">
                  <v:imagedata r:id="rId4281" o:title=""/>
                </v:shape>
                <o:OLEObject Type="Embed" ProgID="Equation.DSMT4" ShapeID="_x0000_i6340" DrawAspect="Content" ObjectID="_1690486676" r:id="rId4282"/>
              </w:object>
            </w:r>
            <w:r w:rsidRPr="00FC2C71">
              <w:rPr>
                <w:rFonts w:ascii="Chu Van An" w:hAnsi="Chu Van An" w:cs="Chu Van An"/>
              </w:rPr>
              <w:t xml:space="preserve"> xác định trên khoảng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585" w:dyaOrig="405" w14:anchorId="1266901E">
                <v:shape id="_x0000_i6341" type="#_x0000_t75" style="width:29.25pt;height:20.25pt" o:ole="">
                  <v:imagedata r:id="rId4283" o:title=""/>
                </v:shape>
                <o:OLEObject Type="Embed" ProgID="Equation.DSMT4" ShapeID="_x0000_i6341" DrawAspect="Content" ObjectID="_1690486677" r:id="rId4284"/>
              </w:object>
            </w:r>
            <w:r w:rsidRPr="00FC2C71">
              <w:rPr>
                <w:rFonts w:ascii="Chu Van An" w:hAnsi="Chu Van An" w:cs="Chu Van An"/>
              </w:rPr>
              <w:t xml:space="preserve"> và có đạo hàm tại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945" w:dyaOrig="405" w14:anchorId="03B3939D">
                <v:shape id="_x0000_i6342" type="#_x0000_t75" style="width:47.25pt;height:20.25pt" o:ole="">
                  <v:imagedata r:id="rId4285" o:title=""/>
                </v:shape>
                <o:OLEObject Type="Embed" ProgID="Equation.DSMT4" ShapeID="_x0000_i6342" DrawAspect="Content" ObjectID="_1690486678" r:id="rId4286"/>
              </w:object>
            </w:r>
            <w:r w:rsidRPr="00FC2C71">
              <w:rPr>
                <w:rFonts w:ascii="Chu Van An" w:hAnsi="Chu Van An" w:cs="Chu Van An"/>
              </w:rPr>
              <w:t xml:space="preserve">. Tìm mệnh đề đúng về vi phân của hàm số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945" w:dyaOrig="405" w14:anchorId="1B3290CE">
                <v:shape id="_x0000_i6343" type="#_x0000_t75" style="width:47.25pt;height:20.25pt" o:ole="">
                  <v:imagedata r:id="rId4287" o:title=""/>
                </v:shape>
                <o:OLEObject Type="Embed" ProgID="Equation.DSMT4" ShapeID="_x0000_i6343" DrawAspect="Content" ObjectID="_1690486679" r:id="rId4288"/>
              </w:object>
            </w:r>
            <w:r w:rsidRPr="00FC2C71">
              <w:rPr>
                <w:rFonts w:ascii="Chu Van An" w:hAnsi="Chu Van An" w:cs="Chu Van An"/>
              </w:rPr>
              <w:t xml:space="preserve"> tại </w:t>
            </w:r>
            <w:r w:rsidRPr="00FC2C71">
              <w:rPr>
                <w:rFonts w:ascii="Chu Van An" w:eastAsia="Times New Roman" w:hAnsi="Chu Van An" w:cs="Chu Van An"/>
                <w:position w:val="-6"/>
              </w:rPr>
              <w:object w:dxaOrig="195" w:dyaOrig="225" w14:anchorId="7DE9ED19">
                <v:shape id="_x0000_i6344" type="#_x0000_t75" style="width:9.75pt;height:11.25pt" o:ole="">
                  <v:imagedata r:id="rId4289" o:title=""/>
                </v:shape>
                <o:OLEObject Type="Embed" ProgID="Equation.DSMT4" ShapeID="_x0000_i6344" DrawAspect="Content" ObjectID="_1690486680" r:id="rId4290"/>
              </w:object>
            </w:r>
            <w:r w:rsidRPr="00FC2C71">
              <w:rPr>
                <w:rFonts w:ascii="Chu Van An" w:hAnsi="Chu Van An" w:cs="Chu Van An"/>
              </w:rPr>
              <w:t xml:space="preserve"> ứng với số gia </w:t>
            </w:r>
            <w:r w:rsidRPr="00FC2C71">
              <w:rPr>
                <w:rFonts w:ascii="Chu Van An" w:eastAsia="Times New Roman" w:hAnsi="Chu Van An" w:cs="Chu Van An"/>
                <w:position w:val="-12"/>
              </w:rPr>
              <w:object w:dxaOrig="315" w:dyaOrig="360" w14:anchorId="1239D61D">
                <v:shape id="_x0000_i6345" type="#_x0000_t75" style="width:15.75pt;height:18.75pt" o:ole="">
                  <v:imagedata r:id="rId4291" o:title=""/>
                </v:shape>
                <o:OLEObject Type="Embed" ProgID="Equation.DSMT4" ShapeID="_x0000_i6345" DrawAspect="Content" ObjectID="_1690486681" r:id="rId4292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2A22EDB1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C2C7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1665" w:dyaOrig="405" w14:anchorId="4FD7DE17">
                <v:shape id="_x0000_i6346" type="#_x0000_t75" style="width:83.25pt;height:20.25pt" o:ole="">
                  <v:imagedata r:id="rId4293" o:title=""/>
                </v:shape>
                <o:OLEObject Type="Embed" ProgID="Equation.DSMT4" ShapeID="_x0000_i6346" DrawAspect="Content" ObjectID="_1690486682" r:id="rId4294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1800" w:dyaOrig="405" w14:anchorId="2770041B">
                <v:shape id="_x0000_i6347" type="#_x0000_t75" style="width:90pt;height:20.25pt" o:ole="">
                  <v:imagedata r:id="rId4295" o:title=""/>
                </v:shape>
                <o:OLEObject Type="Embed" ProgID="Equation.DSMT4" ShapeID="_x0000_i6347" DrawAspect="Content" ObjectID="_1690486683" r:id="rId4296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190558EC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FC2C7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1725" w:dyaOrig="405" w14:anchorId="0F5A3AEE">
                <v:shape id="_x0000_i6348" type="#_x0000_t75" style="width:86.25pt;height:20.25pt" o:ole="">
                  <v:imagedata r:id="rId4297" o:title=""/>
                </v:shape>
                <o:OLEObject Type="Embed" ProgID="Equation.DSMT4" ShapeID="_x0000_i6348" DrawAspect="Content" ObjectID="_1690486684" r:id="rId4298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1755" w:dyaOrig="405" w14:anchorId="13937C01">
                <v:shape id="_x0000_i6349" type="#_x0000_t75" style="width:87.75pt;height:20.25pt" o:ole="">
                  <v:imagedata r:id="rId4299" o:title=""/>
                </v:shape>
                <o:OLEObject Type="Embed" ProgID="Equation.DSMT4" ShapeID="_x0000_i6349" DrawAspect="Content" ObjectID="_1690486685" r:id="rId4300"/>
              </w:object>
            </w:r>
          </w:p>
          <w:p w14:paraId="7D31235B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61266127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792A06D9" w14:textId="77777777" w:rsidTr="002135F8">
        <w:tc>
          <w:tcPr>
            <w:tcW w:w="5807" w:type="dxa"/>
            <w:shd w:val="clear" w:color="auto" w:fill="auto"/>
          </w:tcPr>
          <w:p w14:paraId="35E2D04B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FC2C71">
              <w:rPr>
                <w:rFonts w:ascii="Chu Van An" w:hAnsi="Chu Van An" w:cs="Chu Van An"/>
              </w:rPr>
              <w:t xml:space="preserve">Cho hàm số </w:t>
            </w:r>
            <w:r w:rsidRPr="00FC2C71">
              <w:rPr>
                <w:rFonts w:ascii="Chu Van An" w:eastAsia="Times New Roman" w:hAnsi="Chu Van An" w:cs="Chu Van An"/>
                <w:position w:val="-24"/>
              </w:rPr>
              <w:object w:dxaOrig="945" w:dyaOrig="630" w14:anchorId="1C08E70A">
                <v:shape id="_x0000_i6350" type="#_x0000_t75" style="width:47.25pt;height:31.5pt" o:ole="">
                  <v:imagedata r:id="rId4301" o:title=""/>
                </v:shape>
                <o:OLEObject Type="Embed" ProgID="Equation.DSMT4" ShapeID="_x0000_i6350" DrawAspect="Content" ObjectID="_1690486686" r:id="rId4302"/>
              </w:object>
            </w:r>
            <w:r w:rsidRPr="00FC2C71">
              <w:rPr>
                <w:rFonts w:ascii="Chu Van An" w:hAnsi="Chu Van An" w:cs="Chu Van An"/>
              </w:rPr>
              <w:t>. Vi phân của hàm số là</w:t>
            </w:r>
          </w:p>
          <w:p w14:paraId="595D9374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FC2C71">
              <w:rPr>
                <w:rFonts w:ascii="Chu Van An" w:eastAsia="Times New Roman" w:hAnsi="Chu Van An" w:cs="Chu Van An"/>
                <w:position w:val="-36"/>
              </w:rPr>
              <w:object w:dxaOrig="1290" w:dyaOrig="735" w14:anchorId="1C9438B6">
                <v:shape id="_x0000_i6351" type="#_x0000_t75" style="width:64.5pt;height:36.75pt" o:ole="">
                  <v:imagedata r:id="rId4303" o:title=""/>
                </v:shape>
                <o:OLEObject Type="Embed" ProgID="Equation.DSMT4" ShapeID="_x0000_i6351" DrawAspect="Content" ObjectID="_1690486687" r:id="rId4304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36"/>
              </w:rPr>
              <w:object w:dxaOrig="1290" w:dyaOrig="735" w14:anchorId="7D505BEE">
                <v:shape id="_x0000_i6352" type="#_x0000_t75" style="width:64.5pt;height:36.75pt" o:ole="">
                  <v:imagedata r:id="rId4305" o:title=""/>
                </v:shape>
                <o:OLEObject Type="Embed" ProgID="Equation.DSMT4" ShapeID="_x0000_i6352" DrawAspect="Content" ObjectID="_1690486688" r:id="rId4306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75EEAA8B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C2C71">
              <w:rPr>
                <w:rFonts w:ascii="Chu Van An" w:eastAsia="Times New Roman" w:hAnsi="Chu Van An" w:cs="Chu Van An"/>
                <w:position w:val="-36"/>
              </w:rPr>
              <w:object w:dxaOrig="1290" w:dyaOrig="735" w14:anchorId="0EE3B40C">
                <v:shape id="_x0000_i6353" type="#_x0000_t75" style="width:64.5pt;height:36.75pt" o:ole="">
                  <v:imagedata r:id="rId4307" o:title=""/>
                </v:shape>
                <o:OLEObject Type="Embed" ProgID="Equation.DSMT4" ShapeID="_x0000_i6353" DrawAspect="Content" ObjectID="_1690486689" r:id="rId4308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36"/>
              </w:rPr>
              <w:object w:dxaOrig="1440" w:dyaOrig="735" w14:anchorId="507EEA21">
                <v:shape id="_x0000_i6354" type="#_x0000_t75" style="width:1in;height:36.75pt" o:ole="">
                  <v:imagedata r:id="rId4309" o:title=""/>
                </v:shape>
                <o:OLEObject Type="Embed" ProgID="Equation.DSMT4" ShapeID="_x0000_i6354" DrawAspect="Content" ObjectID="_1690486690" r:id="rId4310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60119BCB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E9299FB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0BDA218C" w14:textId="77777777" w:rsidTr="002135F8">
        <w:tc>
          <w:tcPr>
            <w:tcW w:w="5807" w:type="dxa"/>
            <w:shd w:val="clear" w:color="auto" w:fill="auto"/>
          </w:tcPr>
          <w:p w14:paraId="5C55BCC6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8:</w:t>
            </w:r>
            <w:r w:rsidRPr="00FC2C71">
              <w:rPr>
                <w:rFonts w:ascii="Chu Van An" w:hAnsi="Chu Van An" w:cs="Chu Van An"/>
              </w:rPr>
              <w:t xml:space="preserve">Cho hàm số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1140" w:dyaOrig="360" w14:anchorId="2FE8CF8D">
                <v:shape id="_x0000_i6355" type="#_x0000_t75" style="width:57pt;height:18.75pt" o:ole="">
                  <v:imagedata r:id="rId4311" o:title=""/>
                </v:shape>
                <o:OLEObject Type="Embed" ProgID="Equation.DSMT4" ShapeID="_x0000_i6355" DrawAspect="Content" ObjectID="_1690486691" r:id="rId4312"/>
              </w:object>
            </w:r>
            <w:r w:rsidRPr="00FC2C71">
              <w:rPr>
                <w:rFonts w:ascii="Chu Van An" w:hAnsi="Chu Van An" w:cs="Chu Van An"/>
              </w:rPr>
              <w:t>. Tính vi phân của hàm số.</w:t>
            </w:r>
          </w:p>
          <w:p w14:paraId="6037E134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FC2C71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2055" w:dyaOrig="330" w14:anchorId="116F2CB7">
                <v:shape id="_x0000_i6356" type="#_x0000_t75" style="width:102.75pt;height:16.5pt" o:ole="">
                  <v:imagedata r:id="rId4313" o:title=""/>
                </v:shape>
                <o:OLEObject Type="Embed" ProgID="Equation.DSMT4" ShapeID="_x0000_i6356" DrawAspect="Content" ObjectID="_1690486692" r:id="rId4314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bookmarkStart w:id="197" w:name="MTBlankEqn_0"/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2085" w:dyaOrig="330" w14:anchorId="71132FCF">
                <v:shape id="_x0000_i6357" type="#_x0000_t75" style="width:105pt;height:16.5pt" o:ole="">
                  <v:imagedata r:id="rId4315" o:title=""/>
                </v:shape>
                <o:OLEObject Type="Embed" ProgID="Equation.DSMT4" ShapeID="_x0000_i6357" DrawAspect="Content" ObjectID="_1690486693" r:id="rId4316"/>
              </w:object>
            </w:r>
            <w:bookmarkEnd w:id="197"/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5AC76999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2220" w:dyaOrig="330" w14:anchorId="081E1568">
                <v:shape id="_x0000_i6358" type="#_x0000_t75" style="width:111pt;height:16.5pt" o:ole="">
                  <v:imagedata r:id="rId4317" o:title=""/>
                </v:shape>
                <o:OLEObject Type="Embed" ProgID="Equation.DSMT4" ShapeID="_x0000_i6358" DrawAspect="Content" ObjectID="_1690486694" r:id="rId4318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1605" w:dyaOrig="330" w14:anchorId="0527FE57">
                <v:shape id="_x0000_i6359" type="#_x0000_t75" style="width:80.25pt;height:16.5pt" o:ole="">
                  <v:imagedata r:id="rId4319" o:title=""/>
                </v:shape>
                <o:OLEObject Type="Embed" ProgID="Equation.DSMT4" ShapeID="_x0000_i6359" DrawAspect="Content" ObjectID="_1690486695" r:id="rId4320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2F2AE707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BEDC638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177CC6D6" w14:textId="77777777" w:rsidTr="002135F8">
        <w:tc>
          <w:tcPr>
            <w:tcW w:w="5807" w:type="dxa"/>
            <w:shd w:val="clear" w:color="auto" w:fill="auto"/>
          </w:tcPr>
          <w:p w14:paraId="4A45AB1C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9:</w:t>
            </w:r>
            <w:r w:rsidRPr="00FC2C71">
              <w:rPr>
                <w:rFonts w:ascii="Chu Van An" w:hAnsi="Chu Van An" w:cs="Chu Van An"/>
              </w:rPr>
              <w:t xml:space="preserve">Hàm số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1740" w:dyaOrig="330" w14:anchorId="6A5514FD">
                <v:shape id="_x0000_i6360" type="#_x0000_t75" style="width:87pt;height:16.5pt" o:ole="">
                  <v:imagedata r:id="rId4321" o:title=""/>
                </v:shape>
                <o:OLEObject Type="Embed" ProgID="Equation.DSMT4" ShapeID="_x0000_i6360" DrawAspect="Content" ObjectID="_1690486696" r:id="rId4322"/>
              </w:object>
            </w:r>
            <w:r w:rsidRPr="00FC2C71">
              <w:rPr>
                <w:rFonts w:ascii="Chu Van An" w:hAnsi="Chu Van An" w:cs="Chu Van An"/>
              </w:rPr>
              <w:t>có vi phân là</w:t>
            </w:r>
          </w:p>
          <w:p w14:paraId="6DC2344D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2280" w:dyaOrig="405" w14:anchorId="5D130F64">
                <v:shape id="_x0000_i6361" type="#_x0000_t75" style="width:114pt;height:20.25pt" o:ole="">
                  <v:imagedata r:id="rId4323" o:title=""/>
                </v:shape>
                <o:OLEObject Type="Embed" ProgID="Equation.DSMT4" ShapeID="_x0000_i6361" DrawAspect="Content" ObjectID="_1690486697" r:id="rId4324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1620" w:dyaOrig="405" w14:anchorId="3F42553B">
                <v:shape id="_x0000_i6362" type="#_x0000_t75" style="width:81pt;height:20.25pt" o:ole="">
                  <v:imagedata r:id="rId4325" o:title=""/>
                </v:shape>
                <o:OLEObject Type="Embed" ProgID="Equation.DSMT4" ShapeID="_x0000_i6362" DrawAspect="Content" ObjectID="_1690486698" r:id="rId4326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4E5D53BA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2130" w:dyaOrig="405" w14:anchorId="6ECC9378">
                <v:shape id="_x0000_i6363" type="#_x0000_t75" style="width:106.5pt;height:20.25pt" o:ole="">
                  <v:imagedata r:id="rId4327" o:title=""/>
                </v:shape>
                <o:OLEObject Type="Embed" ProgID="Equation.DSMT4" ShapeID="_x0000_i6363" DrawAspect="Content" ObjectID="_1690486699" r:id="rId4328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1575" w:dyaOrig="405" w14:anchorId="39425708">
                <v:shape id="_x0000_i6364" type="#_x0000_t75" style="width:78.75pt;height:20.25pt" o:ole="">
                  <v:imagedata r:id="rId4329" o:title=""/>
                </v:shape>
                <o:OLEObject Type="Embed" ProgID="Equation.DSMT4" ShapeID="_x0000_i6364" DrawAspect="Content" ObjectID="_1690486700" r:id="rId4330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6D61D3D2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5D08038B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42B83740" w14:textId="77777777" w:rsidTr="002135F8">
        <w:tc>
          <w:tcPr>
            <w:tcW w:w="5807" w:type="dxa"/>
            <w:shd w:val="clear" w:color="auto" w:fill="auto"/>
          </w:tcPr>
          <w:p w14:paraId="28E4C354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FC2C71">
              <w:rPr>
                <w:rFonts w:ascii="Chu Van An" w:hAnsi="Chu Van An" w:cs="Chu Van An"/>
              </w:rPr>
              <w:t xml:space="preserve">Tìm vi phân của hàm số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1770" w:dyaOrig="360" w14:anchorId="4111B23C">
                <v:shape id="_x0000_i6365" type="#_x0000_t75" style="width:88.5pt;height:18.75pt" o:ole="">
                  <v:imagedata r:id="rId4331" o:title=""/>
                </v:shape>
                <o:OLEObject Type="Embed" ProgID="Equation.DSMT4" ShapeID="_x0000_i6365" DrawAspect="Content" ObjectID="_1690486701" r:id="rId4332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6B264135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C2C7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730" w:dyaOrig="660" w14:anchorId="5EEF89F4">
                <v:shape id="_x0000_i6366" type="#_x0000_t75" style="width:136.5pt;height:33pt" o:ole="">
                  <v:imagedata r:id="rId4333" o:title=""/>
                </v:shape>
                <o:OLEObject Type="Embed" ProgID="Equation.DSMT4" ShapeID="_x0000_i6366" DrawAspect="Content" ObjectID="_1690486702" r:id="rId4334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35A08A56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700" w:dyaOrig="660" w14:anchorId="268C2D89">
                <v:shape id="_x0000_i6367" type="#_x0000_t75" style="width:135pt;height:33pt" o:ole="">
                  <v:imagedata r:id="rId4335" o:title=""/>
                </v:shape>
                <o:OLEObject Type="Embed" ProgID="Equation.DSMT4" ShapeID="_x0000_i6367" DrawAspect="Content" ObjectID="_1690486703" r:id="rId4336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6AE7D749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FC2C7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32"/>
              </w:rPr>
              <w:object w:dxaOrig="2730" w:dyaOrig="735" w14:anchorId="6ABB96B7">
                <v:shape id="_x0000_i6368" type="#_x0000_t75" style="width:136.5pt;height:36.75pt" o:ole="">
                  <v:imagedata r:id="rId4337" o:title=""/>
                </v:shape>
                <o:OLEObject Type="Embed" ProgID="Equation.DSMT4" ShapeID="_x0000_i6368" DrawAspect="Content" ObjectID="_1690486704" r:id="rId4338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5B3B07C0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32"/>
              </w:rPr>
              <w:object w:dxaOrig="3450" w:dyaOrig="735" w14:anchorId="3991E24B">
                <v:shape id="_x0000_i6369" type="#_x0000_t75" style="width:172.5pt;height:36.75pt" o:ole="">
                  <v:imagedata r:id="rId4339" o:title=""/>
                </v:shape>
                <o:OLEObject Type="Embed" ProgID="Equation.DSMT4" ShapeID="_x0000_i6369" DrawAspect="Content" ObjectID="_1690486705" r:id="rId4340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02A530E3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65129AB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1656AD" w:rsidRPr="00FC2C71" w14:paraId="5C7698C2" w14:textId="77777777" w:rsidTr="002135F8">
        <w:tc>
          <w:tcPr>
            <w:tcW w:w="5807" w:type="dxa"/>
            <w:shd w:val="clear" w:color="auto" w:fill="auto"/>
          </w:tcPr>
          <w:p w14:paraId="302C7096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11:</w:t>
            </w:r>
            <w:r w:rsidRPr="00FC2C71">
              <w:rPr>
                <w:rFonts w:ascii="Chu Van An" w:hAnsi="Chu Van An" w:cs="Chu Van An"/>
              </w:rPr>
              <w:t xml:space="preserve">Tìm vi phân của hàm số: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1770" w:dyaOrig="420" w14:anchorId="2CA31BBB">
                <v:shape id="_x0000_i6370" type="#_x0000_t75" style="width:88.5pt;height:21pt" o:ole="">
                  <v:imagedata r:id="rId4341" o:title=""/>
                </v:shape>
                <o:OLEObject Type="Embed" ProgID="Equation.DSMT4" ShapeID="_x0000_i6370" DrawAspect="Content" ObjectID="_1690486706" r:id="rId4342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33E7F845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C2C7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32"/>
              </w:rPr>
              <w:object w:dxaOrig="2310" w:dyaOrig="750" w14:anchorId="086BAF87">
                <v:shape id="_x0000_i6371" type="#_x0000_t75" style="width:115.5pt;height:37.5pt" o:ole="">
                  <v:imagedata r:id="rId4343" o:title=""/>
                </v:shape>
                <o:OLEObject Type="Embed" ProgID="Equation.DSMT4" ShapeID="_x0000_i6371" DrawAspect="Content" ObjectID="_1690486707" r:id="rId4344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32"/>
              </w:rPr>
              <w:object w:dxaOrig="2310" w:dyaOrig="750" w14:anchorId="2639724F">
                <v:shape id="_x0000_i6372" type="#_x0000_t75" style="width:115.5pt;height:37.5pt" o:ole="">
                  <v:imagedata r:id="rId4345" o:title=""/>
                </v:shape>
                <o:OLEObject Type="Embed" ProgID="Equation.DSMT4" ShapeID="_x0000_i6372" DrawAspect="Content" ObjectID="_1690486708" r:id="rId4346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652C375F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FC2C7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32"/>
              </w:rPr>
              <w:object w:dxaOrig="2310" w:dyaOrig="750" w14:anchorId="04E3173F">
                <v:shape id="_x0000_i6373" type="#_x0000_t75" style="width:115.5pt;height:37.5pt" o:ole="">
                  <v:imagedata r:id="rId4347" o:title=""/>
                </v:shape>
                <o:OLEObject Type="Embed" ProgID="Equation.DSMT4" ShapeID="_x0000_i6373" DrawAspect="Content" ObjectID="_1690486709" r:id="rId4348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32"/>
              </w:rPr>
              <w:object w:dxaOrig="2175" w:dyaOrig="750" w14:anchorId="16FF777F">
                <v:shape id="_x0000_i6374" type="#_x0000_t75" style="width:108.75pt;height:37.5pt" o:ole="">
                  <v:imagedata r:id="rId4349" o:title=""/>
                </v:shape>
                <o:OLEObject Type="Embed" ProgID="Equation.DSMT4" ShapeID="_x0000_i6374" DrawAspect="Content" ObjectID="_1690486710" r:id="rId4350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6C551C37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828489E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0C2B86DE" w14:textId="77777777" w:rsidTr="002135F8">
        <w:tc>
          <w:tcPr>
            <w:tcW w:w="5807" w:type="dxa"/>
            <w:shd w:val="clear" w:color="auto" w:fill="auto"/>
          </w:tcPr>
          <w:p w14:paraId="4CCF2FA1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lang w:val="vi-VN"/>
              </w:rPr>
              <w:t>Câu 12:</w:t>
            </w:r>
            <w:r w:rsidRPr="00FC2C71">
              <w:rPr>
                <w:rFonts w:ascii="Chu Van An" w:hAnsi="Chu Van An" w:cs="Chu Van An"/>
              </w:rPr>
              <w:t xml:space="preserve">Cho hàm số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1185" w:dyaOrig="360" w14:anchorId="61981209">
                <v:shape id="_x0000_i6375" type="#_x0000_t75" style="width:59.25pt;height:18.75pt" o:ole="">
                  <v:imagedata r:id="rId4351" o:title=""/>
                </v:shape>
                <o:OLEObject Type="Embed" ProgID="Equation.DSMT4" ShapeID="_x0000_i6375" DrawAspect="Content" ObjectID="_1690486711" r:id="rId4352"/>
              </w:object>
            </w:r>
            <w:r w:rsidRPr="00FC2C71">
              <w:rPr>
                <w:rFonts w:ascii="Chu Van An" w:hAnsi="Chu Van An" w:cs="Chu Van An"/>
                <w:lang w:val="vi-VN"/>
              </w:rPr>
              <w:t>. Tính vi phân của hàm số.</w:t>
            </w:r>
          </w:p>
          <w:p w14:paraId="43631592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C2C7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1635" w:dyaOrig="315" w14:anchorId="21F8C760">
                <v:shape id="_x0000_i6376" type="#_x0000_t75" style="width:81.75pt;height:15.75pt" o:ole="">
                  <v:imagedata r:id="rId4353" o:title=""/>
                </v:shape>
                <o:OLEObject Type="Embed" ProgID="Equation.DSMT4" ShapeID="_x0000_i6376" DrawAspect="Content" ObjectID="_1690486712" r:id="rId4354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2115" w:dyaOrig="315" w14:anchorId="60057B20">
                <v:shape id="_x0000_i6377" type="#_x0000_t75" style="width:105.75pt;height:15.75pt" o:ole="">
                  <v:imagedata r:id="rId4355" o:title=""/>
                </v:shape>
                <o:OLEObject Type="Embed" ProgID="Equation.DSMT4" ShapeID="_x0000_i6377" DrawAspect="Content" ObjectID="_1690486713" r:id="rId4356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4B3F52F6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C2C71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2265" w:dyaOrig="315" w14:anchorId="4D515EE1">
                <v:shape id="_x0000_i6378" type="#_x0000_t75" style="width:113.25pt;height:15.75pt" o:ole="">
                  <v:imagedata r:id="rId4357" o:title=""/>
                </v:shape>
                <o:OLEObject Type="Embed" ProgID="Equation.DSMT4" ShapeID="_x0000_i6378" DrawAspect="Content" ObjectID="_1690486714" r:id="rId4358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2265" w:dyaOrig="315" w14:anchorId="45B1B8ED">
                <v:shape id="_x0000_i6379" type="#_x0000_t75" style="width:113.25pt;height:15.75pt" o:ole="">
                  <v:imagedata r:id="rId4359" o:title=""/>
                </v:shape>
                <o:OLEObject Type="Embed" ProgID="Equation.DSMT4" ShapeID="_x0000_i6379" DrawAspect="Content" ObjectID="_1690486715" r:id="rId4360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575E87CC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608C948B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01BCDCC1" w14:textId="77777777" w:rsidTr="002135F8">
        <w:tc>
          <w:tcPr>
            <w:tcW w:w="5807" w:type="dxa"/>
            <w:shd w:val="clear" w:color="auto" w:fill="auto"/>
          </w:tcPr>
          <w:p w14:paraId="7CE1BB7A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13:</w:t>
            </w:r>
            <w:r w:rsidRPr="00FC2C71">
              <w:rPr>
                <w:rFonts w:ascii="Chu Van An" w:hAnsi="Chu Van An" w:cs="Chu Van An"/>
              </w:rPr>
              <w:t xml:space="preserve">Tính vi phân của hàm số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1395" w:dyaOrig="405" w14:anchorId="4E10381C">
                <v:shape id="_x0000_i6380" type="#_x0000_t75" style="width:69.75pt;height:20.25pt" o:ole="">
                  <v:imagedata r:id="rId4187" o:title=""/>
                </v:shape>
                <o:OLEObject Type="Embed" ProgID="Equation.DSMT4" ShapeID="_x0000_i6380" DrawAspect="Content" ObjectID="_1690486716" r:id="rId4361"/>
              </w:object>
            </w:r>
            <w:r w:rsidRPr="00FC2C71">
              <w:rPr>
                <w:rFonts w:ascii="Chu Van An" w:hAnsi="Chu Van An" w:cs="Chu Van An"/>
              </w:rPr>
              <w:t xml:space="preserve"> tại điểm </w:t>
            </w:r>
            <w:r w:rsidRPr="00FC2C71">
              <w:rPr>
                <w:rFonts w:ascii="Chu Van An" w:eastAsia="Times New Roman" w:hAnsi="Chu Van An" w:cs="Chu Van An"/>
                <w:position w:val="-24"/>
              </w:rPr>
              <w:object w:dxaOrig="615" w:dyaOrig="615" w14:anchorId="5F45661B">
                <v:shape id="_x0000_i6381" type="#_x0000_t75" style="width:30.75pt;height:30.75pt" o:ole="">
                  <v:imagedata r:id="rId4189" o:title=""/>
                </v:shape>
                <o:OLEObject Type="Embed" ProgID="Equation.DSMT4" ShapeID="_x0000_i6381" DrawAspect="Content" ObjectID="_1690486717" r:id="rId4362"/>
              </w:object>
            </w:r>
            <w:r w:rsidRPr="00FC2C71">
              <w:rPr>
                <w:rFonts w:ascii="Chu Van An" w:hAnsi="Chu Van An" w:cs="Chu Van An"/>
              </w:rPr>
              <w:t xml:space="preserve"> ứng với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1125" w:dyaOrig="315" w14:anchorId="046B1525">
                <v:shape id="_x0000_i6382" type="#_x0000_t75" style="width:56.25pt;height:15.75pt" o:ole="">
                  <v:imagedata r:id="rId4191" o:title=""/>
                </v:shape>
                <o:OLEObject Type="Embed" ProgID="Equation.DSMT4" ShapeID="_x0000_i6382" DrawAspect="Content" ObjectID="_1690486718" r:id="rId4363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7AE22670" w14:textId="77777777" w:rsidR="001656AD" w:rsidRPr="00FC2C7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C2C7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645" w:dyaOrig="315" w14:anchorId="1B16DF2C">
                <v:shape id="_x0000_i6383" type="#_x0000_t75" style="width:33pt;height:15.75pt" o:ole="">
                  <v:imagedata r:id="rId4197" o:title=""/>
                </v:shape>
                <o:OLEObject Type="Embed" ProgID="Equation.DSMT4" ShapeID="_x0000_i6383" DrawAspect="Content" ObjectID="_1690486719" r:id="rId4364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645" w:dyaOrig="315" w14:anchorId="577C4D56">
                <v:shape id="_x0000_i6384" type="#_x0000_t75" style="width:33pt;height:15.75pt" o:ole="">
                  <v:imagedata r:id="rId4199" o:title=""/>
                </v:shape>
                <o:OLEObject Type="Embed" ProgID="Equation.DSMT4" ShapeID="_x0000_i6384" DrawAspect="Content" ObjectID="_1690486720" r:id="rId4365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645" w:dyaOrig="315" w14:anchorId="56AFB87A">
                <v:shape id="_x0000_i6385" type="#_x0000_t75" style="width:33pt;height:15.75pt" o:ole="">
                  <v:imagedata r:id="rId4193" o:title=""/>
                </v:shape>
                <o:OLEObject Type="Embed" ProgID="Equation.DSMT4" ShapeID="_x0000_i6385" DrawAspect="Content" ObjectID="_1690486721" r:id="rId4366"/>
              </w:object>
            </w:r>
            <w:r w:rsidRPr="00FC2C71">
              <w:rPr>
                <w:rFonts w:ascii="Chu Van An" w:hAnsi="Chu Van An" w:cs="Chu Van An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10"/>
              </w:rPr>
              <w:object w:dxaOrig="645" w:dyaOrig="315" w14:anchorId="2E45112A">
                <v:shape id="_x0000_i6386" type="#_x0000_t75" style="width:33pt;height:15.75pt" o:ole="">
                  <v:imagedata r:id="rId4195" o:title=""/>
                </v:shape>
                <o:OLEObject Type="Embed" ProgID="Equation.DSMT4" ShapeID="_x0000_i6386" DrawAspect="Content" ObjectID="_1690486722" r:id="rId4367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50E97EE9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28B6A3F6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6E977F4D" w14:textId="77777777" w:rsidTr="002135F8">
        <w:tc>
          <w:tcPr>
            <w:tcW w:w="5807" w:type="dxa"/>
            <w:shd w:val="clear" w:color="auto" w:fill="auto"/>
          </w:tcPr>
          <w:p w14:paraId="456D770F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FC2C71">
              <w:rPr>
                <w:rFonts w:ascii="Chu Van An" w:hAnsi="Chu Van An" w:cs="Chu Van An"/>
              </w:rPr>
              <w:t xml:space="preserve">Tính </w:t>
            </w:r>
            <w:r w:rsidRPr="00FC2C71">
              <w:rPr>
                <w:rFonts w:ascii="Chu Van An" w:eastAsia="Times New Roman" w:hAnsi="Chu Van An" w:cs="Chu Van An"/>
                <w:position w:val="-32"/>
              </w:rPr>
              <w:object w:dxaOrig="945" w:dyaOrig="750" w14:anchorId="2AB040DD">
                <v:shape id="_x0000_i6387" type="#_x0000_t75" style="width:47.25pt;height:37.5pt" o:ole="">
                  <v:imagedata r:id="rId4368" o:title=""/>
                </v:shape>
                <o:OLEObject Type="Embed" ProgID="Equation.DSMT4" ShapeID="_x0000_i6387" DrawAspect="Content" ObjectID="_1690486723" r:id="rId4369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137D54F8" w14:textId="77777777" w:rsidR="001656AD" w:rsidRPr="00FC2C7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FC2C71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555" w:dyaOrig="255" w14:anchorId="46B53880">
                <v:shape id="_x0000_i6388" type="#_x0000_t75" style="width:27.75pt;height:12.75pt" o:ole="">
                  <v:imagedata r:id="rId4370" o:title=""/>
                </v:shape>
                <o:OLEObject Type="Embed" ProgID="Equation.DSMT4" ShapeID="_x0000_i6388" DrawAspect="Content" ObjectID="_1690486724" r:id="rId4371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690" w:dyaOrig="255" w14:anchorId="314554A7">
                <v:shape id="_x0000_i6389" type="#_x0000_t75" style="width:34.5pt;height:12.75pt" o:ole="">
                  <v:imagedata r:id="rId4372" o:title=""/>
                </v:shape>
                <o:OLEObject Type="Embed" ProgID="Equation.DSMT4" ShapeID="_x0000_i6389" DrawAspect="Content" ObjectID="_1690486725" r:id="rId4373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C2C71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495" w:dyaOrig="255" w14:anchorId="4BCD4F74">
                <v:shape id="_x0000_i6390" type="#_x0000_t75" style="width:24.75pt;height:12.75pt" o:ole="">
                  <v:imagedata r:id="rId4374" o:title=""/>
                </v:shape>
                <o:OLEObject Type="Embed" ProgID="Equation.DSMT4" ShapeID="_x0000_i6390" DrawAspect="Content" ObjectID="_1690486726" r:id="rId4375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color w:val="0000FF"/>
                <w:position w:val="-6"/>
              </w:rPr>
              <w:object w:dxaOrig="690" w:dyaOrig="255" w14:anchorId="1E6DE53E">
                <v:shape id="_x0000_i6391" type="#_x0000_t75" style="width:34.5pt;height:12.75pt" o:ole="">
                  <v:imagedata r:id="rId4376" o:title=""/>
                </v:shape>
                <o:OLEObject Type="Embed" ProgID="Equation.DSMT4" ShapeID="_x0000_i6391" DrawAspect="Content" ObjectID="_1690486727" r:id="rId4377"/>
              </w:object>
            </w:r>
            <w:r w:rsidRPr="00FC2C71">
              <w:rPr>
                <w:rFonts w:ascii="Chu Van An" w:hAnsi="Chu Van An" w:cs="Chu Van An"/>
                <w:color w:val="0000FF"/>
              </w:rPr>
              <w:t>.</w:t>
            </w:r>
          </w:p>
          <w:p w14:paraId="4A316265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63988E49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6DCD0863" w14:textId="77777777" w:rsidTr="002135F8">
        <w:tc>
          <w:tcPr>
            <w:tcW w:w="5807" w:type="dxa"/>
            <w:shd w:val="clear" w:color="auto" w:fill="auto"/>
          </w:tcPr>
          <w:p w14:paraId="44FBA5AF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15:</w:t>
            </w:r>
            <w:r w:rsidRPr="00FC2C71">
              <w:rPr>
                <w:rFonts w:ascii="Chu Van An" w:hAnsi="Chu Van An" w:cs="Chu Van An"/>
              </w:rPr>
              <w:t xml:space="preserve">Cho </w:t>
            </w:r>
            <w:r w:rsidRPr="00FC2C71">
              <w:rPr>
                <w:rFonts w:ascii="Chu Van An" w:eastAsia="Times New Roman" w:hAnsi="Chu Van An" w:cs="Chu Van An"/>
                <w:position w:val="-14"/>
              </w:rPr>
              <w:object w:dxaOrig="1725" w:dyaOrig="420" w14:anchorId="790035AA">
                <v:shape id="_x0000_i6392" type="#_x0000_t75" style="width:86.25pt;height:21pt" o:ole="">
                  <v:imagedata r:id="rId4378" o:title=""/>
                </v:shape>
                <o:OLEObject Type="Embed" ProgID="Equation.DSMT4" ShapeID="_x0000_i6392" DrawAspect="Content" ObjectID="_1690486728" r:id="rId4379"/>
              </w:object>
            </w:r>
            <w:r w:rsidRPr="00FC2C71">
              <w:rPr>
                <w:rFonts w:ascii="Chu Van An" w:hAnsi="Chu Van An" w:cs="Chu Van An"/>
              </w:rPr>
              <w:t>. Chọn kết quả đúng</w:t>
            </w:r>
          </w:p>
          <w:p w14:paraId="050FF608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FC2C71">
              <w:rPr>
                <w:rFonts w:ascii="Chu Van An" w:hAnsi="Chu Van An" w:cs="Chu Van An"/>
                <w:b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100" w:dyaOrig="660" w14:anchorId="1817B92A">
                <v:shape id="_x0000_i6393" type="#_x0000_t75" style="width:105pt;height:33pt" o:ole="">
                  <v:imagedata r:id="rId4380" o:title=""/>
                </v:shape>
                <o:OLEObject Type="Embed" ProgID="Equation.DSMT4" ShapeID="_x0000_i6393" DrawAspect="Content" ObjectID="_1690486729" r:id="rId4381"/>
              </w:object>
            </w:r>
            <w:r w:rsidRPr="00FC2C71">
              <w:rPr>
                <w:rFonts w:ascii="Chu Van An" w:hAnsi="Chu Van An" w:cs="Chu Van An"/>
                <w:lang w:val="fr-FR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220" w:dyaOrig="660" w14:anchorId="61274437">
                <v:shape id="_x0000_i6394" type="#_x0000_t75" style="width:111pt;height:33pt" o:ole="">
                  <v:imagedata r:id="rId4382" o:title=""/>
                </v:shape>
                <o:OLEObject Type="Embed" ProgID="Equation.DSMT4" ShapeID="_x0000_i6394" DrawAspect="Content" ObjectID="_1690486730" r:id="rId4383"/>
              </w:object>
            </w:r>
            <w:r w:rsidRPr="00FC2C71">
              <w:rPr>
                <w:rFonts w:ascii="Chu Van An" w:hAnsi="Chu Van An" w:cs="Chu Van An"/>
                <w:lang w:val="fr-FR"/>
              </w:rPr>
              <w:t>.</w:t>
            </w:r>
          </w:p>
          <w:p w14:paraId="505E4102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FC2C71">
              <w:rPr>
                <w:rFonts w:ascii="Chu Van An" w:hAnsi="Chu Van An" w:cs="Chu Van An"/>
                <w:b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100" w:dyaOrig="660" w14:anchorId="3A70E885">
                <v:shape id="_x0000_i6395" type="#_x0000_t75" style="width:105pt;height:33pt" o:ole="">
                  <v:imagedata r:id="rId4384" o:title=""/>
                </v:shape>
                <o:OLEObject Type="Embed" ProgID="Equation.DSMT4" ShapeID="_x0000_i6395" DrawAspect="Content" ObjectID="_1690486731" r:id="rId4385"/>
              </w:object>
            </w:r>
            <w:r w:rsidRPr="00FC2C71">
              <w:rPr>
                <w:rFonts w:ascii="Chu Van An" w:hAnsi="Chu Van An" w:cs="Chu Van An"/>
                <w:lang w:val="fr-FR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220" w:dyaOrig="660" w14:anchorId="1894F76F">
                <v:shape id="_x0000_i6396" type="#_x0000_t75" style="width:111pt;height:33pt" o:ole="">
                  <v:imagedata r:id="rId4386" o:title=""/>
                </v:shape>
                <o:OLEObject Type="Embed" ProgID="Equation.DSMT4" ShapeID="_x0000_i6396" DrawAspect="Content" ObjectID="_1690486732" r:id="rId4387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4AF0DB18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511FABE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3360F613" w14:textId="77777777" w:rsidTr="002135F8">
        <w:tc>
          <w:tcPr>
            <w:tcW w:w="5807" w:type="dxa"/>
            <w:shd w:val="clear" w:color="auto" w:fill="auto"/>
          </w:tcPr>
          <w:p w14:paraId="6DC7B519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16:</w:t>
            </w:r>
            <w:r w:rsidRPr="00FC2C71">
              <w:rPr>
                <w:rFonts w:ascii="Chu Van An" w:hAnsi="Chu Van An" w:cs="Chu Van An"/>
                <w:lang w:val="fr-FR"/>
              </w:rPr>
              <w:t xml:space="preserve">Vi phân của hàm số </w:t>
            </w:r>
            <w:r w:rsidRPr="00FC2C71">
              <w:rPr>
                <w:rFonts w:ascii="Chu Van An" w:eastAsia="Arial" w:hAnsi="Chu Van An" w:cs="Chu Van An"/>
                <w:position w:val="-24"/>
              </w:rPr>
              <w:object w:dxaOrig="1935" w:dyaOrig="660" w14:anchorId="25E50AE2">
                <v:shape id="_x0000_i6397" type="#_x0000_t75" style="width:97.5pt;height:33pt" o:ole="">
                  <v:imagedata r:id="rId4388" o:title=""/>
                </v:shape>
                <o:OLEObject Type="Embed" ProgID="Equation.DSMT4" ShapeID="_x0000_i6397" DrawAspect="Content" ObjectID="_1690486733" r:id="rId4389"/>
              </w:object>
            </w:r>
            <w:r w:rsidRPr="00FC2C71">
              <w:rPr>
                <w:rFonts w:ascii="Chu Van An" w:hAnsi="Chu Van An" w:cs="Chu Van An"/>
                <w:position w:val="-10"/>
                <w:lang w:val="fr-FR"/>
              </w:rPr>
              <w:t xml:space="preserve"> </w:t>
            </w:r>
            <w:r w:rsidRPr="00FC2C71">
              <w:rPr>
                <w:rFonts w:ascii="Chu Van An" w:hAnsi="Chu Van An" w:cs="Chu Van An"/>
                <w:lang w:val="fr-FR"/>
              </w:rPr>
              <w:t>là</w:t>
            </w:r>
          </w:p>
          <w:p w14:paraId="217B7918" w14:textId="77777777" w:rsidR="001656AD" w:rsidRPr="00FC2C71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FC2C71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lastRenderedPageBreak/>
              <w:tab/>
              <w:t>A.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FC2C71">
              <w:rPr>
                <w:rFonts w:ascii="Chu Van An" w:eastAsia="Arial" w:hAnsi="Chu Van An" w:cs="Chu Van An"/>
                <w:position w:val="-16"/>
              </w:rPr>
              <w:object w:dxaOrig="1875" w:dyaOrig="435" w14:anchorId="5EDF445C">
                <v:shape id="_x0000_i6398" type="#_x0000_t75" style="width:93.75pt;height:21.75pt" o:ole="">
                  <v:imagedata r:id="rId4390" o:title=""/>
                </v:shape>
                <o:OLEObject Type="Embed" ProgID="Equation.DSMT4" ShapeID="_x0000_i6398" DrawAspect="Content" ObjectID="_1690486734" r:id="rId4391"/>
              </w:object>
            </w:r>
            <w:r w:rsidRPr="00FC2C71">
              <w:rPr>
                <w:rFonts w:ascii="Chu Van An" w:hAnsi="Chu Van An" w:cs="Chu Van An"/>
                <w:lang w:val="fr-FR"/>
              </w:rPr>
              <w:t>.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FC2C71">
              <w:rPr>
                <w:rFonts w:ascii="Chu Van An" w:eastAsia="Arial" w:hAnsi="Chu Van An" w:cs="Chu Van An"/>
                <w:position w:val="-10"/>
              </w:rPr>
              <w:object w:dxaOrig="1440" w:dyaOrig="360" w14:anchorId="364E6978">
                <v:shape id="_x0000_i6399" type="#_x0000_t75" style="width:1in;height:18.75pt" o:ole="">
                  <v:imagedata r:id="rId4392" o:title=""/>
                </v:shape>
                <o:OLEObject Type="Embed" ProgID="Equation.DSMT4" ShapeID="_x0000_i6399" DrawAspect="Content" ObjectID="_1690486735" r:id="rId4393"/>
              </w:object>
            </w:r>
            <w:r w:rsidRPr="00FC2C71">
              <w:rPr>
                <w:rFonts w:ascii="Chu Van An" w:hAnsi="Chu Van An" w:cs="Chu Van An"/>
                <w:lang w:val="fr-FR"/>
              </w:rPr>
              <w:t>.</w:t>
            </w:r>
          </w:p>
          <w:p w14:paraId="18E14EAF" w14:textId="77777777" w:rsidR="001656AD" w:rsidRPr="00FC2C71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FC2C71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C.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FC2C71">
              <w:rPr>
                <w:rFonts w:ascii="Chu Van An" w:eastAsia="Arial" w:hAnsi="Chu Van An" w:cs="Chu Van An"/>
                <w:position w:val="-32"/>
              </w:rPr>
              <w:object w:dxaOrig="2100" w:dyaOrig="765" w14:anchorId="7930F795">
                <v:shape id="_x0000_i6400" type="#_x0000_t75" style="width:105pt;height:38.25pt" o:ole="">
                  <v:imagedata r:id="rId4394" o:title=""/>
                </v:shape>
                <o:OLEObject Type="Embed" ProgID="Equation.DSMT4" ShapeID="_x0000_i6400" DrawAspect="Content" ObjectID="_1690486736" r:id="rId4395"/>
              </w:object>
            </w:r>
            <w:r w:rsidRPr="00FC2C71">
              <w:rPr>
                <w:rFonts w:ascii="Chu Van An" w:hAnsi="Chu Van An" w:cs="Chu Van An"/>
                <w:lang w:val="fr-FR"/>
              </w:rPr>
              <w:t>.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FC2C71">
              <w:rPr>
                <w:rFonts w:ascii="Chu Van An" w:eastAsia="Arial" w:hAnsi="Chu Van An" w:cs="Chu Van An"/>
                <w:position w:val="-16"/>
              </w:rPr>
              <w:object w:dxaOrig="1875" w:dyaOrig="435" w14:anchorId="66970AE9">
                <v:shape id="_x0000_i6401" type="#_x0000_t75" style="width:93.75pt;height:21.75pt" o:ole="">
                  <v:imagedata r:id="rId4396" o:title=""/>
                </v:shape>
                <o:OLEObject Type="Embed" ProgID="Equation.DSMT4" ShapeID="_x0000_i6401" DrawAspect="Content" ObjectID="_1690486737" r:id="rId4397"/>
              </w:object>
            </w:r>
            <w:r w:rsidRPr="00FC2C71">
              <w:rPr>
                <w:rFonts w:ascii="Chu Van An" w:hAnsi="Chu Van An" w:cs="Chu Van An"/>
                <w:lang w:val="fr-FR"/>
              </w:rPr>
              <w:t>.</w:t>
            </w:r>
          </w:p>
          <w:p w14:paraId="1694558F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53A31B73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1656AD" w:rsidRPr="00FC2C71" w14:paraId="1E029FAB" w14:textId="77777777" w:rsidTr="002135F8">
        <w:tc>
          <w:tcPr>
            <w:tcW w:w="5807" w:type="dxa"/>
            <w:shd w:val="clear" w:color="auto" w:fill="auto"/>
          </w:tcPr>
          <w:p w14:paraId="29CD14F0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17:</w:t>
            </w:r>
            <w:r w:rsidRPr="00FC2C71">
              <w:rPr>
                <w:rFonts w:ascii="Chu Van An" w:hAnsi="Chu Van An" w:cs="Chu Van An"/>
              </w:rPr>
              <w:t xml:space="preserve">Cho hàm số </w:t>
            </w:r>
            <w:r w:rsidRPr="00FC2C71">
              <w:rPr>
                <w:rFonts w:ascii="Chu Van An" w:eastAsia="Times New Roman" w:hAnsi="Chu Van An" w:cs="Chu Van An"/>
                <w:position w:val="-24"/>
              </w:rPr>
              <w:object w:dxaOrig="1335" w:dyaOrig="660" w14:anchorId="4B8A692E">
                <v:shape id="_x0000_i6402" type="#_x0000_t75" style="width:66.75pt;height:33pt" o:ole="">
                  <v:imagedata r:id="rId4398" o:title=""/>
                </v:shape>
                <o:OLEObject Type="Embed" ProgID="Equation.DSMT4" ShapeID="_x0000_i6402" DrawAspect="Content" ObjectID="_1690486738" r:id="rId4399"/>
              </w:object>
            </w:r>
            <w:r w:rsidRPr="00FC2C71">
              <w:rPr>
                <w:rFonts w:ascii="Chu Van An" w:hAnsi="Chu Van An" w:cs="Chu Van An"/>
              </w:rPr>
              <w:t>. Vi phân của hàm số là</w:t>
            </w:r>
          </w:p>
          <w:p w14:paraId="3BA91374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FC2C71">
              <w:rPr>
                <w:rFonts w:ascii="Chu Van An" w:eastAsia="Times New Roman" w:hAnsi="Chu Van An" w:cs="Chu Van An"/>
                <w:position w:val="-36"/>
              </w:rPr>
              <w:object w:dxaOrig="2010" w:dyaOrig="780" w14:anchorId="17F1F011">
                <v:shape id="_x0000_i6403" type="#_x0000_t75" style="width:100.5pt;height:39pt" o:ole="">
                  <v:imagedata r:id="rId4400" o:title=""/>
                </v:shape>
                <o:OLEObject Type="Embed" ProgID="Equation.DSMT4" ShapeID="_x0000_i6403" DrawAspect="Content" ObjectID="_1690486739" r:id="rId4401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36"/>
              </w:rPr>
              <w:object w:dxaOrig="1545" w:dyaOrig="735" w14:anchorId="3793744C">
                <v:shape id="_x0000_i6404" type="#_x0000_t75" style="width:77.25pt;height:36.75pt" o:ole="">
                  <v:imagedata r:id="rId4402" o:title=""/>
                </v:shape>
                <o:OLEObject Type="Embed" ProgID="Equation.DSMT4" ShapeID="_x0000_i6404" DrawAspect="Content" ObjectID="_1690486740" r:id="rId4403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605C21EE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C2C71">
              <w:rPr>
                <w:rFonts w:ascii="Chu Van An" w:eastAsia="Times New Roman" w:hAnsi="Chu Van An" w:cs="Chu Van An"/>
                <w:position w:val="-36"/>
              </w:rPr>
              <w:object w:dxaOrig="1710" w:dyaOrig="735" w14:anchorId="2EE16353">
                <v:shape id="_x0000_i6405" type="#_x0000_t75" style="width:85.5pt;height:36.75pt" o:ole="">
                  <v:imagedata r:id="rId4404" o:title=""/>
                </v:shape>
                <o:OLEObject Type="Embed" ProgID="Equation.DSMT4" ShapeID="_x0000_i6405" DrawAspect="Content" ObjectID="_1690486741" r:id="rId4405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36"/>
              </w:rPr>
              <w:object w:dxaOrig="1860" w:dyaOrig="780" w14:anchorId="17AC2738">
                <v:shape id="_x0000_i6406" type="#_x0000_t75" style="width:93pt;height:39pt" o:ole="">
                  <v:imagedata r:id="rId4406" o:title=""/>
                </v:shape>
                <o:OLEObject Type="Embed" ProgID="Equation.DSMT4" ShapeID="_x0000_i6406" DrawAspect="Content" ObjectID="_1690486742" r:id="rId4407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498E8AAA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7C6A887A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2AB0C865" w14:textId="77777777" w:rsidTr="002135F8">
        <w:tc>
          <w:tcPr>
            <w:tcW w:w="5807" w:type="dxa"/>
            <w:shd w:val="clear" w:color="auto" w:fill="auto"/>
          </w:tcPr>
          <w:p w14:paraId="65B41399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18:</w:t>
            </w:r>
            <w:r w:rsidRPr="00FC2C71">
              <w:rPr>
                <w:rFonts w:ascii="Chu Van An" w:hAnsi="Chu Van An" w:cs="Chu Van An"/>
              </w:rPr>
              <w:t xml:space="preserve">Hàm số </w:t>
            </w:r>
            <w:r w:rsidRPr="00FC2C71">
              <w:rPr>
                <w:rFonts w:ascii="Chu Van An" w:hAnsi="Chu Van An" w:cs="Chu Van An"/>
                <w:noProof/>
                <w:position w:val="-24"/>
              </w:rPr>
              <w:drawing>
                <wp:inline distT="0" distB="0" distL="0" distR="0" wp14:anchorId="7B99DC26" wp14:editId="589FA832">
                  <wp:extent cx="636270" cy="397510"/>
                  <wp:effectExtent l="0" t="0" r="0" b="2540"/>
                  <wp:docPr id="2124573164" name="Picture 2124573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7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2C71">
              <w:rPr>
                <w:rFonts w:ascii="Chu Van An" w:hAnsi="Chu Van An" w:cs="Chu Van An"/>
              </w:rPr>
              <w:t>có vi phân là</w:t>
            </w:r>
          </w:p>
          <w:p w14:paraId="4860C26D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FC2C71">
              <w:rPr>
                <w:rFonts w:ascii="Chu Van An" w:eastAsia="Times New Roman" w:hAnsi="Chu Van An" w:cs="Chu Van An"/>
                <w:position w:val="-42"/>
              </w:rPr>
              <w:object w:dxaOrig="1635" w:dyaOrig="840" w14:anchorId="42694E6F">
                <v:shape id="_x0000_i6407" type="#_x0000_t75" style="width:81.75pt;height:42pt" o:ole="">
                  <v:imagedata r:id="rId4409" o:title=""/>
                </v:shape>
                <o:OLEObject Type="Embed" ProgID="Equation.DSMT4" ShapeID="_x0000_i6407" DrawAspect="Content" ObjectID="_1690486743" r:id="rId4410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36"/>
              </w:rPr>
              <w:object w:dxaOrig="1545" w:dyaOrig="735" w14:anchorId="5CF2CFEA">
                <v:shape id="_x0000_i6408" type="#_x0000_t75" style="width:77.25pt;height:36.75pt" o:ole="">
                  <v:imagedata r:id="rId4411" o:title=""/>
                </v:shape>
                <o:OLEObject Type="Embed" ProgID="Equation.DSMT4" ShapeID="_x0000_i6408" DrawAspect="Content" ObjectID="_1690486744" r:id="rId4412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430FB460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C2C71">
              <w:rPr>
                <w:rFonts w:ascii="Chu Van An" w:eastAsia="Times New Roman" w:hAnsi="Chu Van An" w:cs="Chu Van An"/>
                <w:position w:val="-36"/>
              </w:rPr>
              <w:object w:dxaOrig="1545" w:dyaOrig="780" w14:anchorId="6A1F2ACF">
                <v:shape id="_x0000_i6409" type="#_x0000_t75" style="width:77.25pt;height:39pt" o:ole="">
                  <v:imagedata r:id="rId4413" o:title=""/>
                </v:shape>
                <o:OLEObject Type="Embed" ProgID="Equation.DSMT4" ShapeID="_x0000_i6409" DrawAspect="Content" ObjectID="_1690486745" r:id="rId4414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42"/>
              </w:rPr>
              <w:object w:dxaOrig="1635" w:dyaOrig="795" w14:anchorId="48BA2921">
                <v:shape id="_x0000_i6410" type="#_x0000_t75" style="width:81.75pt;height:39pt" o:ole="">
                  <v:imagedata r:id="rId4415" o:title=""/>
                </v:shape>
                <o:OLEObject Type="Embed" ProgID="Equation.DSMT4" ShapeID="_x0000_i6410" DrawAspect="Content" ObjectID="_1690486746" r:id="rId4416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4C87AC7A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0BF0A9DA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788EED83" w14:textId="77777777" w:rsidTr="002135F8">
        <w:tc>
          <w:tcPr>
            <w:tcW w:w="5807" w:type="dxa"/>
            <w:shd w:val="clear" w:color="auto" w:fill="auto"/>
          </w:tcPr>
          <w:p w14:paraId="5B048702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FC2C71">
              <w:rPr>
                <w:rFonts w:ascii="Chu Van An" w:hAnsi="Chu Van An" w:cs="Chu Van An"/>
                <w:lang w:val="vi-VN"/>
              </w:rPr>
              <w:t xml:space="preserve">Tính </w:t>
            </w:r>
            <w:r w:rsidRPr="00FC2C71">
              <w:rPr>
                <w:rFonts w:ascii="Chu Van An" w:eastAsia="Times New Roman" w:hAnsi="Chu Van An" w:cs="Chu Van An"/>
                <w:position w:val="-28"/>
                <w:lang w:val="vi-VN"/>
              </w:rPr>
              <w:object w:dxaOrig="885" w:dyaOrig="705" w14:anchorId="28C8C057">
                <v:shape id="_x0000_i6411" type="#_x0000_t75" style="width:44.25pt;height:35.25pt" o:ole="">
                  <v:imagedata r:id="rId4417" o:title=""/>
                </v:shape>
                <o:OLEObject Type="Embed" ProgID="Equation.DSMT4" ShapeID="_x0000_i6411" DrawAspect="Content" ObjectID="_1690486747" r:id="rId4418"/>
              </w:object>
            </w:r>
            <w:r w:rsidRPr="00FC2C71">
              <w:rPr>
                <w:rFonts w:ascii="Chu Van An" w:hAnsi="Chu Van An" w:cs="Chu Van An"/>
              </w:rPr>
              <w:t>.</w:t>
            </w:r>
          </w:p>
          <w:p w14:paraId="57BC3A08" w14:textId="77777777" w:rsidR="001656AD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FC2C7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  <w:position w:val="-6"/>
                <w:lang w:val="vi-VN"/>
              </w:rPr>
              <w:object w:dxaOrig="720" w:dyaOrig="240" w14:anchorId="38878BEB">
                <v:shape id="_x0000_i6412" type="#_x0000_t75" style="width:36pt;height:12pt" o:ole="">
                  <v:imagedata r:id="rId4419" o:title=""/>
                </v:shape>
                <o:OLEObject Type="Embed" ProgID="Equation.DSMT4" ShapeID="_x0000_i6412" DrawAspect="Content" ObjectID="_1690486748" r:id="rId4420"/>
              </w:object>
            </w:r>
            <w:r w:rsidRPr="00FC2C71">
              <w:rPr>
                <w:rFonts w:ascii="Chu Van An" w:hAnsi="Chu Van An" w:cs="Chu Van An"/>
                <w:b/>
                <w:color w:val="0000FF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  <w:position w:val="-6"/>
                <w:lang w:val="vi-VN"/>
              </w:rPr>
              <w:object w:dxaOrig="720" w:dyaOrig="240" w14:anchorId="430F86B2">
                <v:shape id="_x0000_i6413" type="#_x0000_t75" style="width:36pt;height:12pt" o:ole="">
                  <v:imagedata r:id="rId4421" o:title=""/>
                </v:shape>
                <o:OLEObject Type="Embed" ProgID="Equation.DSMT4" ShapeID="_x0000_i6413" DrawAspect="Content" ObjectID="_1690486749" r:id="rId4422"/>
              </w:object>
            </w:r>
            <w:r w:rsidRPr="00FC2C71">
              <w:rPr>
                <w:rFonts w:ascii="Chu Van An" w:hAnsi="Chu Van An" w:cs="Chu Van An"/>
                <w:b/>
                <w:color w:val="0000FF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</w:p>
          <w:p w14:paraId="6B0B2ABB" w14:textId="77777777" w:rsidR="001656AD" w:rsidRPr="00FC2C7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C.  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  <w:position w:val="-6"/>
                <w:lang w:val="vi-VN"/>
              </w:rPr>
              <w:object w:dxaOrig="540" w:dyaOrig="240" w14:anchorId="45AF29B7">
                <v:shape id="_x0000_i6414" type="#_x0000_t75" style="width:27pt;height:12pt" o:ole="">
                  <v:imagedata r:id="rId4423" o:title=""/>
                </v:shape>
                <o:OLEObject Type="Embed" ProgID="Equation.DSMT4" ShapeID="_x0000_i6414" DrawAspect="Content" ObjectID="_1690486750" r:id="rId4424"/>
              </w:object>
            </w:r>
            <w:r w:rsidRPr="00FC2C71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FC2C7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FC2C71">
              <w:rPr>
                <w:rFonts w:ascii="Chu Van An" w:eastAsia="Times New Roman" w:hAnsi="Chu Van An" w:cs="Chu Van An"/>
                <w:b/>
                <w:color w:val="0000FF"/>
                <w:position w:val="-6"/>
                <w:lang w:val="vi-VN"/>
              </w:rPr>
              <w:object w:dxaOrig="540" w:dyaOrig="240" w14:anchorId="6BE01D28">
                <v:shape id="_x0000_i6415" type="#_x0000_t75" style="width:27pt;height:12pt" o:ole="">
                  <v:imagedata r:id="rId4425" o:title=""/>
                </v:shape>
                <o:OLEObject Type="Embed" ProgID="Equation.DSMT4" ShapeID="_x0000_i6415" DrawAspect="Content" ObjectID="_1690486751" r:id="rId4426"/>
              </w:object>
            </w:r>
            <w:r w:rsidRPr="00FC2C71">
              <w:rPr>
                <w:rFonts w:ascii="Chu Van An" w:hAnsi="Chu Van An" w:cs="Chu Van An"/>
                <w:b/>
                <w:color w:val="0000FF"/>
              </w:rPr>
              <w:t>.</w:t>
            </w:r>
          </w:p>
          <w:p w14:paraId="2673425E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2EC5E27F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1656AD" w:rsidRPr="00FC2C71" w14:paraId="3E1481C2" w14:textId="77777777" w:rsidTr="002135F8">
        <w:tc>
          <w:tcPr>
            <w:tcW w:w="5807" w:type="dxa"/>
            <w:shd w:val="clear" w:color="auto" w:fill="auto"/>
          </w:tcPr>
          <w:p w14:paraId="1E3AB074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>Câu 20:</w:t>
            </w:r>
            <w:r w:rsidRPr="00FC2C71">
              <w:rPr>
                <w:rFonts w:ascii="Chu Van An" w:hAnsi="Chu Van An" w:cs="Chu Van An"/>
              </w:rPr>
              <w:t xml:space="preserve">Vi phân của hàm số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1140" w:dyaOrig="720" w14:anchorId="0FCB72E8">
                <v:shape id="_x0000_i6416" type="#_x0000_t75" style="width:57pt;height:36pt" o:ole="">
                  <v:imagedata r:id="rId4427" o:title=""/>
                </v:shape>
                <o:OLEObject Type="Embed" ProgID="Equation.DSMT4" ShapeID="_x0000_i6416" DrawAspect="Content" ObjectID="_1690486752" r:id="rId4428"/>
              </w:object>
            </w:r>
            <w:r w:rsidRPr="00FC2C71">
              <w:rPr>
                <w:rFonts w:ascii="Chu Van An" w:hAnsi="Chu Van An" w:cs="Chu Van An"/>
              </w:rPr>
              <w:t>là</w:t>
            </w:r>
          </w:p>
          <w:p w14:paraId="4C902157" w14:textId="77777777" w:rsidR="001656AD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190" w:dyaOrig="720" w14:anchorId="0B03ED00">
                <v:shape id="_x0000_i6417" type="#_x0000_t75" style="width:109.5pt;height:36pt" o:ole="">
                  <v:imagedata r:id="rId4429" o:title=""/>
                </v:shape>
                <o:OLEObject Type="Embed" ProgID="Equation.DSMT4" ShapeID="_x0000_i6417" DrawAspect="Content" ObjectID="_1690486753" r:id="rId4430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505BE038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color w:val="000000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B. 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190" w:dyaOrig="810" w14:anchorId="30A7CDC0">
                <v:shape id="_x0000_i6418" type="#_x0000_t75" style="width:109.5pt;height:40.5pt" o:ole="">
                  <v:imagedata r:id="rId4431" o:title=""/>
                </v:shape>
                <o:OLEObject Type="Embed" ProgID="Equation.DSMT4" ShapeID="_x0000_i6418" DrawAspect="Content" ObjectID="_1690486754" r:id="rId4432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6FB5A779" w14:textId="77777777" w:rsidR="001656AD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</w:rPr>
            </w:pPr>
            <w:r w:rsidRPr="00FC2C7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430" w:dyaOrig="810" w14:anchorId="308D13CB">
                <v:shape id="_x0000_i6419" type="#_x0000_t75" style="width:121.5pt;height:40.5pt" o:ole="">
                  <v:imagedata r:id="rId4433" o:title=""/>
                </v:shape>
                <o:OLEObject Type="Embed" ProgID="Equation.DSMT4" ShapeID="_x0000_i6419" DrawAspect="Content" ObjectID="_1690486755" r:id="rId4434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26E6B2B6" w14:textId="77777777" w:rsidR="001656AD" w:rsidRPr="00FC2C7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C2C71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FC2C71">
              <w:rPr>
                <w:rFonts w:ascii="Chu Van An" w:eastAsia="Times New Roman" w:hAnsi="Chu Van An" w:cs="Chu Van An"/>
                <w:position w:val="-28"/>
              </w:rPr>
              <w:object w:dxaOrig="2580" w:dyaOrig="810" w14:anchorId="2F3D32CE">
                <v:shape id="_x0000_i6420" type="#_x0000_t75" style="width:129pt;height:40.5pt" o:ole="">
                  <v:imagedata r:id="rId4435" o:title=""/>
                </v:shape>
                <o:OLEObject Type="Embed" ProgID="Equation.DSMT4" ShapeID="_x0000_i6420" DrawAspect="Content" ObjectID="_1690486756" r:id="rId4436"/>
              </w:object>
            </w:r>
            <w:r w:rsidRPr="00FC2C71">
              <w:rPr>
                <w:rFonts w:ascii="Chu Van An" w:hAnsi="Chu Van An" w:cs="Chu Van An"/>
                <w:color w:val="000000"/>
              </w:rPr>
              <w:t>.</w:t>
            </w:r>
          </w:p>
          <w:p w14:paraId="7B62BD5D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5103" w:type="dxa"/>
            <w:shd w:val="clear" w:color="auto" w:fill="auto"/>
          </w:tcPr>
          <w:p w14:paraId="1607A368" w14:textId="77777777" w:rsidR="001656AD" w:rsidRPr="00FC2C7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</w:tc>
      </w:tr>
    </w:tbl>
    <w:p w14:paraId="33C2B310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F5C4082" w14:textId="77777777" w:rsidR="001656AD" w:rsidRPr="007B070F" w:rsidRDefault="001656AD" w:rsidP="001656AD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B070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00472E4" wp14:editId="45B83772">
                <wp:extent cx="6547104" cy="1552574"/>
                <wp:effectExtent l="0" t="19050" r="25400" b="10160"/>
                <wp:docPr id="212457314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52574"/>
                          <a:chOff x="0" y="0"/>
                          <a:chExt cx="6547104" cy="1271741"/>
                        </a:xfrm>
                      </wpg:grpSpPr>
                      <wps:wsp>
                        <wps:cNvPr id="212457314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051"/>
                            <a:ext cx="6547104" cy="102069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B54CAE" w14:textId="77777777" w:rsidR="001656AD" w:rsidRDefault="001656AD" w:rsidP="001656AD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5F4B9DA7" w14:textId="77777777" w:rsidR="001656AD" w:rsidRPr="00C32397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32397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72EC05FA" w14:textId="77777777" w:rsidR="001656AD" w:rsidRPr="00601BC3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</w:pPr>
                              <w:r w:rsidRPr="00C32397">
                                <w:rPr>
                                  <w:rFonts w:ascii="Chu Van An" w:eastAsiaTheme="minorHAnsi" w:hAnsi="Chu Van An" w:cs="Chu Van An"/>
                                  <w:sz w:val="24"/>
                                  <w:szCs w:val="24"/>
                                </w:rPr>
                                <w:t xml:space="preserve">Để tính gần đúng giá trị của hàm số </w:t>
                              </w:r>
                              <w:r w:rsidRPr="00B51A57">
                                <w:rPr>
                                  <w:rFonts w:eastAsiaTheme="minorHAnsi"/>
                                  <w:position w:val="-14"/>
                                </w:rPr>
                                <w:object w:dxaOrig="580" w:dyaOrig="400" w14:anchorId="4CCA767B">
                                  <v:shape id="_x0000_i6436" type="#_x0000_t75" style="width:28.5pt;height:20.25pt" o:ole="">
                                    <v:imagedata r:id="rId4437" o:title=""/>
                                  </v:shape>
                                  <o:OLEObject Type="Embed" ProgID="Equation.DSMT4" ShapeID="_x0000_i6436" DrawAspect="Content" ObjectID="_1690487138" r:id="rId4438"/>
                                </w:object>
                              </w:r>
                              <w:r w:rsidRPr="00C32397">
                                <w:rPr>
                                  <w:rFonts w:ascii="Chu Van An" w:eastAsiaTheme="minorHAnsi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Pr="000F2214">
                                <w:rPr>
                                  <w:rFonts w:ascii="Times New Roman" w:eastAsiaTheme="minorHAnsi" w:hAnsi="Times New Roman"/>
                                  <w:position w:val="-12"/>
                                </w:rPr>
                                <w:object w:dxaOrig="1280" w:dyaOrig="360" w14:anchorId="0E302CF8">
                                  <v:shape id="_x0000_i6437" type="#_x0000_t75" style="width:63.75pt;height:18.75pt" o:ole="">
                                    <v:imagedata r:id="rId4439" o:title=""/>
                                  </v:shape>
                                  <o:OLEObject Type="Embed" ProgID="Equation.DSMT4" ShapeID="_x0000_i6437" DrawAspect="Content" ObjectID="_1690487139" r:id="rId4440"/>
                                </w:object>
                              </w:r>
                              <w:r w:rsidRPr="00C32397">
                                <w:rPr>
                                  <w:rFonts w:ascii="Chu Van An" w:eastAsiaTheme="minorHAnsi" w:hAnsi="Chu Van An" w:cs="Chu Van An"/>
                                  <w:sz w:val="24"/>
                                  <w:szCs w:val="24"/>
                                </w:rPr>
                                <w:t xml:space="preserve">cho trước, ta áp dụng công thức </w:t>
                              </w:r>
                              <w:r w:rsidRPr="000F2214">
                                <w:rPr>
                                  <w:rFonts w:ascii="Times New Roman" w:eastAsiaTheme="minorHAnsi" w:hAnsi="Times New Roman"/>
                                  <w:position w:val="-14"/>
                                </w:rPr>
                                <w:object w:dxaOrig="3340" w:dyaOrig="400" w14:anchorId="6939E93A">
                                  <v:shape id="_x0000_i6438" type="#_x0000_t75" style="width:167.25pt;height:20.25pt" o:ole="">
                                    <v:imagedata r:id="rId4441" o:title=""/>
                                  </v:shape>
                                  <o:OLEObject Type="Embed" ProgID="Equation.DSMT4" ShapeID="_x0000_i6438" DrawAspect="Content" ObjectID="_1690487140" r:id="rId4442"/>
                                </w:object>
                              </w:r>
                            </w:p>
                            <w:p w14:paraId="63AE40C1" w14:textId="77777777" w:rsidR="001656AD" w:rsidRPr="00D02D55" w:rsidRDefault="001656AD" w:rsidP="001656AD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147" name="Group 2124573147"/>
                        <wpg:cNvGrpSpPr/>
                        <wpg:grpSpPr>
                          <a:xfrm>
                            <a:off x="150812" y="0"/>
                            <a:ext cx="6247281" cy="571533"/>
                            <a:chOff x="150812" y="0"/>
                            <a:chExt cx="6247653" cy="571533"/>
                          </a:xfrm>
                        </wpg:grpSpPr>
                        <wpg:grpSp>
                          <wpg:cNvPr id="2124573148" name="Group 2124573148"/>
                          <wpg:cNvGrpSpPr/>
                          <wpg:grpSpPr>
                            <a:xfrm>
                              <a:off x="150812" y="0"/>
                              <a:ext cx="6247653" cy="485775"/>
                              <a:chOff x="150812" y="0"/>
                              <a:chExt cx="6247653" cy="485775"/>
                            </a:xfrm>
                          </wpg:grpSpPr>
                          <wpg:grpSp>
                            <wpg:cNvPr id="2124573149" name="Group 2124573149"/>
                            <wpg:cNvGrpSpPr/>
                            <wpg:grpSpPr>
                              <a:xfrm>
                                <a:off x="184099" y="0"/>
                                <a:ext cx="6214366" cy="485775"/>
                                <a:chOff x="184099" y="0"/>
                                <a:chExt cx="6214366" cy="485775"/>
                              </a:xfrm>
                            </wpg:grpSpPr>
                            <wps:wsp>
                              <wps:cNvPr id="2124573150" name="Rectangle: Single Corner Snipped 2124573150"/>
                              <wps:cNvSpPr/>
                              <wps:spPr>
                                <a:xfrm>
                                  <a:off x="184099" y="38081"/>
                                  <a:ext cx="621436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151" name="Group 2124573151"/>
                              <wpg:cNvGrpSpPr/>
                              <wpg:grpSpPr>
                                <a:xfrm>
                                  <a:off x="1502180" y="0"/>
                                  <a:ext cx="4689361" cy="485775"/>
                                  <a:chOff x="1502180" y="0"/>
                                  <a:chExt cx="4689361" cy="485775"/>
                                </a:xfrm>
                              </wpg:grpSpPr>
                              <wpg:grpSp>
                                <wpg:cNvPr id="2124573152" name="Group 2124573152"/>
                                <wpg:cNvGrpSpPr/>
                                <wpg:grpSpPr>
                                  <a:xfrm>
                                    <a:off x="1611714" y="104387"/>
                                    <a:ext cx="4579827" cy="369570"/>
                                    <a:chOff x="1611714" y="104387"/>
                                    <a:chExt cx="4579827" cy="369570"/>
                                  </a:xfrm>
                                </wpg:grpSpPr>
                                <wps:wsp>
                                  <wps:cNvPr id="2124573153" name="Arrow: Chevron 2124573153"/>
                                  <wps:cNvSpPr/>
                                  <wps:spPr>
                                    <a:xfrm>
                                      <a:off x="1760913" y="105089"/>
                                      <a:ext cx="4430628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6A927EE" w14:textId="77777777" w:rsidR="001656AD" w:rsidRPr="00684894" w:rsidRDefault="001656AD" w:rsidP="001656A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684894">
                                          <w:rPr>
                                            <w:rFonts w:ascii="Chu Van An" w:hAnsi="Chu Van An" w:cs="Chu Van An"/>
                                            <w:b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w:t>Áp dụng vi phân vào tính gần đúng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54" name="Group 212457315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155" name="Freeform: Shape 212457315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5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7FE8B36" w14:textId="77777777" w:rsidR="001656AD" w:rsidRDefault="001656AD" w:rsidP="001656A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57" name="Group 212457315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158" name="Freeform: Shape 212457315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59" name="Flowchart: Terminator 212457315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60" name="Flowchart: Direct Access Storage 2124573160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161" name="Group 2124573161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162" name="Flowchart: Preparation 2124573162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163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36AA7AA" w14:textId="77777777" w:rsidR="001656AD" w:rsidRDefault="001656AD" w:rsidP="001656A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0472E4" id="_x0000_s1561" style="width:515.5pt;height:122.25pt;mso-position-horizontal-relative:char;mso-position-vertical-relative:line" coordsize="65471,12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">
                <v:shape id="Rectangle: Diagonal Corners Rounded 1" o:spid="_x0000_s1562" style="position:absolute;top:2510;width:65471;height:1020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3387;6547104,1011024;6532329,1020690;112179,1020690;0,947303;0,9666;14775,0" o:connectangles="0,0,0,0,0,0,0,0,0" textboxrect="0,0,6435090,1533525"/>
                  <v:textbox>
                    <w:txbxContent>
                      <w:p w14:paraId="6DB54CAE" w14:textId="77777777" w:rsidR="001656AD" w:rsidRDefault="001656AD" w:rsidP="001656AD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5F4B9DA7" w14:textId="77777777" w:rsidR="001656AD" w:rsidRPr="00C32397" w:rsidRDefault="001656AD" w:rsidP="00355346">
                        <w:pPr>
                          <w:pStyle w:val="ListParagraph"/>
                          <w:numPr>
                            <w:ilvl w:val="0"/>
                            <w:numId w:val="41"/>
                          </w:num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C32397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72EC05FA" w14:textId="77777777" w:rsidR="001656AD" w:rsidRPr="00601BC3" w:rsidRDefault="001656AD" w:rsidP="00355346">
                        <w:pPr>
                          <w:pStyle w:val="ListParagraph"/>
                          <w:numPr>
                            <w:ilvl w:val="0"/>
                            <w:numId w:val="42"/>
                          </w:numPr>
                        </w:pPr>
                        <w:r w:rsidRPr="00C32397">
                          <w:rPr>
                            <w:rFonts w:ascii="Chu Van An" w:eastAsiaTheme="minorHAnsi" w:hAnsi="Chu Van An" w:cs="Chu Van An"/>
                            <w:sz w:val="24"/>
                            <w:szCs w:val="24"/>
                          </w:rPr>
                          <w:t xml:space="preserve">Để tính gần đúng giá trị của hàm số </w:t>
                        </w:r>
                        <w:r w:rsidRPr="00B51A57">
                          <w:rPr>
                            <w:rFonts w:eastAsiaTheme="minorHAnsi"/>
                            <w:position w:val="-14"/>
                          </w:rPr>
                          <w:object w:dxaOrig="580" w:dyaOrig="400" w14:anchorId="4CCA767B">
                            <v:shape id="_x0000_i6436" type="#_x0000_t75" style="width:28.5pt;height:20.25pt" o:ole="">
                              <v:imagedata r:id="rId4437" o:title=""/>
                            </v:shape>
                            <o:OLEObject Type="Embed" ProgID="Equation.DSMT4" ShapeID="_x0000_i6436" DrawAspect="Content" ObjectID="_1690487138" r:id="rId4443"/>
                          </w:object>
                        </w:r>
                        <w:r w:rsidRPr="00C32397">
                          <w:rPr>
                            <w:rFonts w:ascii="Chu Van An" w:eastAsiaTheme="minorHAnsi" w:hAnsi="Chu Van An" w:cs="Chu Van An"/>
                            <w:sz w:val="24"/>
                            <w:szCs w:val="24"/>
                          </w:rPr>
                          <w:t xml:space="preserve"> tại điểm </w:t>
                        </w:r>
                        <w:r w:rsidRPr="000F2214">
                          <w:rPr>
                            <w:rFonts w:ascii="Times New Roman" w:eastAsiaTheme="minorHAnsi" w:hAnsi="Times New Roman"/>
                            <w:position w:val="-12"/>
                          </w:rPr>
                          <w:object w:dxaOrig="1280" w:dyaOrig="360" w14:anchorId="0E302CF8">
                            <v:shape id="_x0000_i6437" type="#_x0000_t75" style="width:63.75pt;height:18.75pt" o:ole="">
                              <v:imagedata r:id="rId4439" o:title=""/>
                            </v:shape>
                            <o:OLEObject Type="Embed" ProgID="Equation.DSMT4" ShapeID="_x0000_i6437" DrawAspect="Content" ObjectID="_1690487139" r:id="rId4444"/>
                          </w:object>
                        </w:r>
                        <w:r w:rsidRPr="00C32397">
                          <w:rPr>
                            <w:rFonts w:ascii="Chu Van An" w:eastAsiaTheme="minorHAnsi" w:hAnsi="Chu Van An" w:cs="Chu Van An"/>
                            <w:sz w:val="24"/>
                            <w:szCs w:val="24"/>
                          </w:rPr>
                          <w:t xml:space="preserve">cho trước, ta áp dụng công thức </w:t>
                        </w:r>
                        <w:r w:rsidRPr="000F2214">
                          <w:rPr>
                            <w:rFonts w:ascii="Times New Roman" w:eastAsiaTheme="minorHAnsi" w:hAnsi="Times New Roman"/>
                            <w:position w:val="-14"/>
                          </w:rPr>
                          <w:object w:dxaOrig="3340" w:dyaOrig="400" w14:anchorId="6939E93A">
                            <v:shape id="_x0000_i6438" type="#_x0000_t75" style="width:167.25pt;height:20.25pt" o:ole="">
                              <v:imagedata r:id="rId4441" o:title=""/>
                            </v:shape>
                            <o:OLEObject Type="Embed" ProgID="Equation.DSMT4" ShapeID="_x0000_i6438" DrawAspect="Content" ObjectID="_1690487140" r:id="rId4445"/>
                          </w:object>
                        </w:r>
                      </w:p>
                      <w:p w14:paraId="63AE40C1" w14:textId="77777777" w:rsidR="001656AD" w:rsidRPr="00D02D55" w:rsidRDefault="001656AD" w:rsidP="001656AD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147" o:spid="_x0000_s1563" style="position:absolute;left:1508;width:62472;height:5715" coordorigin="1508" coordsize="6247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">
                  <v:group id="Group 2124573148" o:spid="_x0000_s1564" style="position:absolute;left:1508;width:62476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">
                    <v:group id="Group 2124573149" o:spid="_x0000_s1565" style="position:absolute;left:1840;width:62144;height:4857" coordorigin="1840" coordsize="621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">
                      <v:shape id="Rectangle: Single Corner Snipped 2124573150" o:spid="_x0000_s1566" style="position:absolute;left:1840;top:380;width:62144;height:4476;visibility:visible;mso-wrap-style:square;v-text-anchor:middle" coordsize="62143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" path="m,l5990589,r223777,223777l6214366,447554,,447554,,xe" fillcolor="#efddf6 [663]" stroked="f" strokeweight="1.25pt">
                        <v:fill r:id="rId83" o:title="" color2="#fffff7" type="pattern"/>
                        <v:path arrowok="t" o:connecttype="custom" o:connectlocs="0,0;5990589,0;6214366,223777;6214366,447554;0,447554;0,0" o:connectangles="0,0,0,0,0,0"/>
                      </v:shape>
                      <v:group id="Group 2124573151" o:spid="_x0000_s1567" style="position:absolute;left:15021;width:46894;height:4857" coordorigin="15021" coordsize="468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dzv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">
                        <v:group id="Group 2124573152" o:spid="_x0000_s1568" style="position:absolute;left:16117;top:1043;width:45798;height:3696" coordorigin="16117,1043" coordsize="4579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0KY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">
                          <v:shape id="Arrow: Chevron 2124573153" o:spid="_x0000_s1569" type="#_x0000_t55" style="position:absolute;left:17609;top:1050;width:4430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" adj="2128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6A927EE" w14:textId="77777777" w:rsidR="001656AD" w:rsidRPr="00684894" w:rsidRDefault="001656AD" w:rsidP="001656A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684894">
                                    <w:rPr>
                                      <w:rFonts w:ascii="Chu Van An" w:hAnsi="Chu Van An" w:cs="Chu Van An"/>
                                      <w:b/>
                                      <w:iCs/>
                                      <w:color w:val="0033CC"/>
                                      <w:sz w:val="24"/>
                                      <w:szCs w:val="24"/>
                                      <w:lang w:val="vi-VN"/>
                                    </w:rPr>
                                    <w:t>Áp dụng vi phân vào tính gần đúng</w:t>
                                  </w:r>
                                </w:p>
                              </w:txbxContent>
                            </v:textbox>
                          </v:shape>
                          <v:group id="Group 2124573154" o:spid="_x0000_s157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">
                            <v:shape id="Freeform: Shape 2124573155" o:spid="_x0000_s157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7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" filled="f" stroked="f">
                              <v:textbox>
                                <w:txbxContent>
                                  <w:p w14:paraId="37FE8B36" w14:textId="77777777" w:rsidR="001656AD" w:rsidRDefault="001656AD" w:rsidP="001656A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57" o:spid="_x0000_s157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">
                          <v:shape id="Freeform: Shape 2124573158" o:spid="_x0000_s157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59" o:spid="_x0000_s157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160" o:spid="_x0000_s157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161" o:spid="_x0000_s1577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RZS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">
                    <v:shape id="Flowchart: Preparation 2124573162" o:spid="_x0000_s157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579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236AA7AA" w14:textId="77777777" w:rsidR="001656AD" w:rsidRDefault="001656AD" w:rsidP="001656A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12390F2" w14:textId="77777777" w:rsidR="001656AD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</w:pPr>
      <w:r w:rsidRPr="007B070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B070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 xml:space="preserve">_Bài tập </w:t>
      </w:r>
      <w:r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rèn luyện</w:t>
      </w:r>
      <w:r w:rsidRPr="007B070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 xml:space="preserve"> </w:t>
      </w:r>
    </w:p>
    <w:tbl>
      <w:tblPr>
        <w:tblStyle w:val="TableGrid"/>
        <w:tblW w:w="10489" w:type="dxa"/>
        <w:tblInd w:w="279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10489"/>
      </w:tblGrid>
      <w:tr w:rsidR="001656AD" w:rsidRPr="00FC2C71" w14:paraId="0892DA6C" w14:textId="77777777" w:rsidTr="001656AD">
        <w:trPr>
          <w:trHeight w:val="1308"/>
        </w:trPr>
        <w:tc>
          <w:tcPr>
            <w:tcW w:w="10489" w:type="dxa"/>
            <w:shd w:val="clear" w:color="auto" w:fill="auto"/>
          </w:tcPr>
          <w:p w14:paraId="6C7C65F5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  <w:r w:rsidRPr="0096125F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Câu 1: </w:t>
            </w:r>
            <w:r w:rsidRPr="0096125F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Tính giá trị  gần đúng của </w:t>
            </w:r>
            <w:r w:rsidRPr="0096125F">
              <w:rPr>
                <w:rFonts w:ascii="Chu Van An" w:eastAsiaTheme="minorHAnsi" w:hAnsi="Chu Van An" w:cs="Chu Van An"/>
                <w:bCs/>
                <w:color w:val="000000" w:themeColor="text1"/>
                <w:position w:val="-10"/>
                <w:sz w:val="24"/>
                <w:szCs w:val="24"/>
              </w:rPr>
              <w:object w:dxaOrig="1100" w:dyaOrig="380" w14:anchorId="59D2DD6E">
                <v:shape id="_x0000_i6775" type="#_x0000_t75" style="width:54.75pt;height:18.75pt" o:ole="">
                  <v:imagedata r:id="rId4446" o:title=""/>
                </v:shape>
                <o:OLEObject Type="Embed" ProgID="Equation.DSMT4" ShapeID="_x0000_i6775" DrawAspect="Content" ObjectID="_1690486757" r:id="rId4447"/>
              </w:object>
            </w:r>
          </w:p>
          <w:p w14:paraId="7B60643B" w14:textId="77777777" w:rsidR="001656AD" w:rsidRDefault="001656AD" w:rsidP="002135F8">
            <w:pPr>
              <w:ind w:firstLine="25"/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  <w:p w14:paraId="3BF231EE" w14:textId="1D9B532C" w:rsidR="001656AD" w:rsidRDefault="001656AD" w:rsidP="002135F8">
            <w:pPr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</w:p>
          <w:p w14:paraId="6AD27EE5" w14:textId="285B1513" w:rsidR="001656AD" w:rsidRDefault="001656AD" w:rsidP="002135F8">
            <w:pPr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</w:p>
          <w:p w14:paraId="4944335F" w14:textId="5873A990" w:rsidR="001656AD" w:rsidRDefault="001656AD" w:rsidP="002135F8">
            <w:pPr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</w:p>
          <w:p w14:paraId="683CE249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</w:p>
          <w:p w14:paraId="55725319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</w:p>
          <w:p w14:paraId="1DEAC58B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</w:p>
          <w:p w14:paraId="52A928B5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</w:p>
          <w:p w14:paraId="3E8B7EF9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</w:tr>
      <w:tr w:rsidR="001656AD" w:rsidRPr="00FC2C71" w14:paraId="1E36BB0A" w14:textId="77777777" w:rsidTr="001656AD">
        <w:trPr>
          <w:trHeight w:val="1288"/>
        </w:trPr>
        <w:tc>
          <w:tcPr>
            <w:tcW w:w="10489" w:type="dxa"/>
            <w:shd w:val="clear" w:color="auto" w:fill="auto"/>
          </w:tcPr>
          <w:p w14:paraId="04D20B0C" w14:textId="77777777" w:rsidR="001656AD" w:rsidRDefault="001656AD" w:rsidP="002135F8">
            <w:pPr>
              <w:mirrorIndents/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</w:pPr>
            <w:r w:rsidRPr="0096125F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Câu 2: </w:t>
            </w:r>
            <w:r w:rsidRPr="0096125F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Tính giá trị gần đúng của </w:t>
            </w:r>
            <w:r w:rsidRPr="0096125F">
              <w:rPr>
                <w:rFonts w:ascii="Chu Van An" w:eastAsiaTheme="minorHAnsi" w:hAnsi="Chu Van An" w:cs="Chu Van An"/>
                <w:bCs/>
                <w:color w:val="000000" w:themeColor="text1"/>
                <w:position w:val="-6"/>
                <w:sz w:val="24"/>
                <w:szCs w:val="24"/>
              </w:rPr>
              <w:object w:dxaOrig="1020" w:dyaOrig="320" w14:anchorId="0985A193">
                <v:shape id="_x0000_i6776" type="#_x0000_t75" style="width:51pt;height:16.5pt" o:ole="">
                  <v:imagedata r:id="rId4448" o:title=""/>
                </v:shape>
                <o:OLEObject Type="Embed" ProgID="Equation.DSMT4" ShapeID="_x0000_i6776" DrawAspect="Content" ObjectID="_1690486758" r:id="rId4449"/>
              </w:object>
            </w:r>
            <w:r w:rsidRPr="0096125F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 .</w:t>
            </w:r>
          </w:p>
          <w:p w14:paraId="08FE8C7A" w14:textId="77777777" w:rsidR="001656AD" w:rsidRDefault="001656AD" w:rsidP="002135F8">
            <w:pPr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  <w:p w14:paraId="285FD1E1" w14:textId="02C1F6B8" w:rsidR="001656AD" w:rsidRDefault="001656AD" w:rsidP="002135F8">
            <w:pPr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</w:p>
          <w:p w14:paraId="6622AF68" w14:textId="5BB01C52" w:rsidR="001656AD" w:rsidRDefault="001656AD" w:rsidP="002135F8">
            <w:pPr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</w:p>
          <w:p w14:paraId="0E3B6A15" w14:textId="18615783" w:rsidR="001656AD" w:rsidRDefault="001656AD" w:rsidP="002135F8">
            <w:pPr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</w:p>
          <w:p w14:paraId="6966F2B0" w14:textId="77777777" w:rsidR="001656AD" w:rsidRDefault="001656AD" w:rsidP="002135F8">
            <w:pPr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</w:p>
          <w:p w14:paraId="7F0368FF" w14:textId="77777777" w:rsidR="001656AD" w:rsidRDefault="001656AD" w:rsidP="002135F8">
            <w:pPr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</w:p>
          <w:p w14:paraId="40DFEAAF" w14:textId="77777777" w:rsidR="001656AD" w:rsidRDefault="001656AD" w:rsidP="002135F8">
            <w:pPr>
              <w:mirrorIndents/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</w:pPr>
          </w:p>
          <w:p w14:paraId="693B12B7" w14:textId="77777777" w:rsidR="001656AD" w:rsidRDefault="001656AD" w:rsidP="002135F8">
            <w:pPr>
              <w:mirrorIndents/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</w:pPr>
          </w:p>
          <w:p w14:paraId="1A49D9D7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</w:tr>
      <w:tr w:rsidR="001656AD" w:rsidRPr="00FC2C71" w14:paraId="08EC3F68" w14:textId="77777777" w:rsidTr="001656AD">
        <w:trPr>
          <w:trHeight w:val="1615"/>
        </w:trPr>
        <w:tc>
          <w:tcPr>
            <w:tcW w:w="10489" w:type="dxa"/>
            <w:shd w:val="clear" w:color="auto" w:fill="auto"/>
          </w:tcPr>
          <w:p w14:paraId="34B22F5F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  <w:r w:rsidRPr="0096125F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Câu 3: </w:t>
            </w:r>
            <w:r w:rsidRPr="0096125F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Không sử dụng máy tính và bảng số, hãy tìm giá trị gần đúng của </w:t>
            </w:r>
            <w:r w:rsidRPr="0096125F">
              <w:rPr>
                <w:rFonts w:ascii="Chu Van An" w:eastAsiaTheme="minorHAnsi" w:hAnsi="Chu Van An" w:cs="Chu Van An"/>
                <w:bCs/>
                <w:color w:val="000000" w:themeColor="text1"/>
                <w:position w:val="-10"/>
                <w:sz w:val="24"/>
                <w:szCs w:val="24"/>
              </w:rPr>
              <w:object w:dxaOrig="1080" w:dyaOrig="380" w14:anchorId="66944B5B">
                <v:shape id="_x0000_i6777" type="#_x0000_t75" style="width:54.75pt;height:18.75pt" o:ole="">
                  <v:imagedata r:id="rId4450" o:title=""/>
                </v:shape>
                <o:OLEObject Type="Embed" ProgID="Equation.DSMT4" ShapeID="_x0000_i6777" DrawAspect="Content" ObjectID="_1690486759" r:id="rId4451"/>
              </w:object>
            </w:r>
          </w:p>
          <w:p w14:paraId="32D026F4" w14:textId="77777777" w:rsidR="001656AD" w:rsidRDefault="001656AD" w:rsidP="002135F8">
            <w:pPr>
              <w:mirrorIndents/>
              <w:rPr>
                <w:rFonts w:ascii="Chu Van An" w:hAnsi="Chu Van An" w:cs="Chu Van An"/>
                <w:color w:val="0000FF"/>
                <w:lang w:val="fr-FR"/>
              </w:rPr>
            </w:pPr>
            <w:r w:rsidRPr="00FC2C71">
              <w:rPr>
                <w:rFonts w:ascii="Chu Van An" w:hAnsi="Chu Van An" w:cs="Chu Van An"/>
                <w:color w:val="0000FF"/>
                <w:lang w:val="fr-FR"/>
              </w:rPr>
              <w:t xml:space="preserve">Lời giải </w:t>
            </w:r>
          </w:p>
          <w:p w14:paraId="76733781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color w:val="0000FF"/>
                <w:lang w:val="fr-FR"/>
              </w:rPr>
            </w:pPr>
          </w:p>
          <w:p w14:paraId="3D253A0A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color w:val="0000FF"/>
                <w:lang w:val="fr-FR"/>
              </w:rPr>
            </w:pPr>
          </w:p>
          <w:p w14:paraId="583053F1" w14:textId="2D792953" w:rsidR="001656AD" w:rsidRDefault="001656AD" w:rsidP="002135F8">
            <w:pPr>
              <w:mirrorIndents/>
              <w:rPr>
                <w:rFonts w:ascii="Chu Van An" w:eastAsiaTheme="minorHAnsi" w:hAnsi="Chu Van An" w:cs="Chu Van An"/>
                <w:color w:val="0000FF"/>
                <w:lang w:val="fr-FR"/>
              </w:rPr>
            </w:pPr>
          </w:p>
          <w:p w14:paraId="1C331166" w14:textId="6E2F2B07" w:rsidR="001656AD" w:rsidRDefault="001656AD" w:rsidP="002135F8">
            <w:pPr>
              <w:mirrorIndents/>
              <w:rPr>
                <w:rFonts w:ascii="Chu Van An" w:eastAsiaTheme="minorHAnsi" w:hAnsi="Chu Van An" w:cs="Chu Van An"/>
                <w:color w:val="0000FF"/>
                <w:lang w:val="fr-FR"/>
              </w:rPr>
            </w:pPr>
          </w:p>
          <w:p w14:paraId="2292957E" w14:textId="6C7DD69E" w:rsidR="001656AD" w:rsidRDefault="001656AD" w:rsidP="002135F8">
            <w:pPr>
              <w:mirrorIndents/>
              <w:rPr>
                <w:rFonts w:ascii="Chu Van An" w:eastAsiaTheme="minorHAnsi" w:hAnsi="Chu Van An" w:cs="Chu Van An"/>
                <w:color w:val="0000FF"/>
                <w:lang w:val="fr-FR"/>
              </w:rPr>
            </w:pPr>
          </w:p>
          <w:p w14:paraId="329F4F0E" w14:textId="24A8960B" w:rsidR="001656AD" w:rsidRDefault="001656AD" w:rsidP="002135F8">
            <w:pPr>
              <w:mirrorIndents/>
              <w:rPr>
                <w:rFonts w:ascii="Chu Van An" w:eastAsiaTheme="minorHAnsi" w:hAnsi="Chu Van An" w:cs="Chu Van An"/>
                <w:color w:val="0000FF"/>
                <w:lang w:val="fr-FR"/>
              </w:rPr>
            </w:pPr>
          </w:p>
          <w:p w14:paraId="7290E22F" w14:textId="3B421C23" w:rsidR="001656AD" w:rsidRDefault="001656AD" w:rsidP="002135F8">
            <w:pPr>
              <w:mirrorIndents/>
              <w:rPr>
                <w:rFonts w:ascii="Chu Van An" w:eastAsiaTheme="minorHAnsi" w:hAnsi="Chu Van An" w:cs="Chu Van An"/>
                <w:color w:val="0000FF"/>
                <w:lang w:val="fr-FR"/>
              </w:rPr>
            </w:pPr>
          </w:p>
          <w:p w14:paraId="723E3651" w14:textId="57B6A5D4" w:rsidR="001656AD" w:rsidRDefault="001656AD" w:rsidP="002135F8">
            <w:pPr>
              <w:mirrorIndents/>
              <w:rPr>
                <w:rFonts w:ascii="Chu Van An" w:eastAsiaTheme="minorHAnsi" w:hAnsi="Chu Van An" w:cs="Chu Van An"/>
                <w:color w:val="0000FF"/>
                <w:lang w:val="fr-FR"/>
              </w:rPr>
            </w:pPr>
          </w:p>
          <w:p w14:paraId="15049F25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color w:val="0000FF"/>
                <w:lang w:val="fr-FR"/>
              </w:rPr>
            </w:pPr>
          </w:p>
          <w:p w14:paraId="51113B3D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color w:val="0000FF"/>
                <w:lang w:val="fr-FR"/>
              </w:rPr>
            </w:pPr>
          </w:p>
          <w:p w14:paraId="1D1A6236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</w:p>
          <w:p w14:paraId="18367D4C" w14:textId="77777777" w:rsidR="001656AD" w:rsidRDefault="001656AD" w:rsidP="002135F8">
            <w:pPr>
              <w:mirrorIndents/>
              <w:rPr>
                <w:rFonts w:ascii="Chu Van An" w:eastAsiaTheme="minorHAnsi" w:hAnsi="Chu Van An" w:cs="Chu Van An"/>
                <w:bCs/>
                <w:color w:val="000000" w:themeColor="text1"/>
                <w:sz w:val="24"/>
                <w:szCs w:val="24"/>
              </w:rPr>
            </w:pPr>
          </w:p>
          <w:p w14:paraId="7D71919D" w14:textId="77777777" w:rsidR="001656AD" w:rsidRPr="00FC2C7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</w:p>
        </w:tc>
      </w:tr>
    </w:tbl>
    <w:p w14:paraId="6A49268F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3593B7B" w14:textId="77777777" w:rsidR="001656AD" w:rsidRPr="007B070F" w:rsidRDefault="001656AD" w:rsidP="001656AD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</w:p>
    <w:p w14:paraId="614B9701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2BECD97B" w14:textId="77777777" w:rsidR="001656AD" w:rsidRPr="007B070F" w:rsidRDefault="001656AD" w:rsidP="001656AD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FC0BE24" w14:textId="77777777" w:rsidR="001656AD" w:rsidRPr="007C2E49" w:rsidRDefault="001656AD" w:rsidP="001656AD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2A9A55" wp14:editId="456F8DD0">
                <wp:extent cx="6345217" cy="892054"/>
                <wp:effectExtent l="0" t="19050" r="0" b="3810"/>
                <wp:docPr id="2124573165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217" cy="892054"/>
                          <a:chOff x="0" y="63618"/>
                          <a:chExt cx="6221672" cy="1161616"/>
                        </a:xfrm>
                      </wpg:grpSpPr>
                      <wpg:grpSp>
                        <wpg:cNvPr id="2124573166" name="Group 2124573166"/>
                        <wpg:cNvGrpSpPr/>
                        <wpg:grpSpPr>
                          <a:xfrm>
                            <a:off x="0" y="63618"/>
                            <a:ext cx="1752449" cy="1161616"/>
                            <a:chOff x="0" y="63618"/>
                            <a:chExt cx="1860593" cy="1161616"/>
                          </a:xfrm>
                        </wpg:grpSpPr>
                        <wpg:grpSp>
                          <wpg:cNvPr id="2124573167" name="Group 2124573167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2124573168" name="Group 2124573168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2124573169" name="Parallelogram 2124573169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170" name="Parallelogram 2124573170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171" name="Parallelogram 2124573171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172" name="Parallelogram 2124573172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124573173" name="Oval 2124573173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174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64C7E7CF" w14:textId="77777777" w:rsidR="001656AD" w:rsidRPr="00352905" w:rsidRDefault="001656AD" w:rsidP="001656AD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➎➎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124573175" name="TextBox 87"/>
                          <wps:cNvSpPr txBox="1"/>
                          <wps:spPr>
                            <a:xfrm>
                              <a:off x="440404" y="672069"/>
                              <a:ext cx="1420189" cy="5531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DFC2346" w14:textId="77777777" w:rsidR="001656AD" w:rsidRPr="00645CDC" w:rsidRDefault="001656AD" w:rsidP="001656AD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645CDC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Giải tích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2124573176" name="Group 2124573176"/>
                        <wpg:cNvGrpSpPr/>
                        <wpg:grpSpPr>
                          <a:xfrm>
                            <a:off x="1671807" y="349900"/>
                            <a:ext cx="4549865" cy="680679"/>
                            <a:chOff x="1671807" y="349901"/>
                            <a:chExt cx="4714592" cy="681670"/>
                          </a:xfrm>
                        </wpg:grpSpPr>
                        <wpg:grpSp>
                          <wpg:cNvPr id="2124573177" name="Group 2124573177"/>
                          <wpg:cNvGrpSpPr/>
                          <wpg:grpSpPr>
                            <a:xfrm>
                              <a:off x="1671807" y="349901"/>
                              <a:ext cx="4714592" cy="681670"/>
                              <a:chOff x="1671807" y="349901"/>
                              <a:chExt cx="4714592" cy="681670"/>
                            </a:xfrm>
                          </wpg:grpSpPr>
                          <wpg:grpSp>
                            <wpg:cNvPr id="2124573178" name="Group 2124573178"/>
                            <wpg:cNvGrpSpPr/>
                            <wpg:grpSpPr>
                              <a:xfrm>
                                <a:off x="1775690" y="419530"/>
                                <a:ext cx="4610709" cy="569913"/>
                                <a:chOff x="1775690" y="419530"/>
                                <a:chExt cx="4610709" cy="569913"/>
                              </a:xfrm>
                            </wpg:grpSpPr>
                            <wpg:grpSp>
                              <wpg:cNvPr id="2124573179" name="Group 2124573179"/>
                              <wpg:cNvGrpSpPr/>
                              <wpg:grpSpPr>
                                <a:xfrm>
                                  <a:off x="1852513" y="419530"/>
                                  <a:ext cx="4533886" cy="569913"/>
                                  <a:chOff x="1852513" y="419488"/>
                                  <a:chExt cx="4533886" cy="570334"/>
                                </a:xfrm>
                              </wpg:grpSpPr>
                              <wps:wsp>
                                <wps:cNvPr id="2124573180" name="Rectangle: Single Corner Snipped 2124573180"/>
                                <wps:cNvSpPr/>
                                <wps:spPr>
                                  <a:xfrm>
                                    <a:off x="1852513" y="419488"/>
                                    <a:ext cx="4533886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2124573181" name="Group 2124573181"/>
                                <wpg:cNvGrpSpPr/>
                                <wpg:grpSpPr>
                                  <a:xfrm>
                                    <a:off x="2905011" y="440727"/>
                                    <a:ext cx="3315276" cy="521566"/>
                                    <a:chOff x="2905011" y="440727"/>
                                    <a:chExt cx="3315276" cy="521566"/>
                                  </a:xfrm>
                                </wpg:grpSpPr>
                                <wpg:grpSp>
                                  <wpg:cNvPr id="2124573182" name="Group 2124573182"/>
                                  <wpg:cNvGrpSpPr/>
                                  <wpg:grpSpPr>
                                    <a:xfrm>
                                      <a:off x="2923087" y="440727"/>
                                      <a:ext cx="3297200" cy="521566"/>
                                      <a:chOff x="2923087" y="440727"/>
                                      <a:chExt cx="3297200" cy="521566"/>
                                    </a:xfrm>
                                  </wpg:grpSpPr>
                                  <wps:wsp>
                                    <wps:cNvPr id="2124573183" name="Arrow: Chevron 2124573183"/>
                                    <wps:cNvSpPr/>
                                    <wps:spPr>
                                      <a:xfrm>
                                        <a:off x="3004255" y="440727"/>
                                        <a:ext cx="3216032" cy="521566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FA1D6F1" w14:textId="77777777" w:rsidR="001656AD" w:rsidRPr="000A4014" w:rsidRDefault="001656AD" w:rsidP="001656AD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33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0A4014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  <w:t>ĐẠO HÀM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8"/>
                                              <w:szCs w:val="28"/>
                                            </w:rPr>
                                            <w:t xml:space="preserve"> CẤP HAI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2124573184" name="Freeform: Shape 2124573184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124573185" name="Flowchart: Terminator 2124573185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2124573186" name="Flowchart: Direct Access Storage 2124573186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124573187" name="Flowchart: Delay 2124573187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188" name="Oval 2124573188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124573189" name="TextBox 42"/>
                          <wps:cNvSpPr txBox="1"/>
                          <wps:spPr>
                            <a:xfrm>
                              <a:off x="2008462" y="416602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74EC0A9" w14:textId="77777777" w:rsidR="001656AD" w:rsidRPr="00352905" w:rsidRDefault="001656AD" w:rsidP="001656AD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⑤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2A9A55" id="_x0000_s1580" style="width:499.6pt;height:70.25pt;mso-position-horizontal-relative:char;mso-position-vertical-relative:line" coordorigin=",636" coordsize="62216,116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">
                <v:group id="Group 2124573166" o:spid="_x0000_s1581" style="position:absolute;top:636;width:17524;height:11616" coordorigin=",636" coordsize="18605,11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">
                  <v:group id="Group 2124573167" o:spid="_x0000_s1582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">
                    <v:group id="Group 2124573168" o:spid="_x0000_s1583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">
                      <v:shape id="Parallelogram 2124573169" o:spid="_x0000_s1584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2124573170" o:spid="_x0000_s1585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2124573171" o:spid="_x0000_s1586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2124573172" o:spid="_x0000_s1587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2124573173" o:spid="_x0000_s1588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589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" filled="f" stroked="f">
                    <v:shadow on="t" color="black" opacity="20971f" offset="0,2.2pt"/>
                    <v:textbox>
                      <w:txbxContent>
                        <w:p w14:paraId="64C7E7CF" w14:textId="77777777" w:rsidR="001656AD" w:rsidRPr="00352905" w:rsidRDefault="001656AD" w:rsidP="001656AD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➎➎</w:t>
                          </w:r>
                        </w:p>
                      </w:txbxContent>
                    </v:textbox>
                  </v:shape>
                  <v:shape id="TextBox 87" o:spid="_x0000_s1590" type="#_x0000_t202" style="position:absolute;left:4404;top:6720;width:14201;height:55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" filled="f" stroked="f">
                    <v:textbox>
                      <w:txbxContent>
                        <w:p w14:paraId="0DFC2346" w14:textId="77777777" w:rsidR="001656AD" w:rsidRPr="00645CDC" w:rsidRDefault="001656AD" w:rsidP="001656AD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645CDC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Giải tích 11</w:t>
                          </w:r>
                        </w:p>
                      </w:txbxContent>
                    </v:textbox>
                  </v:shape>
                </v:group>
                <v:group id="Group 2124573176" o:spid="_x0000_s1591" style="position:absolute;left:16718;top:3499;width:45498;height:6806" coordorigin="16718,3499" coordsize="47145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">
                  <v:group id="Group 2124573177" o:spid="_x0000_s1592" style="position:absolute;left:16718;top:3499;width:47145;height:6816" coordorigin="16718,3499" coordsize="47145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">
                    <v:group id="Group 2124573178" o:spid="_x0000_s1593" style="position:absolute;left:17756;top:4195;width:46107;height:5699" coordorigin="17756,4195" coordsize="46107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">
                      <v:group id="Group 2124573179" o:spid="_x0000_s1594" style="position:absolute;left:18525;top:4195;width:45338;height:5699" coordorigin="18525,4194" coordsize="45338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">
                        <v:shape id="Rectangle: Single Corner Snipped 2124573180" o:spid="_x0000_s1595" style="position:absolute;left:18525;top:4194;width:45338;height:5704;visibility:visible;mso-wrap-style:square;v-text-anchor:middle" coordsize="4533886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" path="m,l4327488,r206398,206398l4533886,570334,,570334,,xe" fillcolor="#fffff7" stroked="f" strokeweight="1.25pt">
                          <v:fill r:id="rId8" o:title="" color2="#f0d5ff" type="pattern"/>
                          <v:path arrowok="t" o:connecttype="custom" o:connectlocs="0,0;4327488,0;4533886,206398;4533886,570334;0,570334;0,0" o:connectangles="0,0,0,0,0,0"/>
                        </v:shape>
                        <v:group id="Group 2124573181" o:spid="_x0000_s1596" style="position:absolute;left:29050;top:4407;width:33152;height:5215" coordorigin="29050,4407" coordsize="33152,5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">
                          <v:group id="Group 2124573182" o:spid="_x0000_s1597" style="position:absolute;left:29230;top:4407;width:32972;height:5215" coordorigin="29230,4407" coordsize="32972,5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">
                            <v:shape id="Arrow: Chevron 2124573183" o:spid="_x0000_s1598" type="#_x0000_t55" style="position:absolute;left:30042;top:4407;width:32160;height:52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" adj="20849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FA1D6F1" w14:textId="77777777" w:rsidR="001656AD" w:rsidRPr="000A4014" w:rsidRDefault="001656AD" w:rsidP="001656AD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33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0A4014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  <w:t>ĐẠO HÀM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8"/>
                                        <w:szCs w:val="28"/>
                                      </w:rPr>
                                      <w:t xml:space="preserve"> CẤP HAI</w:t>
                                    </w:r>
                                  </w:p>
                                </w:txbxContent>
                              </v:textbox>
                            </v:shape>
                            <v:shape id="Freeform: Shape 2124573184" o:spid="_x0000_s1599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2124573185" o:spid="_x0000_s1600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2124573186" o:spid="_x0000_s1601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2124573187" o:spid="_x0000_s1602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2124573188" o:spid="_x0000_s1603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604" type="#_x0000_t202" style="position:absolute;left:20084;top:4166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" filled="f" stroked="f">
                    <v:shadow on="t" color="black" opacity="20971f" offset="0,2.2pt"/>
                    <v:textbox>
                      <w:txbxContent>
                        <w:p w14:paraId="374EC0A9" w14:textId="77777777" w:rsidR="001656AD" w:rsidRPr="00352905" w:rsidRDefault="001656AD" w:rsidP="001656AD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⑤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04B3F13" w14:textId="77777777" w:rsidR="001656AD" w:rsidRPr="007C2E49" w:rsidRDefault="001656AD" w:rsidP="001656A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3A043B8" wp14:editId="1652DDE9">
                <wp:extent cx="3505200" cy="504563"/>
                <wp:effectExtent l="0" t="0" r="38100" b="29210"/>
                <wp:docPr id="2124573190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2124573191" name="Group 2124573191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2124573192" name="Group 2124573192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2124573193" name="Group 2124573193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2124573194" name="Rectangle: Single Corner Snipped 2124573194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195" name="Group 2124573195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2124573196" name="Group 2124573196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2124573197" name="Arrow: Chevron 2124573197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49598B0" w14:textId="77777777" w:rsidR="001656AD" w:rsidRPr="00531501" w:rsidRDefault="001656AD" w:rsidP="001656AD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98" name="Group 2124573198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4573199" name="Freeform: Shape 2124573199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200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29FF696" w14:textId="77777777" w:rsidR="001656AD" w:rsidRDefault="001656AD" w:rsidP="001656A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201" name="Group 2124573201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3202" name="Freeform: Shape 2124573202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203" name="Flowchart: Terminator 2124573203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204" name="Flowchart: Direct Access Storage 2124573204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205" name="Flowchart: Preparation 2124573205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3206" name="Group 2124573206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3207" name="Freeform: Shape 2124573207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3208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66F208" w14:textId="77777777" w:rsidR="001656AD" w:rsidRDefault="001656AD" w:rsidP="001656AD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3A043B8" id="_x0000_s1605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">
                <v:group id="Group 2124573191" o:spid="_x0000_s160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GZ1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">
                  <v:group id="Group 2124573192" o:spid="_x0000_s160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vgC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">
                    <v:group id="Group 2124573193" o:spid="_x0000_s160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">
                      <v:shape id="Rectangle: Single Corner Snipped 2124573194" o:spid="_x0000_s1609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2124573195" o:spid="_x0000_s161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">
                        <v:group id="Group 2124573196" o:spid="_x0000_s161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">
                          <v:shape id="Arrow: Chevron 2124573197" o:spid="_x0000_s1612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49598B0" w14:textId="77777777" w:rsidR="001656AD" w:rsidRPr="00531501" w:rsidRDefault="001656AD" w:rsidP="001656AD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3198" o:spid="_x0000_s161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">
                            <v:shape id="Freeform: Shape 2124573199" o:spid="_x0000_s161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61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" filled="f" stroked="f">
                              <v:textbox style="mso-fit-shape-to-text:t">
                                <w:txbxContent>
                                  <w:p w14:paraId="329FF696" w14:textId="77777777" w:rsidR="001656AD" w:rsidRDefault="001656AD" w:rsidP="001656A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201" o:spid="_x0000_s161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">
                          <v:shape id="Freeform: Shape 2124573202" o:spid="_x0000_s161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203" o:spid="_x0000_s161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3204" o:spid="_x0000_s161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3205" o:spid="_x0000_s162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3206" o:spid="_x0000_s162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">
                  <v:shape id="Freeform: Shape 2124573207" o:spid="_x0000_s162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62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" filled="f" stroked="f">
                    <v:textbox>
                      <w:txbxContent>
                        <w:p w14:paraId="1566F208" w14:textId="77777777" w:rsidR="001656AD" w:rsidRDefault="001656AD" w:rsidP="001656AD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1BF8722" w14:textId="77777777" w:rsidR="001656AD" w:rsidRPr="007C2E49" w:rsidRDefault="001656AD" w:rsidP="001656AD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417F4FC" wp14:editId="261E2A03">
                <wp:extent cx="6436625" cy="3088256"/>
                <wp:effectExtent l="0" t="0" r="21590" b="17145"/>
                <wp:docPr id="212457320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5" cy="3088256"/>
                          <a:chOff x="-22234" y="-704"/>
                          <a:chExt cx="6482338" cy="3065798"/>
                        </a:xfrm>
                      </wpg:grpSpPr>
                      <wps:wsp>
                        <wps:cNvPr id="2124573210" name="Rectangle: Diagonal Corners Rounded 2124573210"/>
                        <wps:cNvSpPr/>
                        <wps:spPr>
                          <a:xfrm>
                            <a:off x="-17" y="2"/>
                            <a:ext cx="6460121" cy="3065092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92BD2EC" w14:textId="77777777" w:rsidR="001656AD" w:rsidRPr="000D5F1F" w:rsidRDefault="001656AD" w:rsidP="001656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0D5F1F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1479F3F" w14:textId="77777777" w:rsidR="001656AD" w:rsidRPr="000D5F1F" w:rsidRDefault="001656AD" w:rsidP="001656AD">
                              <w:pPr>
                                <w:spacing w:line="256" w:lineRule="auto"/>
                                <w:rPr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D5F1F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D5F1F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D5F1F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D5F1F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D5F1F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D5F1F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D5F1F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D5F1F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D5F1F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0D5F1F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D5F1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Định nghĩa</w:t>
                              </w:r>
                            </w:p>
                            <w:p w14:paraId="53B502EF" w14:textId="77777777" w:rsidR="001656AD" w:rsidRPr="000D5F1F" w:rsidRDefault="001656AD" w:rsidP="001656AD">
                              <w:pPr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9F"/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Cho hàm số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760" w:dyaOrig="380" w14:anchorId="5CA76750">
                                  <v:shape id="_x0000_i6976" type="#_x0000_t75" style="width:38.25pt;height:18.75pt" o:ole="">
                                    <v:imagedata r:id="rId4452" o:title=""/>
                                  </v:shape>
                                  <o:OLEObject Type="Embed" ProgID="Equation.DSMT4" ShapeID="_x0000_i6976" DrawAspect="Content" ObjectID="_1690487141" r:id="rId4453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 có đạo hàm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99" w:dyaOrig="380" w14:anchorId="1D335D67">
                                  <v:shape id="_x0000_i6977" type="#_x0000_t75" style="width:24.75pt;height:18.75pt" o:ole="">
                                    <v:imagedata r:id="rId4454" o:title=""/>
                                  </v:shape>
                                  <o:OLEObject Type="Embed" ProgID="Equation.DSMT4" ShapeID="_x0000_i6977" DrawAspect="Content" ObjectID="_1690487142" r:id="rId4455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. Hàm số 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99" w:dyaOrig="380" w14:anchorId="5692FD20">
                                  <v:shape id="_x0000_i6978" type="#_x0000_t75" style="width:24.75pt;height:18.75pt" o:ole="">
                                    <v:imagedata r:id="rId4454" o:title=""/>
                                  </v:shape>
                                  <o:OLEObject Type="Embed" ProgID="Equation.DSMT4" ShapeID="_x0000_i6978" DrawAspect="Content" ObjectID="_1690487143" r:id="rId4456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còn gọi là đạo hàm cấp 1 của hàm số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40" w:dyaOrig="380" w14:anchorId="6005A41E">
                                  <v:shape id="_x0000_i6979" type="#_x0000_t75" style="width:21.75pt;height:18.75pt" o:ole="">
                                    <v:imagedata r:id="rId4457" o:title=""/>
                                  </v:shape>
                                  <o:OLEObject Type="Embed" ProgID="Equation.DSMT4" ShapeID="_x0000_i6979" DrawAspect="Content" ObjectID="_1690487144" r:id="rId4458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 . </w:t>
                              </w:r>
                            </w:p>
                            <w:p w14:paraId="623E7CDD" w14:textId="77777777" w:rsidR="001656AD" w:rsidRPr="000D5F1F" w:rsidRDefault="001656AD" w:rsidP="001656AD">
                              <w:pPr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9F"/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Nếu hàm số 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99" w:dyaOrig="380" w14:anchorId="5375F787">
                                  <v:shape id="_x0000_i6980" type="#_x0000_t75" style="width:24.75pt;height:18.75pt" o:ole="">
                                    <v:imagedata r:id="rId4459" o:title=""/>
                                  </v:shape>
                                  <o:OLEObject Type="Embed" ProgID="Equation.DSMT4" ShapeID="_x0000_i6980" DrawAspect="Content" ObjectID="_1690487145" r:id="rId4460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 có đạo hàm thì đạo hàm đó được gọi là đạo hàm cấp 2 của hàm số 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40" w:dyaOrig="380" w14:anchorId="6FA5CDB5">
                                  <v:shape id="_x0000_i6981" type="#_x0000_t75" style="width:21.75pt;height:18.75pt" o:ole="">
                                    <v:imagedata r:id="rId4457" o:title=""/>
                                  </v:shape>
                                  <o:OLEObject Type="Embed" ProgID="Equation.DSMT4" ShapeID="_x0000_i6981" DrawAspect="Content" ObjectID="_1690487146" r:id="rId4461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, kí hiệu là y’’ hay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540" w:dyaOrig="380" w14:anchorId="46D18686">
                                  <v:shape id="_x0000_i6982" type="#_x0000_t75" style="width:27pt;height:18.75pt" o:ole="">
                                    <v:imagedata r:id="rId4462" o:title=""/>
                                  </v:shape>
                                  <o:OLEObject Type="Embed" ProgID="Equation.DSMT4" ShapeID="_x0000_i6982" DrawAspect="Content" ObjectID="_1690487147" r:id="rId4463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 . </w:t>
                              </w:r>
                            </w:p>
                            <w:p w14:paraId="124915A9" w14:textId="77777777" w:rsidR="001656AD" w:rsidRPr="000D5F1F" w:rsidRDefault="001656AD" w:rsidP="001656AD">
                              <w:pPr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9F"/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Đạo hàm của đạo hàm cấp 2 được gọi là đạo hàm cấp 3 của hàm số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40" w:dyaOrig="380" w14:anchorId="6F22A090">
                                  <v:shape id="_x0000_i6983" type="#_x0000_t75" style="width:21.75pt;height:18.75pt" o:ole="">
                                    <v:imagedata r:id="rId4457" o:title=""/>
                                  </v:shape>
                                  <o:OLEObject Type="Embed" ProgID="Equation.DSMT4" ShapeID="_x0000_i6983" DrawAspect="Content" ObjectID="_1690487148" r:id="rId4464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>, kí hiệu là y’’’ hay f’’’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40" w:dyaOrig="380" w14:anchorId="1E76A502">
                                  <v:shape id="_x0000_i6984" type="#_x0000_t75" style="width:17.25pt;height:18.75pt" o:ole="">
                                    <v:imagedata r:id="rId4465" o:title=""/>
                                  </v:shape>
                                  <o:OLEObject Type="Embed" ProgID="Equation.DSMT4" ShapeID="_x0000_i6984" DrawAspect="Content" ObjectID="_1690487149" r:id="rId4466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 . </w:t>
                              </w:r>
                            </w:p>
                            <w:p w14:paraId="18D0B30A" w14:textId="77777777" w:rsidR="001656AD" w:rsidRPr="000D5F1F" w:rsidRDefault="001656AD" w:rsidP="001656AD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9F"/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Tương tự, ta gọi đạo hàm của đạo hàm cấp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620" w:dyaOrig="380" w14:anchorId="48A4F865">
                                  <v:shape id="_x0000_i6985" type="#_x0000_t75" style="width:31.5pt;height:18.75pt" o:ole="">
                                    <v:imagedata r:id="rId4467" o:title=""/>
                                  </v:shape>
                                  <o:OLEObject Type="Embed" ProgID="Equation.DSMT4" ShapeID="_x0000_i6985" DrawAspect="Content" ObjectID="_1690487150" r:id="rId4468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 là đạo hàm cấp n của hàm số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40" w:dyaOrig="380" w14:anchorId="7BDA1D25">
                                  <v:shape id="_x0000_i6986" type="#_x0000_t75" style="width:21.75pt;height:18.75pt" o:ole="">
                                    <v:imagedata r:id="rId4457" o:title=""/>
                                  </v:shape>
                                  <o:OLEObject Type="Embed" ProgID="Equation.DSMT4" ShapeID="_x0000_i6986" DrawAspect="Content" ObjectID="_1690487151" r:id="rId4469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, kí hiệu là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60" w:dyaOrig="360" w14:anchorId="799D0834">
                                  <v:shape id="_x0000_i6987" type="#_x0000_t75" style="width:18.75pt;height:18.75pt" o:ole="">
                                    <v:imagedata r:id="rId4470" o:title=""/>
                                  </v:shape>
                                  <o:OLEObject Type="Embed" ProgID="Equation.DSMT4" ShapeID="_x0000_i6987" DrawAspect="Content" ObjectID="_1690487152" r:id="rId4471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 hay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620" w:dyaOrig="400" w14:anchorId="1850A529">
                                  <v:shape id="_x0000_i6988" type="#_x0000_t75" style="width:31.5pt;height:20.25pt" o:ole="">
                                    <v:imagedata r:id="rId4472" o:title=""/>
                                  </v:shape>
                                  <o:OLEObject Type="Embed" ProgID="Equation.DSMT4" ShapeID="_x0000_i6988" DrawAspect="Content" ObjectID="_1690487153" r:id="rId4473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 , tức là ta có: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400" w:dyaOrig="460" w14:anchorId="68DCC985">
                                  <v:shape id="_x0000_i6989" type="#_x0000_t75" style="width:120pt;height:23.25pt" o:ole="">
                                    <v:imagedata r:id="rId4474" o:title=""/>
                                  </v:shape>
                                  <o:OLEObject Type="Embed" ProgID="Equation.DSMT4" ShapeID="_x0000_i6989" DrawAspect="Content" ObjectID="_1690487154" r:id="rId4475"/>
                                </w:objec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1971346B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49FAD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19E692C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356EBE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DE61383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E87740A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D7B6965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286FF4A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FC8B2E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67440A0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4DFF698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F03EF1A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F86FAB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9E0C7F0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F6333B4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BC36159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17A6EF9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211" name="Group 2124573211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124573212" name="Rectangle: Folded Corner 2124573212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213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7FBADCC" w14:textId="77777777" w:rsidR="001656AD" w:rsidRDefault="001656AD" w:rsidP="001656A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417F4FC" id="_x0000_s1624" style="width:506.8pt;height:243.15pt;mso-position-horizontal-relative:char;mso-position-vertical-relative:line" coordorigin="-222,-7" coordsize="64823,306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">
                <v:shape id="Rectangle: Diagonal Corners Rounded 2124573210" o:spid="_x0000_s1625" style="position:absolute;width:64601;height:30650;visibility:visible;mso-wrap-style:square;v-text-anchor:middle" coordsize="6460121,30650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" adj="-11796480,,5400" path="m29026,l6258407,v111404,,201714,90310,201714,201714l6460121,3036066v,16031,-12995,29026,-29026,29026l201714,3065092c90310,3065092,,2974782,,2863378l,29026c,12995,12995,,2902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9026,0;6258407,0;6460121,201714;6460121,3036066;6431095,3065092;201714,3065092;0,2863378;0,29026;29026,0" o:connectangles="0,0,0,0,0,0,0,0,0" textboxrect="0,0,6460121,3065092"/>
                  <v:textbox>
                    <w:txbxContent>
                      <w:p w14:paraId="792BD2EC" w14:textId="77777777" w:rsidR="001656AD" w:rsidRPr="000D5F1F" w:rsidRDefault="001656AD" w:rsidP="001656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</w:pPr>
                        <w:r w:rsidRPr="000D5F1F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1479F3F" w14:textId="77777777" w:rsidR="001656AD" w:rsidRPr="000D5F1F" w:rsidRDefault="001656AD" w:rsidP="001656AD">
                        <w:pPr>
                          <w:spacing w:line="256" w:lineRule="auto"/>
                          <w:rPr>
                            <w:color w:val="0000CC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D5F1F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D5F1F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D5F1F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D5F1F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D5F1F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D5F1F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D5F1F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D5F1F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D5F1F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0D5F1F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.</w:t>
                        </w:r>
                        <w:r w:rsidRPr="000D5F1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Định nghĩa</w:t>
                        </w:r>
                      </w:p>
                      <w:p w14:paraId="53B502EF" w14:textId="77777777" w:rsidR="001656AD" w:rsidRPr="000D5F1F" w:rsidRDefault="001656AD" w:rsidP="001656AD">
                        <w:pPr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9F"/>
                        </w:r>
                        <w:r w:rsidRPr="000D5F1F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Cho hàm số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760" w:dyaOrig="380" w14:anchorId="5CA76750">
                            <v:shape id="_x0000_i6976" type="#_x0000_t75" style="width:38.25pt;height:18.75pt" o:ole="">
                              <v:imagedata r:id="rId4452" o:title=""/>
                            </v:shape>
                            <o:OLEObject Type="Embed" ProgID="Equation.DSMT4" ShapeID="_x0000_i6976" DrawAspect="Content" ObjectID="_1690487141" r:id="rId4476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 có đạo hàm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499" w:dyaOrig="380" w14:anchorId="1D335D67">
                            <v:shape id="_x0000_i6977" type="#_x0000_t75" style="width:24.75pt;height:18.75pt" o:ole="">
                              <v:imagedata r:id="rId4454" o:title=""/>
                            </v:shape>
                            <o:OLEObject Type="Embed" ProgID="Equation.DSMT4" ShapeID="_x0000_i6977" DrawAspect="Content" ObjectID="_1690487142" r:id="rId4477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. Hàm số 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499" w:dyaOrig="380" w14:anchorId="5692FD20">
                            <v:shape id="_x0000_i6978" type="#_x0000_t75" style="width:24.75pt;height:18.75pt" o:ole="">
                              <v:imagedata r:id="rId4454" o:title=""/>
                            </v:shape>
                            <o:OLEObject Type="Embed" ProgID="Equation.DSMT4" ShapeID="_x0000_i6978" DrawAspect="Content" ObjectID="_1690487143" r:id="rId4478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còn gọi là đạo hàm cấp 1 của hàm số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440" w:dyaOrig="380" w14:anchorId="6005A41E">
                            <v:shape id="_x0000_i6979" type="#_x0000_t75" style="width:21.75pt;height:18.75pt" o:ole="">
                              <v:imagedata r:id="rId4457" o:title=""/>
                            </v:shape>
                            <o:OLEObject Type="Embed" ProgID="Equation.DSMT4" ShapeID="_x0000_i6979" DrawAspect="Content" ObjectID="_1690487144" r:id="rId4479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 . </w:t>
                        </w:r>
                      </w:p>
                      <w:p w14:paraId="623E7CDD" w14:textId="77777777" w:rsidR="001656AD" w:rsidRPr="000D5F1F" w:rsidRDefault="001656AD" w:rsidP="001656AD">
                        <w:pPr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9F"/>
                        </w:r>
                        <w:r w:rsidRPr="000D5F1F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Nếu hàm số 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499" w:dyaOrig="380" w14:anchorId="5375F787">
                            <v:shape id="_x0000_i6980" type="#_x0000_t75" style="width:24.75pt;height:18.75pt" o:ole="">
                              <v:imagedata r:id="rId4459" o:title=""/>
                            </v:shape>
                            <o:OLEObject Type="Embed" ProgID="Equation.DSMT4" ShapeID="_x0000_i6980" DrawAspect="Content" ObjectID="_1690487145" r:id="rId4480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 có đạo hàm thì đạo hàm đó được gọi là đạo hàm cấp 2 của hàm số 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440" w:dyaOrig="380" w14:anchorId="6FA5CDB5">
                            <v:shape id="_x0000_i6981" type="#_x0000_t75" style="width:21.75pt;height:18.75pt" o:ole="">
                              <v:imagedata r:id="rId4457" o:title=""/>
                            </v:shape>
                            <o:OLEObject Type="Embed" ProgID="Equation.DSMT4" ShapeID="_x0000_i6981" DrawAspect="Content" ObjectID="_1690487146" r:id="rId4481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, kí hiệu là y’’ hay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540" w:dyaOrig="380" w14:anchorId="46D18686">
                            <v:shape id="_x0000_i6982" type="#_x0000_t75" style="width:27pt;height:18.75pt" o:ole="">
                              <v:imagedata r:id="rId4462" o:title=""/>
                            </v:shape>
                            <o:OLEObject Type="Embed" ProgID="Equation.DSMT4" ShapeID="_x0000_i6982" DrawAspect="Content" ObjectID="_1690487147" r:id="rId4482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 . </w:t>
                        </w:r>
                      </w:p>
                      <w:p w14:paraId="124915A9" w14:textId="77777777" w:rsidR="001656AD" w:rsidRPr="000D5F1F" w:rsidRDefault="001656AD" w:rsidP="001656AD">
                        <w:pPr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9F"/>
                        </w:r>
                        <w:r w:rsidRPr="000D5F1F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Đạo hàm của đạo hàm cấp 2 được gọi là đạo hàm cấp 3 của hàm số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440" w:dyaOrig="380" w14:anchorId="6F22A090">
                            <v:shape id="_x0000_i6983" type="#_x0000_t75" style="width:21.75pt;height:18.75pt" o:ole="">
                              <v:imagedata r:id="rId4457" o:title=""/>
                            </v:shape>
                            <o:OLEObject Type="Embed" ProgID="Equation.DSMT4" ShapeID="_x0000_i6983" DrawAspect="Content" ObjectID="_1690487148" r:id="rId4483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>, kí hiệu là y’’’ hay f’’’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340" w:dyaOrig="380" w14:anchorId="1E76A502">
                            <v:shape id="_x0000_i6984" type="#_x0000_t75" style="width:17.25pt;height:18.75pt" o:ole="">
                              <v:imagedata r:id="rId4465" o:title=""/>
                            </v:shape>
                            <o:OLEObject Type="Embed" ProgID="Equation.DSMT4" ShapeID="_x0000_i6984" DrawAspect="Content" ObjectID="_1690487149" r:id="rId4484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 . </w:t>
                        </w:r>
                      </w:p>
                      <w:p w14:paraId="18D0B30A" w14:textId="77777777" w:rsidR="001656AD" w:rsidRPr="000D5F1F" w:rsidRDefault="001656AD" w:rsidP="001656AD">
                        <w:pP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9F"/>
                        </w:r>
                        <w:r w:rsidRPr="000D5F1F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Tương tự, ta gọi đạo hàm của đạo hàm cấp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620" w:dyaOrig="380" w14:anchorId="48A4F865">
                            <v:shape id="_x0000_i6985" type="#_x0000_t75" style="width:31.5pt;height:18.75pt" o:ole="">
                              <v:imagedata r:id="rId4467" o:title=""/>
                            </v:shape>
                            <o:OLEObject Type="Embed" ProgID="Equation.DSMT4" ShapeID="_x0000_i6985" DrawAspect="Content" ObjectID="_1690487150" r:id="rId4485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 là đạo hàm cấp n của hàm số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440" w:dyaOrig="380" w14:anchorId="7BDA1D25">
                            <v:shape id="_x0000_i6986" type="#_x0000_t75" style="width:21.75pt;height:18.75pt" o:ole="">
                              <v:imagedata r:id="rId4457" o:title=""/>
                            </v:shape>
                            <o:OLEObject Type="Embed" ProgID="Equation.DSMT4" ShapeID="_x0000_i6986" DrawAspect="Content" ObjectID="_1690487151" r:id="rId4486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, kí hiệu là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0"/>
                            <w:sz w:val="24"/>
                            <w:szCs w:val="24"/>
                          </w:rPr>
                          <w:object w:dxaOrig="360" w:dyaOrig="360" w14:anchorId="799D0834">
                            <v:shape id="_x0000_i6987" type="#_x0000_t75" style="width:18.75pt;height:18.75pt" o:ole="">
                              <v:imagedata r:id="rId4470" o:title=""/>
                            </v:shape>
                            <o:OLEObject Type="Embed" ProgID="Equation.DSMT4" ShapeID="_x0000_i6987" DrawAspect="Content" ObjectID="_1690487152" r:id="rId4487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 hay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4"/>
                            <w:sz w:val="24"/>
                            <w:szCs w:val="24"/>
                          </w:rPr>
                          <w:object w:dxaOrig="620" w:dyaOrig="400" w14:anchorId="1850A529">
                            <v:shape id="_x0000_i6988" type="#_x0000_t75" style="width:31.5pt;height:20.25pt" o:ole="">
                              <v:imagedata r:id="rId4472" o:title=""/>
                            </v:shape>
                            <o:OLEObject Type="Embed" ProgID="Equation.DSMT4" ShapeID="_x0000_i6988" DrawAspect="Content" ObjectID="_1690487153" r:id="rId4488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 , tức là ta có: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position w:val="-18"/>
                            <w:sz w:val="24"/>
                            <w:szCs w:val="24"/>
                          </w:rPr>
                          <w:object w:dxaOrig="2400" w:dyaOrig="460" w14:anchorId="68DCC985">
                            <v:shape id="_x0000_i6989" type="#_x0000_t75" style="width:120pt;height:23.25pt" o:ole="">
                              <v:imagedata r:id="rId4474" o:title=""/>
                            </v:shape>
                            <o:OLEObject Type="Embed" ProgID="Equation.DSMT4" ShapeID="_x0000_i6989" DrawAspect="Content" ObjectID="_1690487154" r:id="rId4489"/>
                          </w:objec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1971346B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49FAD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19E692C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356EBE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DE61383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E87740A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D7B6965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286FF4A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FC8B2E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67440A0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4DFF698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F03EF1A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F86FAB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9E0C7F0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F6333B4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BC36159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17A6EF9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3211" o:spid="_x0000_s1626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">
                  <v:shape id="Rectangle: Folded Corner 2124573212" o:spid="_x0000_s1627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628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" filled="f" stroked="f">
                    <v:textbox>
                      <w:txbxContent>
                        <w:p w14:paraId="27FBADCC" w14:textId="77777777" w:rsidR="001656AD" w:rsidRDefault="001656AD" w:rsidP="001656A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BAFE4EA" w14:textId="77777777" w:rsidR="001656AD" w:rsidRPr="007C2E49" w:rsidRDefault="001656AD" w:rsidP="001656AD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E3E6CFC" wp14:editId="6BE7ECB7">
                <wp:extent cx="6443476" cy="1199072"/>
                <wp:effectExtent l="0" t="0" r="14605" b="20320"/>
                <wp:docPr id="212457321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1199072"/>
                          <a:chOff x="-6836" y="-11"/>
                          <a:chExt cx="6443476" cy="1157649"/>
                        </a:xfrm>
                      </wpg:grpSpPr>
                      <wps:wsp>
                        <wps:cNvPr id="2124573215" name="Rectangle: Diagonal Corners Rounded 2124573215"/>
                        <wps:cNvSpPr/>
                        <wps:spPr>
                          <a:xfrm>
                            <a:off x="0" y="0"/>
                            <a:ext cx="6436640" cy="1157638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1CB3459" w14:textId="77777777" w:rsidR="001656AD" w:rsidRPr="000D5F1F" w:rsidRDefault="001656AD" w:rsidP="001656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0D5F1F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BA40662" w14:textId="77777777" w:rsidR="001656AD" w:rsidRPr="000D5F1F" w:rsidRDefault="001656AD" w:rsidP="001656AD">
                              <w:pPr>
                                <w:tabs>
                                  <w:tab w:val="left" w:pos="284"/>
                                  <w:tab w:val="left" w:pos="588"/>
                                  <w:tab w:val="left" w:pos="2835"/>
                                  <w:tab w:val="left" w:pos="5124"/>
                                  <w:tab w:val="left" w:pos="5387"/>
                                  <w:tab w:val="left" w:pos="7265"/>
                                  <w:tab w:val="left" w:pos="7938"/>
                                </w:tabs>
                                <w:ind w:right="72"/>
                                <w:rPr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D5F1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Ý nghĩa cơ học của đạo hàm cấp hai</w:t>
                              </w:r>
                              <w:r w:rsidRPr="000D5F1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E95C574" w14:textId="77777777" w:rsidR="001656AD" w:rsidRPr="000D5F1F" w:rsidRDefault="001656AD" w:rsidP="001656A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0D5F1F"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D5F1F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>Đạo hàm cấp 2 của hàm số f(t) là gia tốc tức thời của chuyển động s=f(t) tại thời điểm t.</w:t>
                              </w:r>
                            </w:p>
                            <w:p w14:paraId="12C4C38B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18E5B27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D4BAEB9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0B7ADAF5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32EA447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60DEE8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543D15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4B80E17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40182CB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9035194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5D7E93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0CD7EC7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6858D08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C804599" w14:textId="77777777" w:rsidR="001656AD" w:rsidRPr="000D5F1F" w:rsidRDefault="001656AD" w:rsidP="001656AD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D5F1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216" name="Group 2124573216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124573217" name="Rectangle: Folded Corner 2124573217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124573218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FD7F0F" w14:textId="77777777" w:rsidR="001656AD" w:rsidRDefault="001656AD" w:rsidP="001656AD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E3E6CFC" id="_x0000_s1629" style="width:507.35pt;height:94.4pt;mso-position-horizontal-relative:char;mso-position-vertical-relative:line" coordorigin="-68" coordsize="64434,115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">
                <v:shape id="Rectangle: Diagonal Corners Rounded 2124573215" o:spid="_x0000_s1630" style="position:absolute;width:64366;height:11576;visibility:visible;mso-wrap-style:square;v-text-anchor:middle" coordsize="6436640,11576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" adj="-11796480,,5400" path="m10963,l6369208,v37242,,67432,30190,67432,67432l6436640,1146675v,6055,-4908,10963,-10963,10963l67432,1157638c30190,1157638,,1127448,,1090206l,10963c,4908,4908,,10963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10963,0;6369208,0;6436640,67432;6436640,1146675;6425677,1157638;67432,1157638;0,1090206;0,10963;10963,0" o:connectangles="0,0,0,0,0,0,0,0,0" textboxrect="0,0,6436640,1157638"/>
                  <v:textbox>
                    <w:txbxContent>
                      <w:p w14:paraId="31CB3459" w14:textId="77777777" w:rsidR="001656AD" w:rsidRPr="000D5F1F" w:rsidRDefault="001656AD" w:rsidP="001656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0D5F1F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BA40662" w14:textId="77777777" w:rsidR="001656AD" w:rsidRPr="000D5F1F" w:rsidRDefault="001656AD" w:rsidP="001656AD">
                        <w:pPr>
                          <w:tabs>
                            <w:tab w:val="left" w:pos="284"/>
                            <w:tab w:val="left" w:pos="588"/>
                            <w:tab w:val="left" w:pos="2835"/>
                            <w:tab w:val="left" w:pos="5124"/>
                            <w:tab w:val="left" w:pos="5387"/>
                            <w:tab w:val="left" w:pos="7265"/>
                            <w:tab w:val="left" w:pos="7938"/>
                          </w:tabs>
                          <w:ind w:right="72"/>
                          <w:rPr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0D5F1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Ý nghĩa cơ học của đạo hàm cấp hai</w:t>
                        </w:r>
                        <w:r w:rsidRPr="000D5F1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.</w:t>
                        </w:r>
                      </w:p>
                      <w:p w14:paraId="3E95C574" w14:textId="77777777" w:rsidR="001656AD" w:rsidRPr="000D5F1F" w:rsidRDefault="001656AD" w:rsidP="001656AD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hAnsi="Chu Van An" w:cs="Chu Van An"/>
                            <w:color w:val="0033CC"/>
                            <w:sz w:val="24"/>
                            <w:szCs w:val="24"/>
                          </w:rPr>
                          <w:sym w:font="Wingdings" w:char="F0B2"/>
                        </w:r>
                        <w:r w:rsidRPr="000D5F1F">
                          <w:rPr>
                            <w:rFonts w:ascii="Chu Van An" w:hAnsi="Chu Van An" w:cs="Chu Van An"/>
                            <w:color w:val="0033CC"/>
                            <w:sz w:val="24"/>
                            <w:szCs w:val="24"/>
                          </w:rPr>
                          <w:t xml:space="preserve"> </w:t>
                        </w:r>
                        <w:r w:rsidRPr="000D5F1F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>Đạo hàm cấp 2 của hàm số f(t) là gia tốc tức thời của chuyển động s=f(t) tại thời điểm t.</w:t>
                        </w:r>
                      </w:p>
                      <w:p w14:paraId="12C4C38B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18E5B27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D4BAEB9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0B7ADAF5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32EA447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60DEE8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543D15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4B80E17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40182CB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9035194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5D7E93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0CD7EC7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6858D08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C804599" w14:textId="77777777" w:rsidR="001656AD" w:rsidRPr="000D5F1F" w:rsidRDefault="001656AD" w:rsidP="001656AD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D5F1F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3216" o:spid="_x0000_s1631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5wn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">
                  <v:shape id="Rectangle: Folded Corner 2124573217" o:spid="_x0000_s1632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633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" filled="f" stroked="f">
                    <v:textbox>
                      <w:txbxContent>
                        <w:p w14:paraId="41FD7F0F" w14:textId="77777777" w:rsidR="001656AD" w:rsidRDefault="001656AD" w:rsidP="001656AD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5EDBC60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B711B59" wp14:editId="7D32EA56">
                <wp:extent cx="3325091" cy="482750"/>
                <wp:effectExtent l="0" t="0" r="85090" b="50800"/>
                <wp:docPr id="2124573219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482750"/>
                          <a:chOff x="0" y="0"/>
                          <a:chExt cx="3325091" cy="504563"/>
                        </a:xfrm>
                      </wpg:grpSpPr>
                      <wpg:grpSp>
                        <wpg:cNvPr id="2124573220" name="Group 212457322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124573221" name="Group 212457322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124573222" name="Group 2124573222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124573223" name="Rectangle: Single Corner Snipped 2124573223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224" name="Group 2124573224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124573225" name="Group 2124573225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24573226" name="Arrow: Chevron 2124573226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33B69E4" w14:textId="77777777" w:rsidR="001656AD" w:rsidRPr="00531501" w:rsidRDefault="001656AD" w:rsidP="001656AD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227" name="Group 2124573227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4573228" name="Freeform: Shape 2124573228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229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7168798" w14:textId="77777777" w:rsidR="001656AD" w:rsidRDefault="001656AD" w:rsidP="001656A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230" name="Group 2124573230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3231" name="Freeform: Shape 2124573231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232" name="Flowchart: Terminator 2124573232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233" name="Flowchart: Direct Access Storage 2124573233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234" name="Flowchart: Preparation 2124573234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3235" name="Group 2124573235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3236" name="Freeform: Shape 2124573236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3237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53FDDD2" w14:textId="77777777" w:rsidR="001656AD" w:rsidRDefault="001656AD" w:rsidP="001656AD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B711B59" id="_x0000_s1634" style="width:261.8pt;height:38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">
                <v:group id="Group 2124573220" o:spid="_x0000_s1635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">
                  <v:group id="Group 2124573221" o:spid="_x0000_s163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">
                    <v:group id="Group 2124573222" o:spid="_x0000_s1637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">
                      <v:shape id="Rectangle: Single Corner Snipped 2124573223" o:spid="_x0000_s1638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124573224" o:spid="_x0000_s1639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">
                        <v:group id="Group 2124573225" o:spid="_x0000_s1640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">
                          <v:shape id="Arrow: Chevron 2124573226" o:spid="_x0000_s1641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33B69E4" w14:textId="77777777" w:rsidR="001656AD" w:rsidRPr="00531501" w:rsidRDefault="001656AD" w:rsidP="001656AD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3227" o:spid="_x0000_s1642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">
                            <v:shape id="Freeform: Shape 2124573228" o:spid="_x0000_s1643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644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" filled="f" stroked="f">
                              <v:textbox>
                                <w:txbxContent>
                                  <w:p w14:paraId="17168798" w14:textId="77777777" w:rsidR="001656AD" w:rsidRDefault="001656AD" w:rsidP="001656A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230" o:spid="_x0000_s1645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">
                          <v:shape id="Freeform: Shape 2124573231" o:spid="_x0000_s1646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232" o:spid="_x0000_s1647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3233" o:spid="_x0000_s1648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3234" o:spid="_x0000_s1649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3235" o:spid="_x0000_s1650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">
                  <v:shape id="Freeform: Shape 2124573236" o:spid="_x0000_s1651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652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" filled="f" stroked="f">
                    <v:textbox>
                      <w:txbxContent>
                        <w:p w14:paraId="353FDDD2" w14:textId="77777777" w:rsidR="001656AD" w:rsidRDefault="001656AD" w:rsidP="001656AD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C6080C5" w14:textId="77777777" w:rsidR="001656AD" w:rsidRPr="007C2E49" w:rsidRDefault="001656AD" w:rsidP="001656AD">
      <w:pPr>
        <w:spacing w:line="240" w:lineRule="auto"/>
        <w:ind w:left="142" w:firstLine="284"/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554F09C" wp14:editId="469F64D1">
                <wp:extent cx="6499261" cy="1457771"/>
                <wp:effectExtent l="0" t="19050" r="15875" b="28575"/>
                <wp:docPr id="212457323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9261" cy="1457771"/>
                          <a:chOff x="19743" y="0"/>
                          <a:chExt cx="6499261" cy="1432541"/>
                        </a:xfrm>
                      </wpg:grpSpPr>
                      <wps:wsp>
                        <wps:cNvPr id="212457323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059"/>
                            <a:ext cx="6499261" cy="118448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89D9B1" w14:textId="77777777" w:rsidR="001656AD" w:rsidRPr="00645CDC" w:rsidRDefault="001656AD" w:rsidP="001656AD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27712D46" w14:textId="77777777" w:rsidR="001656AD" w:rsidRPr="00645CDC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48"/>
                                </w:numPr>
                                <w:ind w:left="567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45CD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3BE2A554" w14:textId="77777777" w:rsidR="001656AD" w:rsidRPr="00645CDC" w:rsidRDefault="001656AD" w:rsidP="001656AD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45CDC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     </w:t>
                              </w:r>
                              <w:r w:rsidRPr="00645CDC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45CDC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645CDC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45CDC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Áp dụng trực tiếp định nghĩa: </w:t>
                              </w:r>
                              <w:r w:rsidRPr="00645CDC">
                                <w:rPr>
                                  <w:rFonts w:ascii="Chu Van An" w:eastAsia="Times New Rom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240" w:dyaOrig="460" w14:anchorId="66C1D15D">
                                  <v:shape id="_x0000_i6990" type="#_x0000_t75" style="width:60.75pt;height:23.25pt" o:ole="">
                                    <v:imagedata r:id="rId4490" o:title=""/>
                                  </v:shape>
                                  <o:OLEObject Type="Embed" ProgID="Equation.DSMT4" ShapeID="_x0000_i6990" DrawAspect="Content" ObjectID="_1690487155" r:id="rId4491"/>
                                </w:object>
                              </w:r>
                              <w:r w:rsidRPr="00645CDC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  <w:t xml:space="preserve"> để tính đạo hàm đến cấp mà đề bài yêu cầu.</w:t>
                              </w:r>
                              <w:r w:rsidRPr="00645C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240" name="Group 2124573240"/>
                        <wpg:cNvGrpSpPr/>
                        <wpg:grpSpPr>
                          <a:xfrm>
                            <a:off x="150812" y="0"/>
                            <a:ext cx="5036153" cy="571533"/>
                            <a:chOff x="150812" y="0"/>
                            <a:chExt cx="5036453" cy="571533"/>
                          </a:xfrm>
                        </wpg:grpSpPr>
                        <wpg:grpSp>
                          <wpg:cNvPr id="2124573241" name="Group 2124573241"/>
                          <wpg:cNvGrpSpPr/>
                          <wpg:grpSpPr>
                            <a:xfrm>
                              <a:off x="150812" y="0"/>
                              <a:ext cx="5036453" cy="485775"/>
                              <a:chOff x="150812" y="0"/>
                              <a:chExt cx="5036453" cy="485775"/>
                            </a:xfrm>
                          </wpg:grpSpPr>
                          <wpg:grpSp>
                            <wpg:cNvPr id="2124573242" name="Group 2124573242"/>
                            <wpg:cNvGrpSpPr/>
                            <wpg:grpSpPr>
                              <a:xfrm>
                                <a:off x="184096" y="0"/>
                                <a:ext cx="5003169" cy="485775"/>
                                <a:chOff x="184096" y="0"/>
                                <a:chExt cx="5003169" cy="485775"/>
                              </a:xfrm>
                            </wpg:grpSpPr>
                            <wps:wsp>
                              <wps:cNvPr id="2124573243" name="Rectangle: Single Corner Snipped 212457324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244" name="Group 2124573244"/>
                              <wpg:cNvGrpSpPr/>
                              <wpg:grpSpPr>
                                <a:xfrm>
                                  <a:off x="1502180" y="0"/>
                                  <a:ext cx="3685085" cy="485775"/>
                                  <a:chOff x="1502180" y="0"/>
                                  <a:chExt cx="3685085" cy="485775"/>
                                </a:xfrm>
                              </wpg:grpSpPr>
                              <wpg:grpSp>
                                <wpg:cNvPr id="2124573245" name="Group 2124573245"/>
                                <wpg:cNvGrpSpPr/>
                                <wpg:grpSpPr>
                                  <a:xfrm>
                                    <a:off x="1611601" y="104357"/>
                                    <a:ext cx="3575664" cy="369570"/>
                                    <a:chOff x="1611601" y="104357"/>
                                    <a:chExt cx="3575664" cy="369570"/>
                                  </a:xfrm>
                                </wpg:grpSpPr>
                                <wps:wsp>
                                  <wps:cNvPr id="2124573246" name="Arrow: Chevron 2124573246"/>
                                  <wps:cNvSpPr/>
                                  <wps:spPr>
                                    <a:xfrm>
                                      <a:off x="1761172" y="105096"/>
                                      <a:ext cx="342609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468004" w14:textId="77777777" w:rsidR="001656AD" w:rsidRPr="008458BD" w:rsidRDefault="001656AD" w:rsidP="001656A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B5550"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i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Tính đạo hàm cấp</w:t>
                                        </w:r>
                                        <w:r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i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hai </w:t>
                                        </w:r>
                                        <w:r w:rsidRPr="000B5550"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i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của hàm số.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247" name="Group 2124573247"/>
                                  <wpg:cNvGrpSpPr/>
                                  <wpg:grpSpPr>
                                    <a:xfrm>
                                      <a:off x="1611601" y="104357"/>
                                      <a:ext cx="259671" cy="369570"/>
                                      <a:chOff x="1611601" y="104357"/>
                                      <a:chExt cx="259671" cy="369570"/>
                                    </a:xfrm>
                                  </wpg:grpSpPr>
                                  <wps:wsp>
                                    <wps:cNvPr id="2124573248" name="Freeform: Shape 212457324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249" name="TextBox 36"/>
                                    <wps:cNvSpPr txBox="1"/>
                                    <wps:spPr>
                                      <a:xfrm>
                                        <a:off x="1611601" y="104357"/>
                                        <a:ext cx="25954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4B731A9" w14:textId="77777777" w:rsidR="001656AD" w:rsidRDefault="001656AD" w:rsidP="001656A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250" name="Group 212457325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251" name="Freeform: Shape 212457325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252" name="Flowchart: Terminator 212457325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253" name="Flowchart: Direct Access Storage 212457325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254" name="Group 212457325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255" name="Flowchart: Preparation 212457325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25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16BA696" w14:textId="77777777" w:rsidR="001656AD" w:rsidRDefault="001656AD" w:rsidP="001656A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554F09C" id="_x0000_s1653" style="width:511.75pt;height:114.8pt;mso-position-horizontal-relative:char;mso-position-vertical-relative:line" coordorigin="197" coordsize="64992,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">
                <v:shape id="Rectangle: Diagonal Corners Rounded 1" o:spid="_x0000_s1654" style="position:absolute;left:197;top:2480;width:64993;height:11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667,0;6387901,0;6499261,85164;6499261,1173265;6484594,1184482;111360,1184482;0,1099318;0,11217;14667,0" o:connectangles="0,0,0,0,0,0,0,0,0" textboxrect="0,0,6435090,1533525"/>
                  <v:textbox>
                    <w:txbxContent>
                      <w:p w14:paraId="3489D9B1" w14:textId="77777777" w:rsidR="001656AD" w:rsidRPr="00645CDC" w:rsidRDefault="001656AD" w:rsidP="001656AD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27712D46" w14:textId="77777777" w:rsidR="001656AD" w:rsidRPr="00645CDC" w:rsidRDefault="001656AD" w:rsidP="00355346">
                        <w:pPr>
                          <w:pStyle w:val="ListParagraph"/>
                          <w:numPr>
                            <w:ilvl w:val="0"/>
                            <w:numId w:val="48"/>
                          </w:numPr>
                          <w:ind w:left="567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45CDC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3BE2A554" w14:textId="77777777" w:rsidR="001656AD" w:rsidRPr="00645CDC" w:rsidRDefault="001656AD" w:rsidP="001656AD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45CDC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      </w:t>
                        </w:r>
                        <w:r w:rsidRPr="00645CDC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645CDC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645CDC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645CDC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Áp dụng trực tiếp định nghĩa: </w:t>
                        </w:r>
                        <w:r w:rsidRPr="00645CDC">
                          <w:rPr>
                            <w:rFonts w:ascii="Chu Van An" w:eastAsia="Times New Roman" w:hAnsi="Chu Van An" w:cs="Chu Van An"/>
                            <w:position w:val="-18"/>
                            <w:sz w:val="24"/>
                            <w:szCs w:val="24"/>
                          </w:rPr>
                          <w:object w:dxaOrig="1240" w:dyaOrig="460" w14:anchorId="66C1D15D">
                            <v:shape id="_x0000_i6990" type="#_x0000_t75" style="width:60.75pt;height:23.25pt" o:ole="">
                              <v:imagedata r:id="rId4490" o:title=""/>
                            </v:shape>
                            <o:OLEObject Type="Embed" ProgID="Equation.DSMT4" ShapeID="_x0000_i6990" DrawAspect="Content" ObjectID="_1690487155" r:id="rId4492"/>
                          </w:object>
                        </w:r>
                        <w:r w:rsidRPr="00645CDC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</w:rPr>
                          <w:t xml:space="preserve"> để tính đạo hàm đến cấp mà đề bài yêu cầu.</w:t>
                        </w:r>
                        <w:r w:rsidRPr="00645C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</w:t>
                        </w:r>
                      </w:p>
                    </w:txbxContent>
                  </v:textbox>
                </v:shape>
                <v:group id="Group 2124573240" o:spid="_x0000_s1655" style="position:absolute;left:1508;width:50361;height:5715" coordorigin="1508" coordsize="5036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">
                  <v:group id="Group 2124573241" o:spid="_x0000_s1656" style="position:absolute;left:1508;width:50364;height:4857" coordorigin="1508" coordsize="5036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StO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">
                    <v:group id="Group 2124573242" o:spid="_x0000_s1657" style="position:absolute;left:1840;width:50032;height:4857" coordorigin="1840" coordsize="500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">
                      <v:shape id="Rectangle: Single Corner Snipped 2124573243" o:spid="_x0000_s1658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" path="m,l4061971,r223777,223777l4285748,447554,,447554,,xe" fillcolor="#efddf6 [663]" stroked="f" strokeweight="1.25pt">
                        <v:fill r:id="rId83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124573244" o:spid="_x0000_s1659" style="position:absolute;left:15021;width:36851;height:4857" coordorigin="15021" coordsize="368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">
                        <v:group id="Group 2124573245" o:spid="_x0000_s1660" style="position:absolute;left:16116;top:1043;width:35756;height:3696" coordorigin="16116,1043" coordsize="3575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">
                          <v:shape id="Arrow: Chevron 2124573246" o:spid="_x0000_s1661" type="#_x0000_t55" style="position:absolute;left:17611;top:1050;width:34261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" adj="2122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468004" w14:textId="77777777" w:rsidR="001656AD" w:rsidRPr="008458BD" w:rsidRDefault="001656AD" w:rsidP="001656A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B5550"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i/>
                                      <w:color w:val="0000CC"/>
                                      <w:sz w:val="24"/>
                                      <w:szCs w:val="24"/>
                                    </w:rPr>
                                    <w:t>Tính đạo hàm cấp</w:t>
                                  </w:r>
                                  <w:r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i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hai </w:t>
                                  </w:r>
                                  <w:r w:rsidRPr="000B5550"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i/>
                                      <w:color w:val="0000CC"/>
                                      <w:sz w:val="24"/>
                                      <w:szCs w:val="24"/>
                                    </w:rPr>
                                    <w:t>của hàm số.</w:t>
                                  </w:r>
                                </w:p>
                              </w:txbxContent>
                            </v:textbox>
                          </v:shape>
                          <v:group id="Group 2124573247" o:spid="_x0000_s1662" style="position:absolute;left:16116;top:1043;width:2596;height:3696" coordorigin="16116,1043" coordsize="259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Bah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">
                            <v:shape id="Freeform: Shape 2124573248" o:spid="_x0000_s166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664" type="#_x0000_t202" style="position:absolute;left:16116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" filled="f" stroked="f">
                              <v:textbox>
                                <w:txbxContent>
                                  <w:p w14:paraId="14B731A9" w14:textId="77777777" w:rsidR="001656AD" w:rsidRDefault="001656AD" w:rsidP="001656A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250" o:spid="_x0000_s166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">
                          <v:shape id="Freeform: Shape 2124573251" o:spid="_x0000_s166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252" o:spid="_x0000_s166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253" o:spid="_x0000_s166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254" o:spid="_x0000_s166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">
                    <v:shape id="Flowchart: Preparation 2124573255" o:spid="_x0000_s167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67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316BA696" w14:textId="77777777" w:rsidR="001656AD" w:rsidRDefault="001656AD" w:rsidP="001656A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D38F3DD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C2E4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C2E4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CF02726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7C2E49">
        <w:rPr>
          <w:rFonts w:ascii="Chu Van An" w:hAnsi="Chu Van An" w:cs="Chu Van An"/>
          <w:sz w:val="24"/>
          <w:szCs w:val="24"/>
        </w:rPr>
        <w:t xml:space="preserve">Cho hàm số </w:t>
      </w:r>
      <w:r w:rsidRPr="007C2E49">
        <w:rPr>
          <w:rFonts w:ascii="Chu Van An" w:eastAsiaTheme="minorHAnsi" w:hAnsi="Chu Van An" w:cs="Chu Van An"/>
          <w:position w:val="-12"/>
          <w:sz w:val="24"/>
          <w:szCs w:val="24"/>
        </w:rPr>
        <w:object w:dxaOrig="2160" w:dyaOrig="420" w14:anchorId="4148DC1A">
          <v:shape id="_x0000_i6781" type="#_x0000_t75" style="width:108pt;height:21pt" o:ole="">
            <v:imagedata r:id="rId4493" o:title=""/>
          </v:shape>
          <o:OLEObject Type="Embed" ProgID="Equation.DSMT4" ShapeID="_x0000_i6781" DrawAspect="Content" ObjectID="_1690486760" r:id="rId4494"/>
        </w:object>
      </w:r>
      <w:r w:rsidRPr="007C2E49">
        <w:rPr>
          <w:rFonts w:ascii="Chu Van An" w:hAnsi="Chu Van An" w:cs="Chu Van An"/>
          <w:sz w:val="24"/>
          <w:szCs w:val="24"/>
        </w:rPr>
        <w:t xml:space="preserve"> với </w:t>
      </w:r>
      <w:r w:rsidRPr="007C2E49">
        <w:rPr>
          <w:rFonts w:ascii="Chu Van An" w:eastAsiaTheme="minorHAnsi" w:hAnsi="Chu Van An" w:cs="Chu Van An"/>
          <w:position w:val="-6"/>
          <w:sz w:val="24"/>
          <w:szCs w:val="24"/>
        </w:rPr>
        <w:object w:dxaOrig="700" w:dyaOrig="300" w14:anchorId="2330A79D">
          <v:shape id="_x0000_i6782" type="#_x0000_t75" style="width:35.25pt;height:15pt" o:ole="">
            <v:imagedata r:id="rId4495" o:title=""/>
          </v:shape>
          <o:OLEObject Type="Embed" ProgID="Equation.DSMT4" ShapeID="_x0000_i6782" DrawAspect="Content" ObjectID="_1690486761" r:id="rId4496"/>
        </w:object>
      </w:r>
      <w:r w:rsidRPr="007C2E49">
        <w:rPr>
          <w:rFonts w:ascii="Chu Van An" w:hAnsi="Chu Van An" w:cs="Chu Van An"/>
          <w:sz w:val="24"/>
          <w:szCs w:val="24"/>
        </w:rPr>
        <w:t xml:space="preserve">. Đạo hàm </w:t>
      </w:r>
      <w:r w:rsidRPr="007C2E49">
        <w:rPr>
          <w:rFonts w:ascii="Chu Van An" w:eastAsiaTheme="minorHAnsi" w:hAnsi="Chu Van An" w:cs="Chu Van An"/>
          <w:position w:val="-12"/>
          <w:sz w:val="24"/>
          <w:szCs w:val="24"/>
        </w:rPr>
        <w:object w:dxaOrig="340" w:dyaOrig="380" w14:anchorId="1C9B0788">
          <v:shape id="_x0000_i6783" type="#_x0000_t75" style="width:17.25pt;height:18.75pt" o:ole="">
            <v:imagedata r:id="rId4497" o:title=""/>
          </v:shape>
          <o:OLEObject Type="Embed" ProgID="Equation.DSMT4" ShapeID="_x0000_i6783" DrawAspect="Content" ObjectID="_1690486762" r:id="rId4498"/>
        </w:object>
      </w:r>
      <w:r w:rsidRPr="007C2E49">
        <w:rPr>
          <w:rFonts w:ascii="Chu Van An" w:hAnsi="Chu Van An" w:cs="Chu Van An"/>
          <w:sz w:val="24"/>
          <w:szCs w:val="24"/>
        </w:rPr>
        <w:t xml:space="preserve"> của hàm số</w:t>
      </w: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</w:t>
      </w:r>
    </w:p>
    <w:p w14:paraId="141AA9AF" w14:textId="77777777" w:rsidR="001656AD" w:rsidRPr="007C2E49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>Lời giải</w:t>
      </w:r>
    </w:p>
    <w:p w14:paraId="5DEC5FFC" w14:textId="77777777" w:rsidR="001656AD" w:rsidRPr="007C2E49" w:rsidRDefault="001656AD" w:rsidP="001656AD">
      <w:pPr>
        <w:pStyle w:val="ListParagraph"/>
        <w:tabs>
          <w:tab w:val="left" w:pos="992"/>
        </w:tabs>
        <w:spacing w:before="120" w:line="276" w:lineRule="auto"/>
        <w:ind w:left="1755"/>
        <w:jc w:val="both"/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sz w:val="24"/>
          <w:szCs w:val="24"/>
        </w:rPr>
        <w:t xml:space="preserve">Ta có </w:t>
      </w:r>
      <w:r w:rsidRPr="007C2E49">
        <w:rPr>
          <w:rFonts w:ascii="Chu Van An" w:hAnsi="Chu Van An" w:cs="Chu Van An"/>
          <w:position w:val="-12"/>
          <w:sz w:val="24"/>
          <w:szCs w:val="24"/>
        </w:rPr>
        <w:object w:dxaOrig="2160" w:dyaOrig="420" w14:anchorId="027CA98D">
          <v:shape id="_x0000_i6784" type="#_x0000_t75" style="width:108pt;height:21pt" o:ole="">
            <v:imagedata r:id="rId4493" o:title=""/>
          </v:shape>
          <o:OLEObject Type="Embed" ProgID="Equation.DSMT4" ShapeID="_x0000_i6784" DrawAspect="Content" ObjectID="_1690486763" r:id="rId4499"/>
        </w:object>
      </w:r>
      <w:r w:rsidRPr="007C2E49">
        <w:rPr>
          <w:rFonts w:ascii="Chu Van An" w:hAnsi="Chu Van An" w:cs="Chu Van An"/>
          <w:position w:val="-10"/>
          <w:sz w:val="24"/>
          <w:szCs w:val="24"/>
        </w:rPr>
        <w:object w:dxaOrig="4000" w:dyaOrig="360" w14:anchorId="03814218">
          <v:shape id="_x0000_i6785" type="#_x0000_t75" style="width:199.5pt;height:18.75pt" o:ole="">
            <v:imagedata r:id="rId4500" o:title=""/>
          </v:shape>
          <o:OLEObject Type="Embed" ProgID="Equation.DSMT4" ShapeID="_x0000_i6785" DrawAspect="Content" ObjectID="_1690486764" r:id="rId4501"/>
        </w:object>
      </w:r>
      <w:r w:rsidRPr="007C2E49">
        <w:rPr>
          <w:rFonts w:ascii="Chu Van An" w:hAnsi="Chu Van An" w:cs="Chu Van An"/>
          <w:sz w:val="24"/>
          <w:szCs w:val="24"/>
        </w:rPr>
        <w:t>.</w:t>
      </w:r>
    </w:p>
    <w:p w14:paraId="502B3657" w14:textId="77777777" w:rsidR="001656AD" w:rsidRPr="007C2E49" w:rsidRDefault="001656AD" w:rsidP="001656AD">
      <w:pPr>
        <w:spacing w:line="240" w:lineRule="auto"/>
        <w:rPr>
          <w:rFonts w:ascii="Chu Van An" w:eastAsiaTheme="minorHAnsi" w:hAnsi="Chu Van An" w:cs="Chu Van An"/>
          <w:position w:val="-24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7C2E49">
        <w:rPr>
          <w:rFonts w:ascii="Chu Van An" w:hAnsi="Chu Van An" w:cs="Chu Van An"/>
          <w:sz w:val="24"/>
          <w:szCs w:val="24"/>
          <w:lang w:val="fr-FR"/>
        </w:rPr>
        <w:t xml:space="preserve">Đạo hàm cấp hai của hàm số </w:t>
      </w:r>
      <w:r w:rsidRPr="007C2E49">
        <w:rPr>
          <w:rFonts w:ascii="Chu Van An" w:eastAsiaTheme="minorHAnsi" w:hAnsi="Chu Van An" w:cs="Chu Van An"/>
          <w:position w:val="-24"/>
          <w:sz w:val="24"/>
          <w:szCs w:val="24"/>
        </w:rPr>
        <w:object w:dxaOrig="1020" w:dyaOrig="615" w14:anchorId="10D14B38">
          <v:shape id="_x0000_i6786" type="#_x0000_t75" style="width:51pt;height:30.75pt" o:ole="">
            <v:imagedata r:id="rId4502" o:title=""/>
          </v:shape>
          <o:OLEObject Type="Embed" ProgID="Equation.DSMT4" ShapeID="_x0000_i6786" DrawAspect="Content" ObjectID="_1690486765" r:id="rId4503"/>
        </w:object>
      </w:r>
    </w:p>
    <w:p w14:paraId="24D081BF" w14:textId="77777777" w:rsidR="001656AD" w:rsidRPr="007C2E49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E0E4391" w14:textId="77777777" w:rsidR="001656AD" w:rsidRPr="007C2E49" w:rsidRDefault="001656AD" w:rsidP="001656A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C2E4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7C2E49">
        <w:rPr>
          <w:rFonts w:ascii="Chu Van An" w:hAnsi="Chu Van An" w:cs="Chu Van An"/>
          <w:position w:val="-36"/>
          <w:sz w:val="24"/>
          <w:szCs w:val="24"/>
        </w:rPr>
        <w:object w:dxaOrig="4320" w:dyaOrig="735" w14:anchorId="483F6C2A">
          <v:shape id="_x0000_i6787" type="#_x0000_t75" style="width:3in;height:36.75pt" o:ole="">
            <v:imagedata r:id="rId4504" o:title=""/>
          </v:shape>
          <o:OLEObject Type="Embed" ProgID="Equation.DSMT4" ShapeID="_x0000_i6787" DrawAspect="Content" ObjectID="_1690486766" r:id="rId4505"/>
        </w:object>
      </w:r>
    </w:p>
    <w:p w14:paraId="344300F2" w14:textId="77777777" w:rsidR="001656AD" w:rsidRPr="007C2E49" w:rsidRDefault="001656AD" w:rsidP="001656AD">
      <w:pPr>
        <w:rPr>
          <w:rFonts w:ascii="Chu Van An" w:eastAsia="Times New Rom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7C2E49">
        <w:rPr>
          <w:rFonts w:ascii="Chu Van An" w:hAnsi="Chu Van An" w:cs="Chu Van An"/>
          <w:sz w:val="24"/>
          <w:szCs w:val="24"/>
        </w:rPr>
        <w:t xml:space="preserve">Tính đạo hàm cấp hai của hàm số </w:t>
      </w:r>
      <w:r w:rsidRPr="007C2E49">
        <w:rPr>
          <w:rFonts w:ascii="Chu Van An" w:eastAsiaTheme="minorHAnsi" w:hAnsi="Chu Van An" w:cs="Chu Van An"/>
          <w:position w:val="-10"/>
          <w:sz w:val="24"/>
          <w:szCs w:val="24"/>
        </w:rPr>
        <w:object w:dxaOrig="1200" w:dyaOrig="320" w14:anchorId="44256721">
          <v:shape id="_x0000_i6788" type="#_x0000_t75" style="width:60pt;height:16.5pt" o:ole="">
            <v:imagedata r:id="rId4506" o:title=""/>
          </v:shape>
          <o:OLEObject Type="Embed" ProgID="Equation.DSMT4" ShapeID="_x0000_i6788" DrawAspect="Content" ObjectID="_1690486767" r:id="rId4507"/>
        </w:object>
      </w:r>
      <w:r w:rsidRPr="007C2E49">
        <w:rPr>
          <w:rFonts w:ascii="Chu Van An" w:hAnsi="Chu Van An" w:cs="Chu Van An"/>
          <w:sz w:val="24"/>
          <w:szCs w:val="24"/>
        </w:rPr>
        <w:t xml:space="preserve"> tại điểm </w:t>
      </w:r>
      <w:r w:rsidRPr="007C2E49">
        <w:rPr>
          <w:rFonts w:ascii="Chu Van An" w:eastAsiaTheme="minorHAnsi" w:hAnsi="Chu Van An" w:cs="Chu Van An"/>
          <w:position w:val="-24"/>
          <w:sz w:val="24"/>
          <w:szCs w:val="24"/>
        </w:rPr>
        <w:object w:dxaOrig="720" w:dyaOrig="620" w14:anchorId="69F2334E">
          <v:shape id="_x0000_i6789" type="#_x0000_t75" style="width:36pt;height:31.5pt" o:ole="">
            <v:imagedata r:id="rId4508" o:title=""/>
          </v:shape>
          <o:OLEObject Type="Embed" ProgID="Equation.DSMT4" ShapeID="_x0000_i6789" DrawAspect="Content" ObjectID="_1690486768" r:id="rId4509"/>
        </w:object>
      </w:r>
      <w:r w:rsidRPr="007C2E49">
        <w:rPr>
          <w:rFonts w:ascii="Chu Van An" w:hAnsi="Chu Van An" w:cs="Chu Van An"/>
          <w:sz w:val="24"/>
          <w:szCs w:val="24"/>
        </w:rPr>
        <w:t>.</w:t>
      </w:r>
      <w:r w:rsidRPr="007C2E49">
        <w:rPr>
          <w:rFonts w:ascii="Chu Van An" w:eastAsia="Times New Roman" w:hAnsi="Chu Van An" w:cs="Chu Van An"/>
          <w:sz w:val="24"/>
          <w:szCs w:val="24"/>
          <w:lang w:val="vi-VN"/>
        </w:rPr>
        <w:t xml:space="preserve"> </w:t>
      </w:r>
    </w:p>
    <w:p w14:paraId="098813B7" w14:textId="77777777" w:rsidR="001656AD" w:rsidRPr="007C2E49" w:rsidRDefault="001656AD" w:rsidP="001656AD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4469181D" w14:textId="77777777" w:rsidR="001656AD" w:rsidRPr="007C2E49" w:rsidRDefault="001656AD" w:rsidP="00355346">
      <w:pPr>
        <w:pStyle w:val="ListParagraph"/>
        <w:numPr>
          <w:ilvl w:val="0"/>
          <w:numId w:val="43"/>
        </w:numPr>
        <w:spacing w:before="120" w:line="276" w:lineRule="auto"/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position w:val="-10"/>
          <w:sz w:val="24"/>
          <w:szCs w:val="24"/>
        </w:rPr>
        <w:object w:dxaOrig="1200" w:dyaOrig="320" w14:anchorId="0BA71AC5">
          <v:shape id="_x0000_i6790" type="#_x0000_t75" style="width:60pt;height:16.5pt" o:ole="">
            <v:imagedata r:id="rId4510" o:title=""/>
          </v:shape>
          <o:OLEObject Type="Embed" ProgID="Equation.DSMT4" ShapeID="_x0000_i6790" DrawAspect="Content" ObjectID="_1690486769" r:id="rId4511"/>
        </w:object>
      </w:r>
      <w:r w:rsidRPr="007C2E49">
        <w:rPr>
          <w:rFonts w:ascii="Chu Van An" w:hAnsi="Chu Van An" w:cs="Chu Van An"/>
          <w:position w:val="-10"/>
          <w:sz w:val="24"/>
          <w:szCs w:val="24"/>
        </w:rPr>
        <w:object w:dxaOrig="2540" w:dyaOrig="320" w14:anchorId="24BAAC78">
          <v:shape id="_x0000_i6791" type="#_x0000_t75" style="width:126pt;height:16.5pt" o:ole="">
            <v:imagedata r:id="rId4512" o:title=""/>
          </v:shape>
          <o:OLEObject Type="Embed" ProgID="Equation.DSMT4" ShapeID="_x0000_i6791" DrawAspect="Content" ObjectID="_1690486770" r:id="rId4513"/>
        </w:object>
      </w:r>
      <w:r w:rsidRPr="007C2E49">
        <w:rPr>
          <w:rFonts w:ascii="Chu Van An" w:hAnsi="Chu Van An" w:cs="Chu Van An"/>
          <w:sz w:val="24"/>
          <w:szCs w:val="24"/>
        </w:rPr>
        <w:t>.</w:t>
      </w:r>
    </w:p>
    <w:p w14:paraId="0ECEF910" w14:textId="77777777" w:rsidR="001656AD" w:rsidRPr="007C2E49" w:rsidRDefault="001656AD" w:rsidP="00355346">
      <w:pPr>
        <w:pStyle w:val="ListParagraph"/>
        <w:numPr>
          <w:ilvl w:val="0"/>
          <w:numId w:val="43"/>
        </w:numPr>
        <w:spacing w:before="120" w:line="276" w:lineRule="auto"/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position w:val="-28"/>
          <w:sz w:val="24"/>
          <w:szCs w:val="24"/>
        </w:rPr>
        <w:object w:dxaOrig="1140" w:dyaOrig="680" w14:anchorId="28773436">
          <v:shape id="_x0000_i6792" type="#_x0000_t75" style="width:57pt;height:33.75pt" o:ole="">
            <v:imagedata r:id="rId4514" o:title=""/>
          </v:shape>
          <o:OLEObject Type="Embed" ProgID="Equation.DSMT4" ShapeID="_x0000_i6792" DrawAspect="Content" ObjectID="_1690486771" r:id="rId4515"/>
        </w:object>
      </w:r>
      <w:r w:rsidRPr="007C2E49">
        <w:rPr>
          <w:rFonts w:ascii="Chu Van An" w:hAnsi="Chu Van An" w:cs="Chu Van An"/>
          <w:sz w:val="24"/>
          <w:szCs w:val="24"/>
        </w:rPr>
        <w:t>.</w:t>
      </w:r>
    </w:p>
    <w:p w14:paraId="35359D33" w14:textId="77777777" w:rsidR="001656AD" w:rsidRPr="007C2E49" w:rsidRDefault="001656AD" w:rsidP="001656AD">
      <w:pPr>
        <w:rPr>
          <w:rFonts w:ascii="Chu Van An" w:hAnsi="Chu Van An" w:cs="Chu Van An"/>
          <w:sz w:val="24"/>
          <w:szCs w:val="24"/>
          <w:lang w:val="fr-FR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4: </w:t>
      </w:r>
      <w:r w:rsidRPr="007C2E49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bookmarkStart w:id="198" w:name="OLE_LINK11"/>
      <w:bookmarkStart w:id="199" w:name="OLE_LINK12"/>
      <w:r w:rsidRPr="007C2E49">
        <w:rPr>
          <w:rFonts w:ascii="Chu Van An" w:eastAsiaTheme="minorHAnsi" w:hAnsi="Chu Van An" w:cs="Chu Van An"/>
          <w:position w:val="-14"/>
          <w:sz w:val="24"/>
          <w:szCs w:val="24"/>
          <w:lang w:val="fr-FR"/>
        </w:rPr>
        <w:object w:dxaOrig="1620" w:dyaOrig="440" w14:anchorId="001AD370">
          <v:shape id="_x0000_i6793" type="#_x0000_t75" style="width:81pt;height:21.75pt" o:ole="">
            <v:imagedata r:id="rId4516" o:title=""/>
          </v:shape>
          <o:OLEObject Type="Embed" ProgID="Equation.DSMT4" ShapeID="_x0000_i6793" DrawAspect="Content" ObjectID="_1690486772" r:id="rId4517"/>
        </w:object>
      </w:r>
      <w:bookmarkEnd w:id="198"/>
      <w:bookmarkEnd w:id="199"/>
      <w:r w:rsidRPr="007C2E49">
        <w:rPr>
          <w:rFonts w:ascii="Chu Van An" w:hAnsi="Chu Van An" w:cs="Chu Van An"/>
          <w:sz w:val="24"/>
          <w:szCs w:val="24"/>
          <w:lang w:val="fr-FR"/>
        </w:rPr>
        <w:t xml:space="preserve">. Tính </w:t>
      </w:r>
      <w:r w:rsidRPr="007C2E49">
        <w:rPr>
          <w:rFonts w:ascii="Chu Van An" w:eastAsiaTheme="minorHAnsi" w:hAnsi="Chu Van An" w:cs="Chu Van An"/>
          <w:position w:val="-14"/>
          <w:sz w:val="24"/>
          <w:szCs w:val="24"/>
          <w:lang w:val="fr-FR"/>
        </w:rPr>
        <w:object w:dxaOrig="660" w:dyaOrig="400" w14:anchorId="202E1EAB">
          <v:shape id="_x0000_i6794" type="#_x0000_t75" style="width:33pt;height:19.5pt" o:ole="">
            <v:imagedata r:id="rId4518" o:title=""/>
          </v:shape>
          <o:OLEObject Type="Embed" ProgID="Equation.DSMT4" ShapeID="_x0000_i6794" DrawAspect="Content" ObjectID="_1690486773" r:id="rId4519"/>
        </w:object>
      </w:r>
      <w:r w:rsidRPr="007C2E4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4DC84D1" w14:textId="77777777" w:rsidR="001656AD" w:rsidRPr="007C2E49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AE03737" w14:textId="77777777" w:rsidR="001656AD" w:rsidRPr="007C2E49" w:rsidRDefault="001656AD" w:rsidP="00355346">
      <w:pPr>
        <w:pStyle w:val="ListParagraph"/>
        <w:numPr>
          <w:ilvl w:val="0"/>
          <w:numId w:val="44"/>
        </w:numPr>
        <w:spacing w:line="276" w:lineRule="auto"/>
        <w:rPr>
          <w:rFonts w:ascii="Chu Van An" w:hAnsi="Chu Van An" w:cs="Chu Van An"/>
          <w:sz w:val="24"/>
          <w:szCs w:val="24"/>
          <w:lang w:val="fr-FR"/>
        </w:rPr>
      </w:pPr>
      <w:r w:rsidRPr="007C2E49">
        <w:rPr>
          <w:rFonts w:ascii="Chu Van An" w:hAnsi="Chu Van An" w:cs="Chu Van An"/>
          <w:position w:val="-14"/>
          <w:sz w:val="24"/>
          <w:szCs w:val="24"/>
          <w:lang w:val="fr-FR"/>
        </w:rPr>
        <w:object w:dxaOrig="1620" w:dyaOrig="440" w14:anchorId="245B5BB1">
          <v:shape id="_x0000_i6795" type="#_x0000_t75" style="width:81pt;height:21.75pt" o:ole="">
            <v:imagedata r:id="rId4516" o:title=""/>
          </v:shape>
          <o:OLEObject Type="Embed" ProgID="Equation.DSMT4" ShapeID="_x0000_i6795" DrawAspect="Content" ObjectID="_1690486774" r:id="rId4520"/>
        </w:object>
      </w:r>
    </w:p>
    <w:p w14:paraId="06B32B66" w14:textId="77777777" w:rsidR="001656AD" w:rsidRPr="007C2E49" w:rsidRDefault="001656AD" w:rsidP="00355346">
      <w:pPr>
        <w:pStyle w:val="ListParagraph"/>
        <w:numPr>
          <w:ilvl w:val="0"/>
          <w:numId w:val="44"/>
        </w:numPr>
        <w:spacing w:line="276" w:lineRule="auto"/>
        <w:rPr>
          <w:rFonts w:ascii="Chu Van An" w:hAnsi="Chu Van An" w:cs="Chu Van An"/>
          <w:sz w:val="24"/>
          <w:szCs w:val="24"/>
          <w:lang w:val="fr-FR"/>
        </w:rPr>
      </w:pPr>
      <w:r w:rsidRPr="007C2E49">
        <w:rPr>
          <w:rFonts w:ascii="Chu Van An" w:hAnsi="Chu Van An" w:cs="Chu Van An"/>
          <w:position w:val="-14"/>
          <w:sz w:val="24"/>
          <w:szCs w:val="24"/>
          <w:lang w:val="fr-FR"/>
        </w:rPr>
        <w:object w:dxaOrig="1939" w:dyaOrig="440" w14:anchorId="5FD967CC">
          <v:shape id="_x0000_i6796" type="#_x0000_t75" style="width:97.5pt;height:21.75pt" o:ole="">
            <v:imagedata r:id="rId4521" o:title=""/>
          </v:shape>
          <o:OLEObject Type="Embed" ProgID="Equation.DSMT4" ShapeID="_x0000_i6796" DrawAspect="Content" ObjectID="_1690486775" r:id="rId4522"/>
        </w:object>
      </w:r>
      <w:r w:rsidRPr="007C2E4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294A99E" w14:textId="77777777" w:rsidR="001656AD" w:rsidRPr="007C2E49" w:rsidRDefault="001656AD" w:rsidP="00355346">
      <w:pPr>
        <w:pStyle w:val="ListParagraph"/>
        <w:numPr>
          <w:ilvl w:val="0"/>
          <w:numId w:val="44"/>
        </w:numPr>
        <w:spacing w:line="276" w:lineRule="auto"/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position w:val="-14"/>
          <w:sz w:val="24"/>
          <w:szCs w:val="24"/>
          <w:lang w:val="fr-FR"/>
        </w:rPr>
        <w:object w:dxaOrig="2100" w:dyaOrig="440" w14:anchorId="326FD66D">
          <v:shape id="_x0000_i6797" type="#_x0000_t75" style="width:105pt;height:21.75pt" o:ole="">
            <v:imagedata r:id="rId4523" o:title=""/>
          </v:shape>
          <o:OLEObject Type="Embed" ProgID="Equation.DSMT4" ShapeID="_x0000_i6797" DrawAspect="Content" ObjectID="_1690486776" r:id="rId4524"/>
        </w:object>
      </w:r>
      <w:r w:rsidRPr="007C2E49">
        <w:rPr>
          <w:rFonts w:ascii="Chu Van An" w:hAnsi="Chu Van An" w:cs="Chu Van An"/>
          <w:sz w:val="24"/>
          <w:szCs w:val="24"/>
        </w:rPr>
        <w:t>.</w:t>
      </w:r>
    </w:p>
    <w:p w14:paraId="3C3BE9C4" w14:textId="77777777" w:rsidR="001656AD" w:rsidRPr="007C2E49" w:rsidRDefault="001656AD" w:rsidP="00355346">
      <w:pPr>
        <w:pStyle w:val="ListParagraph"/>
        <w:numPr>
          <w:ilvl w:val="0"/>
          <w:numId w:val="44"/>
        </w:numPr>
        <w:spacing w:line="276" w:lineRule="auto"/>
        <w:rPr>
          <w:rFonts w:ascii="Chu Van An" w:hAnsi="Chu Van An" w:cs="Chu Van An"/>
          <w:sz w:val="24"/>
          <w:szCs w:val="24"/>
          <w:lang w:val="fr-FR"/>
        </w:rPr>
      </w:pPr>
      <w:r w:rsidRPr="007C2E49">
        <w:rPr>
          <w:rFonts w:ascii="Chu Van An" w:hAnsi="Chu Van An" w:cs="Chu Van An"/>
          <w:sz w:val="24"/>
          <w:szCs w:val="24"/>
        </w:rPr>
        <w:t xml:space="preserve">Vậy </w:t>
      </w:r>
      <w:r w:rsidRPr="007C2E49">
        <w:rPr>
          <w:rFonts w:ascii="Chu Van An" w:hAnsi="Chu Van An" w:cs="Chu Van An"/>
          <w:position w:val="-14"/>
          <w:sz w:val="24"/>
          <w:szCs w:val="24"/>
        </w:rPr>
        <w:object w:dxaOrig="1400" w:dyaOrig="400" w14:anchorId="0781DADC">
          <v:shape id="_x0000_i6798" type="#_x0000_t75" style="width:69.75pt;height:19.5pt" o:ole="">
            <v:imagedata r:id="rId4525" o:title=""/>
          </v:shape>
          <o:OLEObject Type="Embed" ProgID="Equation.DSMT4" ShapeID="_x0000_i6798" DrawAspect="Content" ObjectID="_1690486777" r:id="rId4526"/>
        </w:object>
      </w:r>
      <w:r w:rsidRPr="007C2E49">
        <w:rPr>
          <w:rFonts w:ascii="Chu Van An" w:hAnsi="Chu Van An" w:cs="Chu Van An"/>
          <w:sz w:val="24"/>
          <w:szCs w:val="24"/>
        </w:rPr>
        <w:t>.</w:t>
      </w:r>
    </w:p>
    <w:p w14:paraId="6183D619" w14:textId="77777777" w:rsidR="001656AD" w:rsidRPr="007C2E49" w:rsidRDefault="001656AD" w:rsidP="001656AD">
      <w:pPr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5: </w:t>
      </w:r>
      <w:r w:rsidRPr="007C2E49">
        <w:rPr>
          <w:rFonts w:ascii="Chu Van An" w:hAnsi="Chu Van An" w:cs="Chu Van An"/>
          <w:sz w:val="24"/>
          <w:szCs w:val="24"/>
        </w:rPr>
        <w:t xml:space="preserve">Cho </w:t>
      </w:r>
      <w:r w:rsidRPr="007C2E49">
        <w:rPr>
          <w:rFonts w:ascii="Chu Van An" w:eastAsiaTheme="minorHAnsi" w:hAnsi="Chu Van An" w:cs="Chu Van An"/>
          <w:noProof/>
          <w:position w:val="-10"/>
          <w:sz w:val="24"/>
          <w:szCs w:val="24"/>
        </w:rPr>
        <w:object w:dxaOrig="1320" w:dyaOrig="420" w14:anchorId="1BB5D36F">
          <v:shape id="_x0000_i6799" type="#_x0000_t75" style="width:66pt;height:21pt;mso-width-percent:0;mso-height-percent:0;mso-width-percent:0;mso-height-percent:0" o:ole="">
            <v:imagedata r:id="rId4527" o:title=""/>
          </v:shape>
          <o:OLEObject Type="Embed" ProgID="Equation.DSMT4" ShapeID="_x0000_i6799" DrawAspect="Content" ObjectID="_1690486778" r:id="rId4528"/>
        </w:object>
      </w:r>
      <w:r w:rsidRPr="007C2E49">
        <w:rPr>
          <w:rFonts w:ascii="Chu Van An" w:hAnsi="Chu Van An" w:cs="Chu Van An"/>
          <w:sz w:val="24"/>
          <w:szCs w:val="24"/>
        </w:rPr>
        <w:t xml:space="preserve">, tính giá trị biểu thức </w:t>
      </w:r>
      <w:r w:rsidRPr="007C2E49">
        <w:rPr>
          <w:rFonts w:ascii="Chu Van An" w:eastAsiaTheme="minorHAnsi" w:hAnsi="Chu Van An" w:cs="Chu Van An"/>
          <w:noProof/>
          <w:position w:val="-10"/>
          <w:sz w:val="24"/>
          <w:szCs w:val="24"/>
        </w:rPr>
        <w:object w:dxaOrig="975" w:dyaOrig="360" w14:anchorId="297D14EE">
          <v:shape id="_x0000_i6800" type="#_x0000_t75" style="width:48.75pt;height:18.75pt;mso-width-percent:0;mso-height-percent:0;mso-width-percent:0;mso-height-percent:0" o:ole="">
            <v:imagedata r:id="rId4529" o:title=""/>
          </v:shape>
          <o:OLEObject Type="Embed" ProgID="Equation.DSMT4" ShapeID="_x0000_i6800" DrawAspect="Content" ObjectID="_1690486779" r:id="rId4530"/>
        </w:object>
      </w:r>
      <w:r w:rsidRPr="007C2E49">
        <w:rPr>
          <w:rFonts w:ascii="Chu Van An" w:hAnsi="Chu Van An" w:cs="Chu Van An"/>
          <w:sz w:val="24"/>
          <w:szCs w:val="24"/>
        </w:rPr>
        <w:t xml:space="preserve"> .</w:t>
      </w:r>
    </w:p>
    <w:p w14:paraId="19B96B61" w14:textId="77777777" w:rsidR="001656AD" w:rsidRPr="007C2E49" w:rsidRDefault="001656AD" w:rsidP="001656AD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9592A19" w14:textId="77777777" w:rsidR="001656AD" w:rsidRPr="007C2E49" w:rsidRDefault="001656AD" w:rsidP="00355346">
      <w:pPr>
        <w:pStyle w:val="ListParagraph"/>
        <w:numPr>
          <w:ilvl w:val="1"/>
          <w:numId w:val="45"/>
        </w:numPr>
        <w:rPr>
          <w:rFonts w:ascii="Chu Van An" w:hAnsi="Chu Van An" w:cs="Chu Van An"/>
          <w:position w:val="-16"/>
          <w:sz w:val="24"/>
          <w:szCs w:val="24"/>
        </w:rPr>
      </w:pPr>
      <w:r w:rsidRPr="007C2E49">
        <w:rPr>
          <w:rFonts w:ascii="Chu Van An" w:hAnsi="Chu Van An" w:cs="Chu Van An"/>
          <w:sz w:val="24"/>
          <w:szCs w:val="24"/>
        </w:rPr>
        <w:t xml:space="preserve">Ta có: </w:t>
      </w:r>
      <w:r w:rsidRPr="007C2E49">
        <w:rPr>
          <w:rFonts w:ascii="Chu Van An" w:hAnsi="Chu Van An" w:cs="Chu Van An"/>
          <w:noProof/>
          <w:position w:val="-52"/>
          <w:sz w:val="24"/>
          <w:szCs w:val="24"/>
        </w:rPr>
        <w:object w:dxaOrig="3280" w:dyaOrig="900" w14:anchorId="3E98AC81">
          <v:shape id="_x0000_i6801" type="#_x0000_t75" style="width:163.5pt;height:45pt" o:ole="">
            <v:imagedata r:id="rId4531" o:title=""/>
          </v:shape>
          <o:OLEObject Type="Embed" ProgID="Equation.DSMT4" ShapeID="_x0000_i6801" DrawAspect="Content" ObjectID="_1690486780" r:id="rId4532"/>
        </w:object>
      </w:r>
    </w:p>
    <w:p w14:paraId="6CB0F452" w14:textId="77777777" w:rsidR="001656AD" w:rsidRPr="007C2E49" w:rsidRDefault="001656AD" w:rsidP="00355346">
      <w:pPr>
        <w:pStyle w:val="ListParagraph"/>
        <w:numPr>
          <w:ilvl w:val="1"/>
          <w:numId w:val="45"/>
        </w:numPr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sz w:val="24"/>
          <w:szCs w:val="24"/>
        </w:rPr>
        <w:t xml:space="preserve">Do đó: </w:t>
      </w:r>
      <w:r w:rsidRPr="007C2E49">
        <w:rPr>
          <w:rFonts w:ascii="Chu Van An" w:hAnsi="Chu Van An" w:cs="Chu Van An"/>
          <w:noProof/>
          <w:position w:val="-10"/>
          <w:sz w:val="24"/>
          <w:szCs w:val="24"/>
        </w:rPr>
        <w:object w:dxaOrig="1455" w:dyaOrig="360" w14:anchorId="021E93A1">
          <v:shape id="_x0000_i6802" type="#_x0000_t75" style="width:72.75pt;height:18.75pt;mso-width-percent:0;mso-height-percent:0;mso-width-percent:0;mso-height-percent:0" o:ole="">
            <v:imagedata r:id="rId4533" o:title=""/>
          </v:shape>
          <o:OLEObject Type="Embed" ProgID="Equation.DSMT4" ShapeID="_x0000_i6802" DrawAspect="Content" ObjectID="_1690486781" r:id="rId4534"/>
        </w:object>
      </w:r>
      <w:r w:rsidRPr="007C2E49">
        <w:rPr>
          <w:rFonts w:ascii="Chu Van An" w:hAnsi="Chu Van An" w:cs="Chu Van An"/>
          <w:sz w:val="24"/>
          <w:szCs w:val="24"/>
        </w:rPr>
        <w:t>.</w:t>
      </w:r>
    </w:p>
    <w:p w14:paraId="5B99D5B7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C2E4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C2E4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807"/>
        <w:gridCol w:w="5103"/>
      </w:tblGrid>
      <w:tr w:rsidR="001656AD" w:rsidRPr="00791221" w14:paraId="5B7BFAD5" w14:textId="77777777" w:rsidTr="002135F8">
        <w:tc>
          <w:tcPr>
            <w:tcW w:w="5807" w:type="dxa"/>
            <w:shd w:val="clear" w:color="auto" w:fill="auto"/>
          </w:tcPr>
          <w:p w14:paraId="37A8A4EC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791221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Cho hàm số </w:t>
            </w:r>
            <w:r w:rsidRPr="00791221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540" w:dyaOrig="420" w14:anchorId="6A1234E5">
                <v:shape id="_x0000_i6803" type="#_x0000_t75" style="width:77.25pt;height:21pt" o:ole="">
                  <v:imagedata r:id="rId4535" o:title=""/>
                </v:shape>
                <o:OLEObject Type="Embed" ProgID="Equation.DSMT4" ShapeID="_x0000_i6803" DrawAspect="Content" ObjectID="_1690486782" r:id="rId453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. Tính </w:t>
            </w:r>
            <w:r w:rsidRPr="00791221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80" w:dyaOrig="400" w14:anchorId="578411E1">
                <v:shape id="_x0000_i6804" type="#_x0000_t75" style="width:34.5pt;height:20.25pt" o:ole="">
                  <v:imagedata r:id="rId4537" o:title=""/>
                </v:shape>
                <o:OLEObject Type="Embed" ProgID="Equation.DSMT4" ShapeID="_x0000_i6804" DrawAspect="Content" ObjectID="_1690486783" r:id="rId453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5BCBCA99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00AEC9AC">
                <v:shape id="_x0000_i6805" type="#_x0000_t75" style="width:9pt;height:14.25pt" o:ole="">
                  <v:imagedata r:id="rId4539" o:title=""/>
                </v:shape>
                <o:OLEObject Type="Embed" ProgID="Equation.DSMT4" ShapeID="_x0000_i6805" DrawAspect="Content" ObjectID="_1690486784" r:id="rId454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4C7B724C">
                <v:shape id="_x0000_i6806" type="#_x0000_t75" style="width:15.75pt;height:14.25pt" o:ole="">
                  <v:imagedata r:id="rId4541" o:title=""/>
                </v:shape>
                <o:OLEObject Type="Embed" ProgID="Equation.DSMT4" ShapeID="_x0000_i6806" DrawAspect="Content" ObjectID="_1690486785" r:id="rId454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36DCAAE6">
                <v:shape id="_x0000_i6807" type="#_x0000_t75" style="width:12pt;height:30.75pt" o:ole="">
                  <v:imagedata r:id="rId4543" o:title=""/>
                </v:shape>
                <o:OLEObject Type="Embed" ProgID="Equation.DSMT4" ShapeID="_x0000_i6807" DrawAspect="Content" ObjectID="_1690486786" r:id="rId454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4A94FDF7">
                <v:shape id="_x0000_i6808" type="#_x0000_t75" style="width:9.75pt;height:14.25pt" o:ole="">
                  <v:imagedata r:id="rId4545" o:title=""/>
                </v:shape>
                <o:OLEObject Type="Embed" ProgID="Equation.DSMT4" ShapeID="_x0000_i6808" DrawAspect="Content" ObjectID="_1690486787" r:id="rId454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42839C2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063C89B8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57E7A146" w14:textId="77777777" w:rsidTr="002135F8">
        <w:tc>
          <w:tcPr>
            <w:tcW w:w="5807" w:type="dxa"/>
            <w:shd w:val="clear" w:color="auto" w:fill="auto"/>
          </w:tcPr>
          <w:p w14:paraId="3E52B6EA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Tính đạo hàm cấp hai của hàm số </w:t>
            </w:r>
            <w:r w:rsidRPr="00791221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545" w:dyaOrig="360" w14:anchorId="50DFC05A">
                <v:shape id="_x0000_i6809" type="#_x0000_t75" style="width:77.25pt;height:18.75pt" o:ole="">
                  <v:imagedata r:id="rId4547" o:title=""/>
                </v:shape>
                <o:OLEObject Type="Embed" ProgID="Equation.DSMT4" ShapeID="_x0000_i6809" DrawAspect="Content" ObjectID="_1690486788" r:id="rId454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 tại điểm </w:t>
            </w:r>
            <w:r w:rsidRPr="00791221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675" w:dyaOrig="255" w14:anchorId="32E30B72">
                <v:shape id="_x0000_i6810" type="#_x0000_t75" style="width:33.75pt;height:12.75pt" o:ole="">
                  <v:imagedata r:id="rId4549" o:title=""/>
                </v:shape>
                <o:OLEObject Type="Embed" ProgID="Equation.DSMT4" ShapeID="_x0000_i6810" DrawAspect="Content" ObjectID="_1690486789" r:id="rId455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63FFA51" w14:textId="77777777" w:rsidR="001656AD" w:rsidRPr="00791221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9122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215" w:dyaOrig="390" w14:anchorId="4B3AEA95">
                <v:shape id="_x0000_i6811" type="#_x0000_t75" style="width:60.75pt;height:19.5pt" o:ole="">
                  <v:imagedata r:id="rId4551" o:title=""/>
                </v:shape>
                <o:OLEObject Type="Embed" ProgID="Equation.DSMT4" ShapeID="_x0000_i6811" DrawAspect="Content" ObjectID="_1690486790" r:id="rId455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110" w:dyaOrig="405" w14:anchorId="2E462BA0">
                <v:shape id="_x0000_i6812" type="#_x0000_t75" style="width:55.5pt;height:20.25pt" o:ole="">
                  <v:imagedata r:id="rId4553" o:title=""/>
                </v:shape>
                <o:OLEObject Type="Embed" ProgID="Equation.DSMT4" ShapeID="_x0000_i6812" DrawAspect="Content" ObjectID="_1690486791" r:id="rId455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729797" w14:textId="77777777" w:rsidR="001656AD" w:rsidRPr="00791221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C.  </w:t>
            </w:r>
            <w:r w:rsidRPr="00791221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365" w:dyaOrig="405" w14:anchorId="55045644">
                <v:shape id="_x0000_i6813" type="#_x0000_t75" style="width:69pt;height:20.25pt" o:ole="">
                  <v:imagedata r:id="rId4555" o:title=""/>
                </v:shape>
                <o:OLEObject Type="Embed" ProgID="Equation.DSMT4" ShapeID="_x0000_i6813" DrawAspect="Content" ObjectID="_1690486792" r:id="rId455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80" w:dyaOrig="405" w14:anchorId="226E50F0">
                <v:shape id="_x0000_i6814" type="#_x0000_t75" style="width:54.75pt;height:20.25pt" o:ole="">
                  <v:imagedata r:id="rId4557" o:title=""/>
                </v:shape>
                <o:OLEObject Type="Embed" ProgID="Equation.DSMT4" ShapeID="_x0000_i6814" DrawAspect="Content" ObjectID="_1690486793" r:id="rId455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A2E7577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735D2880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1656AD" w:rsidRPr="00791221" w14:paraId="6FC661C5" w14:textId="77777777" w:rsidTr="002135F8">
        <w:tc>
          <w:tcPr>
            <w:tcW w:w="5807" w:type="dxa"/>
            <w:shd w:val="clear" w:color="auto" w:fill="auto"/>
          </w:tcPr>
          <w:p w14:paraId="6C22CE1F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791221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>Cho hàm số</w:t>
            </w:r>
            <w:r w:rsidRPr="00791221"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40" w:dyaOrig="435" w14:anchorId="7D23BFAE">
                <v:shape id="_x0000_i6815" type="#_x0000_t75" style="width:1in;height:21.75pt" o:ole="">
                  <v:imagedata r:id="rId4559" o:title=""/>
                </v:shape>
                <o:OLEObject Type="Embed" ProgID="Equation.DSMT4" ShapeID="_x0000_i6815" DrawAspect="Content" ObjectID="_1690486794" r:id="rId4560"/>
              </w:object>
            </w:r>
            <w:r w:rsidRPr="00791221"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. </w:t>
            </w:r>
            <w:r w:rsidRPr="00791221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Giá trị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30" w:dyaOrig="330" w14:anchorId="5F7D74C3">
                <v:shape id="_x0000_i6816" type="#_x0000_t75" style="width:31.5pt;height:16.5pt" o:ole="">
                  <v:imagedata r:id="rId4561" o:title=""/>
                </v:shape>
                <o:OLEObject Type="Embed" ProgID="Equation.DSMT4" ShapeID="_x0000_i6816" DrawAspect="Content" ObjectID="_1690486795" r:id="rId4562"/>
              </w:object>
            </w:r>
            <w:r w:rsidRPr="00791221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>bằng</w:t>
            </w:r>
          </w:p>
          <w:p w14:paraId="0E4A7759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3.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6.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12.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24.</w:t>
            </w:r>
          </w:p>
          <w:p w14:paraId="59D13D04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4B1E9852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5C787362" w14:textId="77777777" w:rsidTr="002135F8">
        <w:tc>
          <w:tcPr>
            <w:tcW w:w="5807" w:type="dxa"/>
            <w:shd w:val="clear" w:color="auto" w:fill="auto"/>
          </w:tcPr>
          <w:p w14:paraId="28A1B68F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4:</w:t>
            </w:r>
            <w:r w:rsidRPr="0079122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95" w:dyaOrig="615" w14:anchorId="6AF55519">
                <v:shape id="_x0000_i6817" type="#_x0000_t75" style="width:69.75pt;height:30.75pt" o:ole="">
                  <v:imagedata r:id="rId4563" o:title=""/>
                </v:shape>
                <o:OLEObject Type="Embed" ProgID="Equation.DSMT4" ShapeID="_x0000_i6817" DrawAspect="Content" ObjectID="_1690486796" r:id="rId456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</w:t>
            </w:r>
            <w:r w:rsidRPr="0079122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60CE8E60">
                <v:shape id="_x0000_i6818" type="#_x0000_t75" style="width:41.25pt;height:20.25pt" o:ole="">
                  <v:imagedata r:id="rId4565" o:title=""/>
                </v:shape>
                <o:OLEObject Type="Embed" ProgID="Equation.DSMT4" ShapeID="_x0000_i6818" DrawAspect="Content" ObjectID="_1690486797" r:id="rId456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EE54651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9122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15" w14:anchorId="6F38E119">
                <v:shape id="_x0000_i6819" type="#_x0000_t75" style="width:26.25pt;height:30.75pt" o:ole="">
                  <v:imagedata r:id="rId4567" o:title=""/>
                </v:shape>
                <o:OLEObject Type="Embed" ProgID="Equation.DSMT4" ShapeID="_x0000_i6819" DrawAspect="Content" ObjectID="_1690486798" r:id="rId456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74206F52">
                <v:shape id="_x0000_i6820" type="#_x0000_t75" style="width:12pt;height:30.75pt" o:ole="">
                  <v:imagedata r:id="rId4569" o:title=""/>
                </v:shape>
                <o:OLEObject Type="Embed" ProgID="Equation.DSMT4" ShapeID="_x0000_i6820" DrawAspect="Content" ObjectID="_1690486799" r:id="rId457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60" w:dyaOrig="615" w14:anchorId="1B5B84B8">
                <v:shape id="_x0000_i6821" type="#_x0000_t75" style="width:18.75pt;height:30.75pt" o:ole="">
                  <v:imagedata r:id="rId4571" o:title=""/>
                </v:shape>
                <o:OLEObject Type="Embed" ProgID="Equation.DSMT4" ShapeID="_x0000_i6821" DrawAspect="Content" ObjectID="_1690486800" r:id="rId457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15" w14:anchorId="20FF37ED">
                <v:shape id="_x0000_i6822" type="#_x0000_t75" style="width:26.25pt;height:30.75pt" o:ole="">
                  <v:imagedata r:id="rId4573" o:title=""/>
                </v:shape>
                <o:OLEObject Type="Embed" ProgID="Equation.DSMT4" ShapeID="_x0000_i6822" DrawAspect="Content" ObjectID="_1690486801" r:id="rId457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CC77E60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2C47E066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0B033561" w14:textId="77777777" w:rsidTr="002135F8">
        <w:tc>
          <w:tcPr>
            <w:tcW w:w="5807" w:type="dxa"/>
            <w:shd w:val="clear" w:color="auto" w:fill="auto"/>
          </w:tcPr>
          <w:p w14:paraId="13EF57A3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791221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hàm số </w:t>
            </w:r>
            <w:r w:rsidRPr="0079122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00" w:dyaOrig="405" w14:anchorId="7A113199">
                <v:shape id="_x0000_i6823" type="#_x0000_t75" style="width:75pt;height:20.25pt" o:ole="">
                  <v:imagedata r:id="rId4575" o:title=""/>
                </v:shape>
                <o:OLEObject Type="Embed" ProgID="Equation.DSMT4" ShapeID="_x0000_i6823" DrawAspect="Content" ObjectID="_1690486802" r:id="rId457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giá trị của </w:t>
            </w:r>
            <w:r w:rsidRPr="0079122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45" w:dyaOrig="405" w14:anchorId="00A8A4C2">
                <v:shape id="_x0000_i6824" type="#_x0000_t75" style="width:33pt;height:20.25pt" o:ole="">
                  <v:imagedata r:id="rId4577" o:title=""/>
                </v:shape>
                <o:OLEObject Type="Embed" ProgID="Equation.DSMT4" ShapeID="_x0000_i6824" DrawAspect="Content" ObjectID="_1690486803" r:id="rId457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nl-NL"/>
              </w:rPr>
              <w:t>bằng</w:t>
            </w:r>
          </w:p>
          <w:p w14:paraId="6001C44E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>A.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60C568C9">
                <v:shape id="_x0000_i6825" type="#_x0000_t75" style="width:9pt;height:13.5pt" o:ole="">
                  <v:imagedata r:id="rId4579" o:title=""/>
                </v:shape>
                <o:OLEObject Type="Embed" ProgID="Equation.DSMT4" ShapeID="_x0000_i6825" DrawAspect="Content" ObjectID="_1690486804" r:id="rId458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1051DDB6">
                <v:shape id="_x0000_i6826" type="#_x0000_t75" style="width:9.75pt;height:13.5pt" o:ole="">
                  <v:imagedata r:id="rId4581" o:title=""/>
                </v:shape>
                <o:OLEObject Type="Embed" ProgID="Equation.DSMT4" ShapeID="_x0000_i6826" DrawAspect="Content" ObjectID="_1690486805" r:id="rId458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2FB34345">
                <v:shape id="_x0000_i6827" type="#_x0000_t75" style="width:9pt;height:13.5pt" o:ole="">
                  <v:imagedata r:id="rId4583" o:title=""/>
                </v:shape>
                <o:OLEObject Type="Embed" ProgID="Equation.DSMT4" ShapeID="_x0000_i6827" DrawAspect="Content" ObjectID="_1690486806" r:id="rId458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0B2871BB">
                <v:shape id="_x0000_i6828" type="#_x0000_t75" style="width:9.75pt;height:13.5pt" o:ole="">
                  <v:imagedata r:id="rId4585" o:title=""/>
                </v:shape>
                <o:OLEObject Type="Embed" ProgID="Equation.DSMT4" ShapeID="_x0000_i6828" DrawAspect="Content" ObjectID="_1690486807" r:id="rId458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3ED4D81A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06732947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66C3617D" w14:textId="77777777" w:rsidTr="002135F8">
        <w:tc>
          <w:tcPr>
            <w:tcW w:w="5807" w:type="dxa"/>
            <w:shd w:val="clear" w:color="auto" w:fill="auto"/>
          </w:tcPr>
          <w:p w14:paraId="152380A4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Tính đạo hàm cấp hai của hàm số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30" w:dyaOrig="630" w14:anchorId="299FC73C">
                <v:shape id="_x0000_i6829" type="#_x0000_t75" style="width:31.5pt;height:31.5pt" o:ole="">
                  <v:imagedata r:id="rId4587" o:title=""/>
                </v:shape>
                <o:OLEObject Type="Embed" ProgID="Equation.DSMT4" ShapeID="_x0000_i6829" DrawAspect="Content" ObjectID="_1690486808" r:id="rId458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0AC21D" w14:textId="77777777" w:rsidR="001656AD" w:rsidRPr="00791221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975" w:dyaOrig="630" w14:anchorId="71AB1A64">
                <v:shape id="_x0000_i6830" type="#_x0000_t75" style="width:48.75pt;height:31.5pt" o:ole="">
                  <v:imagedata r:id="rId4589" o:title=""/>
                </v:shape>
                <o:OLEObject Type="Embed" ProgID="Equation.DSMT4" ShapeID="_x0000_i6830" DrawAspect="Content" ObjectID="_1690486809" r:id="rId459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975" w:dyaOrig="630" w14:anchorId="4C20671D">
                <v:shape id="_x0000_i6831" type="#_x0000_t75" style="width:48.75pt;height:31.5pt" o:ole="">
                  <v:imagedata r:id="rId4591" o:title=""/>
                </v:shape>
                <o:OLEObject Type="Embed" ProgID="Equation.DSMT4" ShapeID="_x0000_i6831" DrawAspect="Content" ObjectID="_1690486810" r:id="rId4592"/>
              </w:objec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810" w:dyaOrig="630" w14:anchorId="122095E2">
                <v:shape id="_x0000_i6832" type="#_x0000_t75" style="width:40.5pt;height:31.5pt" o:ole="">
                  <v:imagedata r:id="rId4593" o:title=""/>
                </v:shape>
                <o:OLEObject Type="Embed" ProgID="Equation.DSMT4" ShapeID="_x0000_i6832" DrawAspect="Content" ObjectID="_1690486811" r:id="rId459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810" w:dyaOrig="630" w14:anchorId="0722CA7C">
                <v:shape id="_x0000_i6833" type="#_x0000_t75" style="width:40.5pt;height:31.5pt" o:ole="">
                  <v:imagedata r:id="rId4595" o:title=""/>
                </v:shape>
                <o:OLEObject Type="Embed" ProgID="Equation.DSMT4" ShapeID="_x0000_i6833" DrawAspect="Content" ObjectID="_1690486812" r:id="rId459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DC57E4B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2C8AE015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15478907" w14:textId="77777777" w:rsidTr="002135F8">
        <w:tc>
          <w:tcPr>
            <w:tcW w:w="5807" w:type="dxa"/>
            <w:shd w:val="clear" w:color="auto" w:fill="auto"/>
          </w:tcPr>
          <w:p w14:paraId="707FECC5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791221">
              <w:rPr>
                <w:rFonts w:ascii="Chu Van An" w:hAnsi="Chu Van An" w:cs="Chu Van An"/>
                <w:sz w:val="24"/>
                <w:szCs w:val="24"/>
                <w:lang w:val="pt-BR"/>
              </w:rPr>
              <w:t>Cho hàm số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45" w14:anchorId="5CBEA02E">
                <v:shape id="_x0000_i6834" type="#_x0000_t75" style="width:54.75pt;height:17.25pt" o:ole="">
                  <v:imagedata r:id="rId4597" o:title=""/>
                </v:shape>
                <o:OLEObject Type="Embed" ProgID="Equation.DSMT4" ShapeID="_x0000_i6834" DrawAspect="Content" ObjectID="_1690486813" r:id="rId459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 Tìm hệ thức đúng</w:t>
            </w:r>
          </w:p>
          <w:p w14:paraId="76AB4523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95" w:dyaOrig="330" w14:anchorId="1813FA34">
                <v:shape id="_x0000_i6835" type="#_x0000_t75" style="width:84.75pt;height:16.5pt" o:ole="">
                  <v:imagedata r:id="rId4599" o:title=""/>
                </v:shape>
                <o:OLEObject Type="Embed" ProgID="Equation.DSMT4" ShapeID="_x0000_i6835" DrawAspect="Content" ObjectID="_1690486814" r:id="rId460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60" w:dyaOrig="330" w14:anchorId="5172492C">
                <v:shape id="_x0000_i6836" type="#_x0000_t75" style="width:78pt;height:16.5pt" o:ole="">
                  <v:imagedata r:id="rId4601" o:title=""/>
                </v:shape>
                <o:OLEObject Type="Embed" ProgID="Equation.DSMT4" ShapeID="_x0000_i6836" DrawAspect="Content" ObjectID="_1690486815" r:id="rId4602"/>
              </w:object>
            </w:r>
            <w:r w:rsidRPr="0079122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3884E6C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05" w:dyaOrig="315" w14:anchorId="286E043D">
                <v:shape id="_x0000_i6837" type="#_x0000_t75" style="width:80.25pt;height:15.75pt" o:ole="">
                  <v:imagedata r:id="rId4603" o:title=""/>
                </v:shape>
                <o:OLEObject Type="Embed" ProgID="Equation.DSMT4" ShapeID="_x0000_i6837" DrawAspect="Content" ObjectID="_1690486816" r:id="rId4604"/>
              </w:objec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60" w:dyaOrig="330" w14:anchorId="1FA5572D">
                <v:shape id="_x0000_i6838" type="#_x0000_t75" style="width:78pt;height:16.5pt" o:ole="">
                  <v:imagedata r:id="rId4605" o:title=""/>
                </v:shape>
                <o:OLEObject Type="Embed" ProgID="Equation.DSMT4" ShapeID="_x0000_i6838" DrawAspect="Content" ObjectID="_1690486817" r:id="rId4606"/>
              </w:object>
            </w:r>
          </w:p>
          <w:p w14:paraId="3F353EB4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78B36571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3D11119E" w14:textId="77777777" w:rsidTr="002135F8">
        <w:tc>
          <w:tcPr>
            <w:tcW w:w="5807" w:type="dxa"/>
            <w:shd w:val="clear" w:color="auto" w:fill="auto"/>
          </w:tcPr>
          <w:p w14:paraId="74609773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8:</w:t>
            </w:r>
            <w:r w:rsidRPr="00791221">
              <w:rPr>
                <w:rFonts w:ascii="Chu Van An" w:hAnsi="Chu Van An" w:cs="Chu Van An"/>
                <w:color w:val="000000"/>
                <w:sz w:val="24"/>
                <w:szCs w:val="24"/>
                <w:lang w:val="nl-NL"/>
              </w:rPr>
              <w:t xml:space="preserve">Đạo hàm cấp hai của hàm số </w:t>
            </w:r>
            <w:r w:rsidRPr="00791221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1425" w:dyaOrig="660" w14:anchorId="250E29F9">
                <v:shape id="_x0000_i6839" type="#_x0000_t75" style="width:71.25pt;height:33pt" o:ole="">
                  <v:imagedata r:id="rId4607" o:title=""/>
                </v:shape>
                <o:OLEObject Type="Embed" ProgID="Equation.DSMT4" ShapeID="_x0000_i6839" DrawAspect="Content" ObjectID="_1690486818" r:id="rId4608"/>
              </w:object>
            </w:r>
            <w:r w:rsidRPr="00791221">
              <w:rPr>
                <w:rFonts w:ascii="Chu Van An" w:hAnsi="Chu Van An" w:cs="Chu Van An"/>
                <w:color w:val="000000"/>
                <w:sz w:val="24"/>
                <w:szCs w:val="24"/>
                <w:lang w:val="nl-NL"/>
              </w:rPr>
              <w:t xml:space="preserve"> là</w:t>
            </w:r>
          </w:p>
          <w:p w14:paraId="389F02AD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91221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b/>
                <w:color w:val="000099"/>
                <w:position w:val="-36"/>
                <w:sz w:val="24"/>
                <w:szCs w:val="24"/>
                <w:lang w:val="nl-NL"/>
              </w:rPr>
              <w:object w:dxaOrig="1275" w:dyaOrig="720" w14:anchorId="2B6CFA05">
                <v:shape id="_x0000_i6840" type="#_x0000_t75" style="width:63.75pt;height:36pt" o:ole="">
                  <v:imagedata r:id="rId4609" o:title=""/>
                </v:shape>
                <o:OLEObject Type="Embed" ProgID="Equation.DSMT4" ShapeID="_x0000_i6840" DrawAspect="Content" ObjectID="_1690486819" r:id="rId461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b/>
                <w:color w:val="0033CC"/>
                <w:position w:val="-28"/>
                <w:sz w:val="24"/>
                <w:szCs w:val="24"/>
                <w:lang w:val="nl-NL"/>
              </w:rPr>
              <w:object w:dxaOrig="1575" w:dyaOrig="660" w14:anchorId="0EC04D03">
                <v:shape id="_x0000_i6841" type="#_x0000_t75" style="width:78.75pt;height:33pt" o:ole="">
                  <v:imagedata r:id="rId4611" o:title=""/>
                </v:shape>
                <o:OLEObject Type="Embed" ProgID="Equation.DSMT4" ShapeID="_x0000_i6841" DrawAspect="Content" ObjectID="_1690486820" r:id="rId461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366FE7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b/>
                <w:color w:val="0033CC"/>
                <w:position w:val="-36"/>
                <w:sz w:val="24"/>
                <w:szCs w:val="24"/>
                <w:lang w:val="nl-NL"/>
              </w:rPr>
              <w:object w:dxaOrig="1275" w:dyaOrig="720" w14:anchorId="0257329A">
                <v:shape id="_x0000_i6842" type="#_x0000_t75" style="width:63.75pt;height:36pt" o:ole="">
                  <v:imagedata r:id="rId4613" o:title=""/>
                </v:shape>
                <o:OLEObject Type="Embed" ProgID="Equation.DSMT4" ShapeID="_x0000_i6842" DrawAspect="Content" ObjectID="_1690486821" r:id="rId461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36"/>
                <w:sz w:val="24"/>
                <w:szCs w:val="24"/>
              </w:rPr>
              <w:object w:dxaOrig="1275" w:dyaOrig="720" w14:anchorId="663CEE7F">
                <v:shape id="_x0000_i6843" type="#_x0000_t75" style="width:63.75pt;height:36pt" o:ole="">
                  <v:imagedata r:id="rId4615" o:title=""/>
                </v:shape>
                <o:OLEObject Type="Embed" ProgID="Equation.DSMT4" ShapeID="_x0000_i6843" DrawAspect="Content" ObjectID="_1690486822" r:id="rId461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6FCE95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7254DF8D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6FCD2065" w14:textId="77777777" w:rsidTr="002135F8">
        <w:tc>
          <w:tcPr>
            <w:tcW w:w="5807" w:type="dxa"/>
            <w:shd w:val="clear" w:color="auto" w:fill="auto"/>
          </w:tcPr>
          <w:p w14:paraId="52DDBBBB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791221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2595" w:dyaOrig="435" w14:anchorId="4A9672F4">
                <v:shape id="_x0000_i6844" type="#_x0000_t75" style="width:129.75pt;height:21.75pt" o:ole="">
                  <v:imagedata r:id="rId4617" o:title=""/>
                </v:shape>
                <o:OLEObject Type="Embed" ProgID="Equation.DSMT4" ShapeID="_x0000_i6844" DrawAspect="Content" ObjectID="_1690486823" r:id="rId461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. Tập nghiệm của phương trình </w:t>
            </w:r>
            <w:r w:rsidRPr="00791221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35" w:dyaOrig="405" w14:anchorId="08C4CBF1">
                <v:shape id="_x0000_i6845" type="#_x0000_t75" style="width:51.75pt;height:20.25pt" o:ole="">
                  <v:imagedata r:id="rId4619" o:title=""/>
                </v:shape>
                <o:OLEObject Type="Embed" ProgID="Equation.DSMT4" ShapeID="_x0000_i6845" DrawAspect="Content" ObjectID="_1690486824" r:id="rId462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1F77CCE7" w14:textId="77777777" w:rsidR="001656AD" w:rsidRPr="00791221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9122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495" w:dyaOrig="405" w14:anchorId="00D0931A">
                <v:shape id="_x0000_i6846" type="#_x0000_t75" style="width:24.75pt;height:20.25pt" o:ole="">
                  <v:imagedata r:id="rId4621" o:title=""/>
                </v:shape>
                <o:OLEObject Type="Embed" ProgID="Equation.DSMT4" ShapeID="_x0000_i6846" DrawAspect="Content" ObjectID="_1690486825" r:id="rId462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660" w:dyaOrig="405" w14:anchorId="5CA808E9">
                <v:shape id="_x0000_i6847" type="#_x0000_t75" style="width:33pt;height:20.25pt" o:ole="">
                  <v:imagedata r:id="rId4623" o:title=""/>
                </v:shape>
                <o:OLEObject Type="Embed" ProgID="Equation.DSMT4" ShapeID="_x0000_i6847" DrawAspect="Content" ObjectID="_1690486826" r:id="rId462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356AC2E4">
                <v:shape id="_x0000_i6848" type="#_x0000_t75" style="width:38.25pt;height:20.25pt" o:ole="">
                  <v:imagedata r:id="rId4625" o:title=""/>
                </v:shape>
                <o:OLEObject Type="Embed" ProgID="Equation.DSMT4" ShapeID="_x0000_i6848" DrawAspect="Content" ObjectID="_1690486827" r:id="rId4626"/>
              </w:objec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Arial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55" w:dyaOrig="285" w14:anchorId="5BC36783">
                <v:shape id="_x0000_i6849" type="#_x0000_t75" style="width:12.75pt;height:14.25pt" o:ole="">
                  <v:imagedata r:id="rId4627" o:title=""/>
                </v:shape>
                <o:OLEObject Type="Embed" ProgID="Equation.DSMT4" ShapeID="_x0000_i6849" DrawAspect="Content" ObjectID="_1690486828" r:id="rId462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1FC76D5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5D67BD11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51370E68" w14:textId="77777777" w:rsidTr="002135F8">
        <w:tc>
          <w:tcPr>
            <w:tcW w:w="5807" w:type="dxa"/>
            <w:shd w:val="clear" w:color="auto" w:fill="auto"/>
          </w:tcPr>
          <w:p w14:paraId="2B60C01F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Câu 10:</w:t>
            </w:r>
            <w:r w:rsidRPr="00791221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hàm số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pt-BR"/>
              </w:rPr>
              <w:object w:dxaOrig="2100" w:dyaOrig="660" w14:anchorId="7266FFC0">
                <v:shape id="_x0000_i6850" type="#_x0000_t75" style="width:105pt;height:33pt" o:ole="">
                  <v:imagedata r:id="rId4629" o:title=""/>
                </v:shape>
                <o:OLEObject Type="Embed" ProgID="Equation.DSMT4" ShapeID="_x0000_i6850" DrawAspect="Content" ObjectID="_1690486829" r:id="rId463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Tính đạo hàm cấp </w:t>
            </w:r>
            <w:r w:rsidRPr="00791221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pt-BR"/>
              </w:rPr>
              <w:object w:dxaOrig="195" w:dyaOrig="255" w14:anchorId="746E6FEB">
                <v:shape id="_x0000_i6851" type="#_x0000_t75" style="width:9.75pt;height:12.75pt" o:ole="">
                  <v:imagedata r:id="rId4631" o:title=""/>
                </v:shape>
                <o:OLEObject Type="Embed" ProgID="Equation.DSMT4" ShapeID="_x0000_i6851" DrawAspect="Content" ObjectID="_1690486830" r:id="rId463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của hàm số tại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555" w:dyaOrig="285" w14:anchorId="4BC87E49">
                <v:shape id="_x0000_i6852" type="#_x0000_t75" style="width:27.75pt;height:14.25pt" o:ole="">
                  <v:imagedata r:id="rId4633" o:title=""/>
                </v:shape>
                <o:OLEObject Type="Embed" ProgID="Equation.DSMT4" ShapeID="_x0000_i6852" DrawAspect="Content" ObjectID="_1690486831" r:id="rId463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39B741CD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A. 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pt-BR"/>
              </w:rPr>
              <w:object w:dxaOrig="945" w:dyaOrig="315" w14:anchorId="65A1905B">
                <v:shape id="_x0000_i6853" type="#_x0000_t75" style="width:47.25pt;height:15.75pt" o:ole="">
                  <v:imagedata r:id="rId4635" o:title=""/>
                </v:shape>
                <o:OLEObject Type="Embed" ProgID="Equation.DSMT4" ShapeID="_x0000_i6853" DrawAspect="Content" ObjectID="_1690486832" r:id="rId4636"/>
              </w:objec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pt-BR"/>
              </w:rPr>
              <w:object w:dxaOrig="1080" w:dyaOrig="315" w14:anchorId="022BEB19">
                <v:shape id="_x0000_i6854" type="#_x0000_t75" style="width:54.75pt;height:15.75pt" o:ole="">
                  <v:imagedata r:id="rId4637" o:title=""/>
                </v:shape>
                <o:OLEObject Type="Embed" ProgID="Equation.DSMT4" ShapeID="_x0000_i6854" DrawAspect="Content" ObjectID="_1690486833" r:id="rId4638"/>
              </w:objec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pt-BR"/>
              </w:rPr>
              <w:object w:dxaOrig="915" w:dyaOrig="315" w14:anchorId="69E6D11B">
                <v:shape id="_x0000_i6855" type="#_x0000_t75" style="width:45.75pt;height:15.75pt" o:ole="">
                  <v:imagedata r:id="rId4639" o:title=""/>
                </v:shape>
                <o:OLEObject Type="Embed" ProgID="Equation.DSMT4" ShapeID="_x0000_i6855" DrawAspect="Content" ObjectID="_1690486834" r:id="rId4640"/>
              </w:objec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pt-BR"/>
              </w:rPr>
              <w:object w:dxaOrig="1065" w:dyaOrig="315" w14:anchorId="56F0ED66">
                <v:shape id="_x0000_i6856" type="#_x0000_t75" style="width:53.25pt;height:15.75pt" o:ole="">
                  <v:imagedata r:id="rId4641" o:title=""/>
                </v:shape>
                <o:OLEObject Type="Embed" ProgID="Equation.DSMT4" ShapeID="_x0000_i6856" DrawAspect="Content" ObjectID="_1690486835" r:id="rId4642"/>
              </w:object>
            </w:r>
          </w:p>
          <w:p w14:paraId="46641576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08982E5B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089660F4" w14:textId="77777777" w:rsidTr="002135F8">
        <w:tc>
          <w:tcPr>
            <w:tcW w:w="5807" w:type="dxa"/>
            <w:shd w:val="clear" w:color="auto" w:fill="auto"/>
          </w:tcPr>
          <w:p w14:paraId="48309235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11: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Tìm đạo hàm cấp hai của hàm số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35" w:dyaOrig="360" w14:anchorId="73D044CF">
                <v:shape id="_x0000_i6857" type="#_x0000_t75" style="width:81.75pt;height:18.75pt" o:ole="">
                  <v:imagedata r:id="rId4643" o:title=""/>
                </v:shape>
                <o:OLEObject Type="Embed" ProgID="Equation.DSMT4" ShapeID="_x0000_i6857" DrawAspect="Content" ObjectID="_1690486836" r:id="rId464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65E0B6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9122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75" w:dyaOrig="360" w14:anchorId="17ECA27A">
                <v:shape id="_x0000_i6858" type="#_x0000_t75" style="width:93.75pt;height:18.75pt" o:ole="">
                  <v:imagedata r:id="rId4645" o:title=""/>
                </v:shape>
                <o:OLEObject Type="Embed" ProgID="Equation.DSMT4" ShapeID="_x0000_i6858" DrawAspect="Content" ObjectID="_1690486837" r:id="rId464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995" w:dyaOrig="360" w14:anchorId="6C21DDBC">
                <v:shape id="_x0000_i6859" type="#_x0000_t75" style="width:99.75pt;height:18.75pt" o:ole="">
                  <v:imagedata r:id="rId4647" o:title=""/>
                </v:shape>
                <o:OLEObject Type="Embed" ProgID="Equation.DSMT4" ShapeID="_x0000_i6859" DrawAspect="Content" ObjectID="_1690486838" r:id="rId464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16A5759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79122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40" w:dyaOrig="360" w14:anchorId="6A447712">
                <v:shape id="_x0000_i6860" type="#_x0000_t75" style="width:87pt;height:18.75pt" o:ole="">
                  <v:imagedata r:id="rId4649" o:title=""/>
                </v:shape>
                <o:OLEObject Type="Embed" ProgID="Equation.DSMT4" ShapeID="_x0000_i6860" DrawAspect="Content" ObjectID="_1690486839" r:id="rId465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995" w:dyaOrig="360" w14:anchorId="5F98DE74">
                <v:shape id="_x0000_i6861" type="#_x0000_t75" style="width:99.75pt;height:18.75pt" o:ole="">
                  <v:imagedata r:id="rId4651" o:title=""/>
                </v:shape>
                <o:OLEObject Type="Embed" ProgID="Equation.DSMT4" ShapeID="_x0000_i6861" DrawAspect="Content" ObjectID="_1690486840" r:id="rId465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7A5B1C5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5AA1B47F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05986BD9" w14:textId="77777777" w:rsidTr="002135F8">
        <w:tc>
          <w:tcPr>
            <w:tcW w:w="5807" w:type="dxa"/>
            <w:shd w:val="clear" w:color="auto" w:fill="auto"/>
          </w:tcPr>
          <w:p w14:paraId="0C122AF0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Tìm hàm số có đạo hàm cấp hai là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70" w14:anchorId="069AFE15">
                <v:shape id="_x0000_i6862" type="#_x0000_t75" style="width:21pt;height:13.5pt" o:ole="">
                  <v:imagedata r:id="rId4653" o:title=""/>
                </v:shape>
                <o:OLEObject Type="Embed" ProgID="Equation.DSMT4" ShapeID="_x0000_i6862" DrawAspect="Content" ObjectID="_1690486841" r:id="rId465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05F8CE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791221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780" w:dyaOrig="360" w14:anchorId="03121B5D">
                <v:shape id="_x0000_i6863" type="#_x0000_t75" style="width:39pt;height:18.75pt" o:ole="">
                  <v:imagedata r:id="rId4655" o:title=""/>
                </v:shape>
                <o:OLEObject Type="Embed" ProgID="Equation.DSMT4" ShapeID="_x0000_i6863" DrawAspect="Content" ObjectID="_1690486842" r:id="rId4656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660" w:dyaOrig="360" w14:anchorId="68B066F2">
                <v:shape id="_x0000_i6864" type="#_x0000_t75" style="width:33pt;height:18.75pt" o:ole="">
                  <v:imagedata r:id="rId4657" o:title=""/>
                </v:shape>
                <o:OLEObject Type="Embed" ProgID="Equation.DSMT4" ShapeID="_x0000_i6864" DrawAspect="Content" ObjectID="_1690486843" r:id="rId4658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780" w:dyaOrig="360" w14:anchorId="526A398B">
                <v:shape id="_x0000_i6865" type="#_x0000_t75" style="width:39pt;height:18.75pt" o:ole="">
                  <v:imagedata r:id="rId4659" o:title=""/>
                </v:shape>
                <o:OLEObject Type="Embed" ProgID="Equation.DSMT4" ShapeID="_x0000_i6865" DrawAspect="Content" ObjectID="_1690486844" r:id="rId4660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660" w:dyaOrig="360" w14:anchorId="502E5BFE">
                <v:shape id="_x0000_i6866" type="#_x0000_t75" style="width:33pt;height:18.75pt" o:ole="">
                  <v:imagedata r:id="rId4661" o:title=""/>
                </v:shape>
                <o:OLEObject Type="Embed" ProgID="Equation.DSMT4" ShapeID="_x0000_i6866" DrawAspect="Content" ObjectID="_1690486845" r:id="rId4662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026B27A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1799E2A4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5684D8B9" w14:textId="77777777" w:rsidTr="002135F8">
        <w:tc>
          <w:tcPr>
            <w:tcW w:w="5807" w:type="dxa"/>
            <w:shd w:val="clear" w:color="auto" w:fill="auto"/>
          </w:tcPr>
          <w:p w14:paraId="436E1523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45" w:dyaOrig="630" w14:anchorId="1D8BF897">
                <v:shape id="_x0000_i6867" type="#_x0000_t75" style="width:47.25pt;height:31.5pt" o:ole="">
                  <v:imagedata r:id="rId4663" o:title=""/>
                </v:shape>
                <o:OLEObject Type="Embed" ProgID="Equation.DSMT4" ShapeID="_x0000_i6867" DrawAspect="Content" ObjectID="_1690486846" r:id="rId466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có đạo hàm cấp hai là</w:t>
            </w:r>
          </w:p>
          <w:p w14:paraId="712DA71E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90" w:dyaOrig="330" w14:anchorId="1DCC801D">
                <v:shape id="_x0000_i6868" type="#_x0000_t75" style="width:34.5pt;height:16.5pt" o:ole="">
                  <v:imagedata r:id="rId4665" o:title=""/>
                </v:shape>
                <o:OLEObject Type="Embed" ProgID="Equation.DSMT4" ShapeID="_x0000_i6868" DrawAspect="Content" ObjectID="_1690486847" r:id="rId4666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36"/>
                <w:sz w:val="24"/>
                <w:szCs w:val="24"/>
              </w:rPr>
              <w:object w:dxaOrig="1335" w:dyaOrig="735" w14:anchorId="495BA869">
                <v:shape id="_x0000_i6869" type="#_x0000_t75" style="width:66.75pt;height:36.75pt" o:ole="">
                  <v:imagedata r:id="rId4667" o:title=""/>
                </v:shape>
                <o:OLEObject Type="Embed" ProgID="Equation.DSMT4" ShapeID="_x0000_i6869" DrawAspect="Content" ObjectID="_1690486848" r:id="rId4668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F712E12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36"/>
                <w:sz w:val="24"/>
                <w:szCs w:val="24"/>
              </w:rPr>
              <w:object w:dxaOrig="1500" w:dyaOrig="735" w14:anchorId="5C588FBF">
                <v:shape id="_x0000_i6870" type="#_x0000_t75" style="width:75pt;height:36.75pt" o:ole="">
                  <v:imagedata r:id="rId4669" o:title=""/>
                </v:shape>
                <o:OLEObject Type="Embed" ProgID="Equation.DSMT4" ShapeID="_x0000_i6870" DrawAspect="Content" ObjectID="_1690486849" r:id="rId4670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36"/>
                <w:sz w:val="24"/>
                <w:szCs w:val="24"/>
              </w:rPr>
              <w:object w:dxaOrig="1320" w:dyaOrig="735" w14:anchorId="4C8F76CA">
                <v:shape id="_x0000_i6871" type="#_x0000_t75" style="width:66pt;height:36.75pt" o:ole="">
                  <v:imagedata r:id="rId4671" o:title=""/>
                </v:shape>
                <o:OLEObject Type="Embed" ProgID="Equation.DSMT4" ShapeID="_x0000_i6871" DrawAspect="Content" ObjectID="_1690486850" r:id="rId4672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4015244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31BDB992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5F168237" w14:textId="77777777" w:rsidTr="002135F8">
        <w:tc>
          <w:tcPr>
            <w:tcW w:w="5807" w:type="dxa"/>
            <w:shd w:val="clear" w:color="auto" w:fill="auto"/>
          </w:tcPr>
          <w:p w14:paraId="417B245F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14:</w:t>
            </w:r>
            <w:r w:rsidRPr="00791221">
              <w:rPr>
                <w:rFonts w:ascii="Chu Van An" w:hAnsi="Chu Van An" w:cs="Chu Van An"/>
                <w:bCs/>
                <w:iCs/>
                <w:sz w:val="24"/>
                <w:szCs w:val="24"/>
                <w:lang w:val="fr-FR"/>
              </w:rPr>
              <w:t xml:space="preserve">Hàm số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1815" w:dyaOrig="660" w14:anchorId="36CD0C82">
                <v:shape id="_x0000_i6872" type="#_x0000_t75" style="width:90.75pt;height:33pt" o:ole="">
                  <v:imagedata r:id="rId4673" o:title=""/>
                </v:shape>
                <o:OLEObject Type="Embed" ProgID="Equation.DSMT4" ShapeID="_x0000_i6872" DrawAspect="Content" ObjectID="_1690486851" r:id="rId4674"/>
              </w:object>
            </w:r>
            <w:r w:rsidRPr="00791221">
              <w:rPr>
                <w:rFonts w:ascii="Chu Van An" w:hAnsi="Chu Van An" w:cs="Chu Van An"/>
                <w:bCs/>
                <w:iCs/>
                <w:sz w:val="24"/>
                <w:szCs w:val="24"/>
                <w:lang w:val="fr-FR"/>
              </w:rPr>
              <w:t xml:space="preserve"> có </w:t>
            </w:r>
            <w:r w:rsidRPr="00791221">
              <w:rPr>
                <w:rFonts w:ascii="Chu Van An" w:eastAsia="Times New Roman" w:hAnsi="Chu Van An" w:cs="Chu Van An"/>
                <w:position w:val="-36"/>
                <w:sz w:val="24"/>
                <w:szCs w:val="24"/>
                <w:lang w:val="vi-VN"/>
              </w:rPr>
              <w:object w:dxaOrig="2580" w:dyaOrig="780" w14:anchorId="7365AAFE">
                <v:shape id="_x0000_i6873" type="#_x0000_t75" style="width:129pt;height:39pt" o:ole="">
                  <v:imagedata r:id="rId4675" o:title=""/>
                </v:shape>
                <o:OLEObject Type="Embed" ProgID="Equation.DSMT4" ShapeID="_x0000_i6873" DrawAspect="Content" ObjectID="_1690486852" r:id="rId4676"/>
              </w:object>
            </w:r>
            <w:r w:rsidRPr="00791221">
              <w:rPr>
                <w:rFonts w:ascii="Chu Van An" w:hAnsi="Chu Van An" w:cs="Chu Van An"/>
                <w:bCs/>
                <w:iCs/>
                <w:sz w:val="24"/>
                <w:szCs w:val="24"/>
                <w:lang w:val="fr-FR"/>
              </w:rPr>
              <w:t xml:space="preserve">. Tính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725" w:dyaOrig="285" w14:anchorId="1E5DD553">
                <v:shape id="_x0000_i6874" type="#_x0000_t75" style="width:86.25pt;height:14.25pt" o:ole="">
                  <v:imagedata r:id="rId4677" o:title=""/>
                </v:shape>
                <o:OLEObject Type="Embed" ProgID="Equation.DSMT4" ShapeID="_x0000_i6874" DrawAspect="Content" ObjectID="_1690486853" r:id="rId4678"/>
              </w:object>
            </w:r>
            <w:r w:rsidRPr="00791221">
              <w:rPr>
                <w:rFonts w:ascii="Chu Van An" w:hAnsi="Chu Van An" w:cs="Chu Van An"/>
                <w:bCs/>
                <w:iCs/>
                <w:sz w:val="24"/>
                <w:szCs w:val="24"/>
                <w:lang w:val="fr-FR"/>
              </w:rPr>
              <w:t>.</w:t>
            </w:r>
          </w:p>
          <w:p w14:paraId="2C2F3152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iCs/>
                <w:color w:val="0000FF"/>
                <w:sz w:val="24"/>
                <w:szCs w:val="24"/>
                <w:lang w:val="fr-FR"/>
              </w:rPr>
            </w:pPr>
            <w:r w:rsidRPr="00791221">
              <w:rPr>
                <w:rFonts w:ascii="Chu Van An" w:hAnsi="Chu Van An" w:cs="Chu Van An"/>
                <w:b/>
                <w:bCs/>
                <w:iCs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791221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bCs/>
                <w:iCs/>
                <w:color w:val="0000FF"/>
                <w:sz w:val="24"/>
                <w:szCs w:val="24"/>
                <w:lang w:val="fr-FR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sz w:val="24"/>
                <w:szCs w:val="24"/>
                <w:lang w:val="vi-VN"/>
              </w:rPr>
              <w:object w:dxaOrig="720" w:dyaOrig="285" w14:anchorId="10CD9F28">
                <v:shape id="_x0000_i6875" type="#_x0000_t75" style="width:36pt;height:14.25pt" o:ole="">
                  <v:imagedata r:id="rId4679" o:title=""/>
                </v:shape>
                <o:OLEObject Type="Embed" ProgID="Equation.DSMT4" ShapeID="_x0000_i6875" DrawAspect="Content" ObjectID="_1690486854" r:id="rId4680"/>
              </w:object>
            </w:r>
            <w:r w:rsidRPr="00791221">
              <w:rPr>
                <w:rFonts w:ascii="Chu Van An" w:hAnsi="Chu Van An" w:cs="Chu Van An"/>
                <w:bCs/>
                <w:iCs/>
                <w:sz w:val="24"/>
                <w:szCs w:val="24"/>
                <w:lang w:val="fr-FR"/>
              </w:rPr>
              <w:t>.</w:t>
            </w:r>
            <w:r w:rsidRPr="00791221">
              <w:rPr>
                <w:rFonts w:ascii="Chu Van An" w:hAnsi="Chu Van An" w:cs="Chu Van An"/>
                <w:b/>
                <w:bCs/>
                <w:iCs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sz w:val="24"/>
                <w:szCs w:val="24"/>
                <w:lang w:val="vi-VN"/>
              </w:rPr>
              <w:object w:dxaOrig="585" w:dyaOrig="285" w14:anchorId="3B5F7861">
                <v:shape id="_x0000_i6876" type="#_x0000_t75" style="width:29.25pt;height:14.25pt" o:ole="">
                  <v:imagedata r:id="rId4681" o:title=""/>
                </v:shape>
                <o:OLEObject Type="Embed" ProgID="Equation.DSMT4" ShapeID="_x0000_i6876" DrawAspect="Content" ObjectID="_1690486855" r:id="rId4682"/>
              </w:object>
            </w:r>
            <w:r w:rsidRPr="00791221">
              <w:rPr>
                <w:rFonts w:ascii="Chu Van An" w:hAnsi="Chu Van An" w:cs="Chu Van An"/>
                <w:bCs/>
                <w:iCs/>
                <w:sz w:val="24"/>
                <w:szCs w:val="24"/>
                <w:lang w:val="fr-FR"/>
              </w:rPr>
              <w:t>.</w:t>
            </w:r>
            <w:r w:rsidRPr="00791221">
              <w:rPr>
                <w:rFonts w:ascii="Chu Van An" w:hAnsi="Chu Van An" w:cs="Chu Van An"/>
                <w:b/>
                <w:bCs/>
                <w:iCs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sz w:val="24"/>
                <w:szCs w:val="24"/>
                <w:lang w:val="vi-VN"/>
              </w:rPr>
              <w:object w:dxaOrig="825" w:dyaOrig="285" w14:anchorId="5899F994">
                <v:shape id="_x0000_i6877" type="#_x0000_t75" style="width:41.25pt;height:14.25pt" o:ole="">
                  <v:imagedata r:id="rId4683" o:title=""/>
                </v:shape>
                <o:OLEObject Type="Embed" ProgID="Equation.DSMT4" ShapeID="_x0000_i6877" DrawAspect="Content" ObjectID="_1690486856" r:id="rId4684"/>
              </w:object>
            </w:r>
            <w:r w:rsidRPr="00791221">
              <w:rPr>
                <w:rFonts w:ascii="Chu Van An" w:hAnsi="Chu Van An" w:cs="Chu Van An"/>
                <w:bCs/>
                <w:iCs/>
                <w:sz w:val="24"/>
                <w:szCs w:val="24"/>
                <w:lang w:val="fr-FR"/>
              </w:rPr>
              <w:t>.</w:t>
            </w:r>
            <w:r w:rsidRPr="00791221">
              <w:rPr>
                <w:rFonts w:ascii="Chu Van An" w:hAnsi="Chu Van An" w:cs="Chu Van An"/>
                <w:b/>
                <w:bCs/>
                <w:iCs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b/>
                <w:bCs/>
                <w:iCs/>
                <w:color w:val="0000FF"/>
                <w:position w:val="-6"/>
                <w:sz w:val="24"/>
                <w:szCs w:val="24"/>
                <w:lang w:val="vi-VN"/>
              </w:rPr>
              <w:object w:dxaOrig="705" w:dyaOrig="285" w14:anchorId="26088287">
                <v:shape id="_x0000_i6878" type="#_x0000_t75" style="width:35.25pt;height:14.25pt" o:ole="">
                  <v:imagedata r:id="rId4685" o:title=""/>
                </v:shape>
                <o:OLEObject Type="Embed" ProgID="Equation.DSMT4" ShapeID="_x0000_i6878" DrawAspect="Content" ObjectID="_1690486857" r:id="rId4686"/>
              </w:object>
            </w:r>
            <w:r w:rsidRPr="00791221">
              <w:rPr>
                <w:rFonts w:ascii="Chu Van An" w:hAnsi="Chu Van An" w:cs="Chu Van An"/>
                <w:bCs/>
                <w:iCs/>
                <w:sz w:val="24"/>
                <w:szCs w:val="24"/>
                <w:lang w:val="fr-FR"/>
              </w:rPr>
              <w:t>.</w:t>
            </w:r>
          </w:p>
          <w:p w14:paraId="2983E457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43DBB75F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6BCF0B09" w14:textId="77777777" w:rsidTr="002135F8">
        <w:tc>
          <w:tcPr>
            <w:tcW w:w="5807" w:type="dxa"/>
            <w:shd w:val="clear" w:color="auto" w:fill="auto"/>
          </w:tcPr>
          <w:p w14:paraId="7D8E557D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Đạo hàm cấp hai của hàm số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30" w:dyaOrig="300" w14:anchorId="2F842DC4">
                <v:shape id="_x0000_i6879" type="#_x0000_t75" style="width:47.25pt;height:15pt" o:ole="">
                  <v:imagedata r:id="rId4687" o:title=""/>
                </v:shape>
                <o:OLEObject Type="Embed" ProgID="Equation.DSMT4" ShapeID="_x0000_i6879" DrawAspect="Content" ObjectID="_1690486858" r:id="rId468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5872909F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35" w:dyaOrig="630" w14:anchorId="7CDC7EEF">
                <v:shape id="_x0000_i6880" type="#_x0000_t75" style="width:66.75pt;height:31.5pt" o:ole="">
                  <v:imagedata r:id="rId4689" o:title=""/>
                </v:shape>
                <o:OLEObject Type="Embed" ProgID="Equation.DSMT4" ShapeID="_x0000_i6880" DrawAspect="Content" ObjectID="_1690486859" r:id="rId4690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70" w:dyaOrig="630" w14:anchorId="31FE82A6">
                <v:shape id="_x0000_i6881" type="#_x0000_t75" style="width:58.5pt;height:31.5pt" o:ole="">
                  <v:imagedata r:id="rId4691" o:title=""/>
                </v:shape>
                <o:OLEObject Type="Embed" ProgID="Equation.DSMT4" ShapeID="_x0000_i6881" DrawAspect="Content" ObjectID="_1690486860" r:id="rId4692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E231979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35" w:dyaOrig="630" w14:anchorId="0BE6DC78">
                <v:shape id="_x0000_i6882" type="#_x0000_t75" style="width:66.75pt;height:31.5pt" o:ole="">
                  <v:imagedata r:id="rId4693" o:title=""/>
                </v:shape>
                <o:OLEObject Type="Embed" ProgID="Equation.DSMT4" ShapeID="_x0000_i6882" DrawAspect="Content" ObjectID="_1690486861" r:id="rId4694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70" w:dyaOrig="630" w14:anchorId="32A4A9FB">
                <v:shape id="_x0000_i6883" type="#_x0000_t75" style="width:58.5pt;height:31.5pt" o:ole="">
                  <v:imagedata r:id="rId4695" o:title=""/>
                </v:shape>
                <o:OLEObject Type="Embed" ProgID="Equation.DSMT4" ShapeID="_x0000_i6883" DrawAspect="Content" ObjectID="_1690486862" r:id="rId4696"/>
              </w:object>
            </w:r>
            <w:r w:rsidRPr="00791221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3951E82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6AC03C1D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44923BA2" w14:textId="77777777" w:rsidTr="002135F8">
        <w:tc>
          <w:tcPr>
            <w:tcW w:w="5807" w:type="dxa"/>
            <w:shd w:val="clear" w:color="auto" w:fill="auto"/>
          </w:tcPr>
          <w:p w14:paraId="00E744B2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Câu 16:</w:t>
            </w:r>
            <w:r w:rsidRPr="0079122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60" w14:anchorId="7219D979">
                <v:shape id="_x0000_i6884" type="#_x0000_t75" style="width:51pt;height:18.75pt" o:ole="">
                  <v:imagedata r:id="rId4697" o:title=""/>
                </v:shape>
                <o:OLEObject Type="Embed" ProgID="Equation.DSMT4" ShapeID="_x0000_i6884" DrawAspect="Content" ObjectID="_1690486863" r:id="rId469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Khi đó </w:t>
            </w:r>
            <w:r w:rsidRPr="00791221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55" w:dyaOrig="675" w14:anchorId="64B8E83F">
                <v:shape id="_x0000_i6885" type="#_x0000_t75" style="width:42.75pt;height:33.75pt" o:ole="">
                  <v:imagedata r:id="rId4699" o:title=""/>
                </v:shape>
                <o:OLEObject Type="Embed" ProgID="Equation.DSMT4" ShapeID="_x0000_i6885" DrawAspect="Content" ObjectID="_1690486864" r:id="rId470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bằng</w:t>
            </w:r>
          </w:p>
          <w:p w14:paraId="43430DD9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791221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24B2AB4E">
                <v:shape id="_x0000_i6886" type="#_x0000_t75" style="width:15.75pt;height:12.75pt" o:ole="">
                  <v:imagedata r:id="rId4701" o:title=""/>
                </v:shape>
                <o:OLEObject Type="Embed" ProgID="Equation.DSMT4" ShapeID="_x0000_i6886" DrawAspect="Content" ObjectID="_1690486865" r:id="rId470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56290D2">
                <v:shape id="_x0000_i6887" type="#_x0000_t75" style="width:9.75pt;height:12.75pt" o:ole="">
                  <v:imagedata r:id="rId4703" o:title=""/>
                </v:shape>
                <o:OLEObject Type="Embed" ProgID="Equation.DSMT4" ShapeID="_x0000_i6887" DrawAspect="Content" ObjectID="_1690486866" r:id="rId470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480" w:dyaOrig="360" w14:anchorId="615ABF0C">
                <v:shape id="_x0000_i6888" type="#_x0000_t75" style="width:24pt;height:18.75pt" o:ole="">
                  <v:imagedata r:id="rId4705" o:title=""/>
                </v:shape>
                <o:OLEObject Type="Embed" ProgID="Equation.DSMT4" ShapeID="_x0000_i6888" DrawAspect="Content" ObjectID="_1690486867" r:id="rId470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615" w:dyaOrig="360" w14:anchorId="71602BD0">
                <v:shape id="_x0000_i6889" type="#_x0000_t75" style="width:30.75pt;height:18.75pt" o:ole="">
                  <v:imagedata r:id="rId4707" o:title=""/>
                </v:shape>
                <o:OLEObject Type="Embed" ProgID="Equation.DSMT4" ShapeID="_x0000_i6889" DrawAspect="Content" ObjectID="_1690486868" r:id="rId470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7E77059C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371F3DCA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64CC2BBB" w14:textId="77777777" w:rsidTr="002135F8">
        <w:tc>
          <w:tcPr>
            <w:tcW w:w="5807" w:type="dxa"/>
            <w:shd w:val="clear" w:color="auto" w:fill="auto"/>
          </w:tcPr>
          <w:p w14:paraId="39069A1B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791221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945" w:dyaOrig="630" w14:anchorId="117DBF74">
                <v:shape id="_x0000_i6890" type="#_x0000_t75" style="width:47.25pt;height:31.5pt" o:ole="">
                  <v:imagedata r:id="rId4709" o:title=""/>
                </v:shape>
                <o:OLEObject Type="Embed" ProgID="Equation.DSMT4" ShapeID="_x0000_i6890" DrawAspect="Content" ObjectID="_1690486869" r:id="rId471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791221">
              <w:rPr>
                <w:rFonts w:ascii="Chu Van An" w:eastAsia="Arial" w:hAnsi="Chu Van An" w:cs="Chu Van An"/>
                <w:position w:val="-10"/>
                <w:sz w:val="24"/>
                <w:szCs w:val="24"/>
                <w:lang w:val="fr-FR"/>
              </w:rPr>
              <w:object w:dxaOrig="300" w:dyaOrig="330" w14:anchorId="20268668">
                <v:shape id="_x0000_i6891" type="#_x0000_t75" style="width:15pt;height:16.5pt" o:ole="">
                  <v:imagedata r:id="rId4711" o:title=""/>
                </v:shape>
                <o:OLEObject Type="Embed" ProgID="Equation.DSMT4" ShapeID="_x0000_i6891" DrawAspect="Content" ObjectID="_1690486870" r:id="rId471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D52D8FF" w14:textId="77777777" w:rsidR="001656AD" w:rsidRPr="00791221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9122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Arial" w:hAnsi="Chu Van An" w:cs="Chu Van An"/>
                <w:position w:val="-36"/>
                <w:sz w:val="24"/>
                <w:szCs w:val="24"/>
              </w:rPr>
              <w:object w:dxaOrig="1305" w:dyaOrig="735" w14:anchorId="00FEFF47">
                <v:shape id="_x0000_i6892" type="#_x0000_t75" style="width:65.25pt;height:36.75pt" o:ole="">
                  <v:imagedata r:id="rId4713" o:title=""/>
                </v:shape>
                <o:OLEObject Type="Embed" ProgID="Equation.DSMT4" ShapeID="_x0000_i6892" DrawAspect="Content" ObjectID="_1690486871" r:id="rId471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Arial" w:hAnsi="Chu Van An" w:cs="Chu Van An"/>
                <w:position w:val="-36"/>
                <w:sz w:val="24"/>
                <w:szCs w:val="24"/>
              </w:rPr>
              <w:object w:dxaOrig="1305" w:dyaOrig="735" w14:anchorId="519402CF">
                <v:shape id="_x0000_i6893" type="#_x0000_t75" style="width:65.25pt;height:36.75pt" o:ole="">
                  <v:imagedata r:id="rId4715" o:title=""/>
                </v:shape>
                <o:OLEObject Type="Embed" ProgID="Equation.DSMT4" ShapeID="_x0000_i6893" DrawAspect="Content" ObjectID="_1690486872" r:id="rId471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5B8AA5" w14:textId="77777777" w:rsidR="001656AD" w:rsidRPr="00791221" w:rsidRDefault="001656AD" w:rsidP="002135F8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Arial" w:hAnsi="Chu Van An" w:cs="Chu Van An"/>
                <w:position w:val="-36"/>
                <w:sz w:val="24"/>
                <w:szCs w:val="24"/>
              </w:rPr>
              <w:object w:dxaOrig="1305" w:dyaOrig="735" w14:anchorId="363CABFF">
                <v:shape id="_x0000_i6894" type="#_x0000_t75" style="width:65.25pt;height:36.75pt" o:ole="">
                  <v:imagedata r:id="rId4717" o:title=""/>
                </v:shape>
                <o:OLEObject Type="Embed" ProgID="Equation.DSMT4" ShapeID="_x0000_i6894" DrawAspect="Content" ObjectID="_1690486873" r:id="rId471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Arial" w:hAnsi="Chu Van An" w:cs="Chu Van An"/>
                <w:position w:val="-36"/>
                <w:sz w:val="24"/>
                <w:szCs w:val="24"/>
              </w:rPr>
              <w:object w:dxaOrig="1290" w:dyaOrig="735" w14:anchorId="509F310C">
                <v:shape id="_x0000_i6895" type="#_x0000_t75" style="width:64.5pt;height:36.75pt" o:ole="">
                  <v:imagedata r:id="rId4719" o:title=""/>
                </v:shape>
                <o:OLEObject Type="Embed" ProgID="Equation.DSMT4" ShapeID="_x0000_i6895" DrawAspect="Content" ObjectID="_1690486874" r:id="rId472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E2DE3F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5274C591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16C75198" w14:textId="77777777" w:rsidTr="002135F8">
        <w:tc>
          <w:tcPr>
            <w:tcW w:w="5807" w:type="dxa"/>
            <w:shd w:val="clear" w:color="auto" w:fill="auto"/>
          </w:tcPr>
          <w:p w14:paraId="07B69FE5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18:</w:t>
            </w:r>
            <w:r w:rsidRPr="00791221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Với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10" w:dyaOrig="360" w14:anchorId="06298A48">
                <v:shape id="_x0000_i6896" type="#_x0000_t75" style="width:85.5pt;height:18.75pt" o:ole="">
                  <v:imagedata r:id="rId4721" o:title=""/>
                </v:shape>
                <o:OLEObject Type="Embed" ProgID="Equation.DSMT4" ShapeID="_x0000_i6896" DrawAspect="Content" ObjectID="_1690486875" r:id="rId4722"/>
              </w:object>
            </w:r>
            <w:r w:rsidRPr="00791221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thì </w:t>
            </w:r>
            <w:r w:rsidRPr="00791221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45" w:dyaOrig="690" w14:anchorId="02AA955F">
                <v:shape id="_x0000_i6897" type="#_x0000_t75" style="width:47.25pt;height:34.5pt" o:ole="">
                  <v:imagedata r:id="rId4723" o:title=""/>
                </v:shape>
                <o:OLEObject Type="Embed" ProgID="Equation.DSMT4" ShapeID="_x0000_i6897" DrawAspect="Content" ObjectID="_1690486876" r:id="rId4724"/>
              </w:object>
            </w:r>
            <w:r w:rsidRPr="00791221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>bằng</w:t>
            </w:r>
          </w:p>
          <w:p w14:paraId="0420CA72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0.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1.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65310D3D">
                <v:shape id="_x0000_i6898" type="#_x0000_t75" style="width:16.5pt;height:13.5pt" o:ole="">
                  <v:imagedata r:id="rId4725" o:title=""/>
                </v:shape>
                <o:OLEObject Type="Embed" ProgID="Equation.DSMT4" ShapeID="_x0000_i6898" DrawAspect="Content" ObjectID="_1690486877" r:id="rId472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5.</w:t>
            </w:r>
          </w:p>
          <w:p w14:paraId="79031801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06BCDF18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3880B959" w14:textId="77777777" w:rsidTr="002135F8">
        <w:tc>
          <w:tcPr>
            <w:tcW w:w="5807" w:type="dxa"/>
            <w:shd w:val="clear" w:color="auto" w:fill="auto"/>
          </w:tcPr>
          <w:p w14:paraId="7791FEB2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19: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Đạo hàm bậc </w:t>
            </w:r>
            <w:r w:rsidRPr="00791221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25D5D20D">
                <v:shape id="_x0000_i6899" type="#_x0000_t75" style="width:15pt;height:12.75pt" o:ole="">
                  <v:imagedata r:id="rId4727" o:title=""/>
                </v:shape>
                <o:OLEObject Type="Embed" ProgID="Equation.DSMT4" ShapeID="_x0000_i6899" DrawAspect="Content" ObjectID="_1690486878" r:id="rId472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 của hàm số </w:t>
            </w:r>
            <w:r w:rsidRPr="0079122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05" w:dyaOrig="405" w14:anchorId="16E814FE">
                <v:shape id="_x0000_i6900" type="#_x0000_t75" style="width:65.25pt;height:20.25pt" o:ole="">
                  <v:imagedata r:id="rId4729" o:title=""/>
                </v:shape>
                <o:OLEObject Type="Embed" ProgID="Equation.DSMT4" ShapeID="_x0000_i6900" DrawAspect="Content" ObjectID="_1690486879" r:id="rId473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6E4E1A2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791221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2370" w:dyaOrig="675" w14:anchorId="607A06B3">
                <v:shape id="_x0000_i6901" type="#_x0000_t75" style="width:118.5pt;height:33.75pt" o:ole="">
                  <v:imagedata r:id="rId4731" o:title=""/>
                </v:shape>
                <o:OLEObject Type="Embed" ProgID="Equation.DSMT4" ShapeID="_x0000_i6901" DrawAspect="Content" ObjectID="_1690486880" r:id="rId473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2370" w:dyaOrig="675" w14:anchorId="445FE43C">
                <v:shape id="_x0000_i6902" type="#_x0000_t75" style="width:118.5pt;height:33.75pt" o:ole="">
                  <v:imagedata r:id="rId4733" o:title=""/>
                </v:shape>
                <o:OLEObject Type="Embed" ProgID="Equation.DSMT4" ShapeID="_x0000_i6902" DrawAspect="Content" ObjectID="_1690486881" r:id="rId473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B0DE25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2220" w:dyaOrig="675" w14:anchorId="2DC39828">
                <v:shape id="_x0000_i6903" type="#_x0000_t75" style="width:111pt;height:33.75pt" o:ole="">
                  <v:imagedata r:id="rId4735" o:title=""/>
                </v:shape>
                <o:OLEObject Type="Embed" ProgID="Equation.DSMT4" ShapeID="_x0000_i6903" DrawAspect="Content" ObjectID="_1690486882" r:id="rId473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2175" w:dyaOrig="675" w14:anchorId="43B0FF83">
                <v:shape id="_x0000_i6904" type="#_x0000_t75" style="width:108.75pt;height:33.75pt" o:ole="">
                  <v:imagedata r:id="rId4737" o:title=""/>
                </v:shape>
                <o:OLEObject Type="Embed" ProgID="Equation.DSMT4" ShapeID="_x0000_i6904" DrawAspect="Content" ObjectID="_1690486883" r:id="rId473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D46E032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5313C531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19702E70" w14:textId="77777777" w:rsidTr="002135F8">
        <w:tc>
          <w:tcPr>
            <w:tcW w:w="5807" w:type="dxa"/>
            <w:shd w:val="clear" w:color="auto" w:fill="auto"/>
          </w:tcPr>
          <w:p w14:paraId="3D536F49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20: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79122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40" w:dyaOrig="435" w14:anchorId="78471B47">
                <v:shape id="_x0000_i6905" type="#_x0000_t75" style="width:1in;height:21.75pt" o:ole="">
                  <v:imagedata r:id="rId4739" o:title=""/>
                </v:shape>
                <o:OLEObject Type="Embed" ProgID="Equation.DSMT4" ShapeID="_x0000_i6905" DrawAspect="Content" ObjectID="_1690486884" r:id="rId474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79122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5AEE7910">
                <v:shape id="_x0000_i6906" type="#_x0000_t75" style="width:41.25pt;height:20.25pt" o:ole="">
                  <v:imagedata r:id="rId4741" o:title=""/>
                </v:shape>
                <o:OLEObject Type="Embed" ProgID="Equation.DSMT4" ShapeID="_x0000_i6906" DrawAspect="Content" ObjectID="_1690486885" r:id="rId474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E12932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9122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75" w:dyaOrig="615" w14:anchorId="09A747D6">
                <v:shape id="_x0000_i6907" type="#_x0000_t75" style="width:48.75pt;height:30.75pt" o:ole="">
                  <v:imagedata r:id="rId4743" o:title=""/>
                </v:shape>
                <o:OLEObject Type="Embed" ProgID="Equation.DSMT4" ShapeID="_x0000_i6907" DrawAspect="Content" ObjectID="_1690486886" r:id="rId474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15" w:dyaOrig="615" w14:anchorId="717B9B3B">
                <v:shape id="_x0000_i6908" type="#_x0000_t75" style="width:45.75pt;height:30.75pt" o:ole="">
                  <v:imagedata r:id="rId4745" o:title=""/>
                </v:shape>
                <o:OLEObject Type="Embed" ProgID="Equation.DSMT4" ShapeID="_x0000_i6908" DrawAspect="Content" ObjectID="_1690486887" r:id="rId474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315" w14:anchorId="2DFF1302">
                <v:shape id="_x0000_i6909" type="#_x0000_t75" style="width:15.75pt;height:15.75pt" o:ole="">
                  <v:imagedata r:id="rId4747" o:title=""/>
                </v:shape>
                <o:OLEObject Type="Embed" ProgID="Equation.DSMT4" ShapeID="_x0000_i6909" DrawAspect="Content" ObjectID="_1690486888" r:id="rId474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75" w:dyaOrig="615" w14:anchorId="2D88EED9">
                <v:shape id="_x0000_i6910" type="#_x0000_t75" style="width:48.75pt;height:30.75pt" o:ole="">
                  <v:imagedata r:id="rId4749" o:title=""/>
                </v:shape>
                <o:OLEObject Type="Embed" ProgID="Equation.DSMT4" ShapeID="_x0000_i6910" DrawAspect="Content" ObjectID="_1690486889" r:id="rId475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F64FAA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605AE0D5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12B88F37" w14:textId="77777777" w:rsidTr="002135F8">
        <w:tc>
          <w:tcPr>
            <w:tcW w:w="5807" w:type="dxa"/>
            <w:shd w:val="clear" w:color="auto" w:fill="auto"/>
          </w:tcPr>
          <w:p w14:paraId="7FB2371B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spacing w:val="-4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pacing w:val="-4"/>
                <w:sz w:val="24"/>
                <w:szCs w:val="24"/>
              </w:rPr>
              <w:t>Câu 21:</w:t>
            </w:r>
            <w:r w:rsidRPr="00791221">
              <w:rPr>
                <w:rFonts w:ascii="Chu Van An" w:hAnsi="Chu Van An" w:cs="Chu Van An"/>
                <w:spacing w:val="-4"/>
                <w:sz w:val="24"/>
                <w:szCs w:val="24"/>
              </w:rPr>
              <w:t xml:space="preserve">Cho hàm số </w:t>
            </w:r>
            <w:r w:rsidRPr="00791221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325" w:dyaOrig="315" w14:anchorId="793FBA5E">
                <v:shape id="_x0000_i6911" type="#_x0000_t75" style="width:116.25pt;height:15.75pt" o:ole="">
                  <v:imagedata r:id="rId4751" o:title=""/>
                </v:shape>
                <o:OLEObject Type="Embed" ProgID="Equation.DSMT4" ShapeID="_x0000_i6911" DrawAspect="Content" ObjectID="_1690486890" r:id="rId4752"/>
              </w:object>
            </w:r>
            <w:r w:rsidRPr="00791221">
              <w:rPr>
                <w:rFonts w:ascii="Chu Van An" w:hAnsi="Chu Van An" w:cs="Chu Van An"/>
                <w:spacing w:val="-4"/>
                <w:sz w:val="24"/>
                <w:szCs w:val="24"/>
              </w:rPr>
              <w:t xml:space="preserve">. Giá trị của </w:t>
            </w:r>
            <w:r w:rsidRPr="00791221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945" w:dyaOrig="675" w14:anchorId="1CDDA98D">
                <v:shape id="_x0000_i6912" type="#_x0000_t75" style="width:47.25pt;height:33.75pt" o:ole="">
                  <v:imagedata r:id="rId4753" o:title=""/>
                </v:shape>
                <o:OLEObject Type="Embed" ProgID="Equation.DSMT4" ShapeID="_x0000_i6912" DrawAspect="Content" ObjectID="_1690486891" r:id="rId4754"/>
              </w:object>
            </w:r>
            <w:r w:rsidRPr="00791221">
              <w:rPr>
                <w:rFonts w:ascii="Chu Van An" w:hAnsi="Chu Van An" w:cs="Chu Van An"/>
                <w:spacing w:val="-4"/>
                <w:sz w:val="24"/>
                <w:szCs w:val="24"/>
              </w:rPr>
              <w:t xml:space="preserve"> gần nhất với số nào dưới đây?</w:t>
            </w:r>
          </w:p>
          <w:p w14:paraId="72F8FE64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91221">
              <w:rPr>
                <w:rFonts w:ascii="Chu Van An" w:hAnsi="Chu Van An" w:cs="Chu Van An"/>
                <w:spacing w:val="-4"/>
                <w:sz w:val="24"/>
                <w:szCs w:val="24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95" w:dyaOrig="285" w14:anchorId="7EBE545F">
                <v:shape id="_x0000_i6913" type="#_x0000_t75" style="width:39pt;height:14.25pt" o:ole="">
                  <v:imagedata r:id="rId4755" o:title=""/>
                </v:shape>
                <o:OLEObject Type="Embed" ProgID="Equation.DSMT4" ShapeID="_x0000_i6913" DrawAspect="Content" ObjectID="_1690486892" r:id="rId475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00" w:dyaOrig="285" w14:anchorId="66B7ABA8">
                <v:shape id="_x0000_i6914" type="#_x0000_t75" style="width:45pt;height:14.25pt" o:ole="">
                  <v:imagedata r:id="rId4757" o:title=""/>
                </v:shape>
                <o:OLEObject Type="Embed" ProgID="Equation.DSMT4" ShapeID="_x0000_i6914" DrawAspect="Content" ObjectID="_1690486893" r:id="rId475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285" w14:anchorId="2F4142A5">
                <v:shape id="_x0000_i6915" type="#_x0000_t75" style="width:39pt;height:14.25pt" o:ole="">
                  <v:imagedata r:id="rId4759" o:title=""/>
                </v:shape>
                <o:OLEObject Type="Embed" ProgID="Equation.DSMT4" ShapeID="_x0000_i6915" DrawAspect="Content" ObjectID="_1690486894" r:id="rId476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95" w:dyaOrig="285" w14:anchorId="75A67C05">
                <v:shape id="_x0000_i6916" type="#_x0000_t75" style="width:39pt;height:14.25pt" o:ole="">
                  <v:imagedata r:id="rId4761" o:title=""/>
                </v:shape>
                <o:OLEObject Type="Embed" ProgID="Equation.DSMT4" ShapeID="_x0000_i6916" DrawAspect="Content" ObjectID="_1690486895" r:id="rId476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443EA2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3623B3E1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262FE2FE" w14:textId="77777777" w:rsidTr="002135F8">
        <w:tc>
          <w:tcPr>
            <w:tcW w:w="5807" w:type="dxa"/>
            <w:shd w:val="clear" w:color="auto" w:fill="auto"/>
          </w:tcPr>
          <w:p w14:paraId="4D5AE79A" w14:textId="77777777" w:rsidR="001656AD" w:rsidRPr="00791221" w:rsidRDefault="001656AD" w:rsidP="002135F8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Câu 22: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791221">
              <w:rPr>
                <w:rFonts w:ascii="Chu Van An" w:eastAsia="Arial" w:hAnsi="Chu Van An" w:cs="Chu Van An"/>
                <w:position w:val="-24"/>
                <w:sz w:val="24"/>
                <w:szCs w:val="24"/>
                <w:lang w:val="pt-BR"/>
              </w:rPr>
              <w:object w:dxaOrig="1395" w:dyaOrig="660" w14:anchorId="0EF0C1FB">
                <v:shape id="_x0000_i6917" type="#_x0000_t75" style="width:69.75pt;height:33pt" o:ole="">
                  <v:imagedata r:id="rId4763" o:title=""/>
                </v:shape>
                <o:OLEObject Type="Embed" ProgID="Equation.DSMT4" ShapeID="_x0000_i6917" DrawAspect="Content" ObjectID="_1690486896" r:id="rId476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791221">
              <w:rPr>
                <w:rFonts w:ascii="Chu Van An" w:eastAsia="Arial" w:hAnsi="Chu Van An" w:cs="Chu Van An"/>
                <w:position w:val="-14"/>
                <w:sz w:val="24"/>
                <w:szCs w:val="24"/>
                <w:lang w:val="pt-BR"/>
              </w:rPr>
              <w:object w:dxaOrig="855" w:dyaOrig="420" w14:anchorId="454E7EE5">
                <v:shape id="_x0000_i6918" type="#_x0000_t75" style="width:42.75pt;height:21pt" o:ole="">
                  <v:imagedata r:id="rId4765" o:title=""/>
                </v:shape>
                <o:OLEObject Type="Embed" ProgID="Equation.DSMT4" ShapeID="_x0000_i6918" DrawAspect="Content" ObjectID="_1690486897" r:id="rId476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73E8BF" w14:textId="77777777" w:rsidR="001656AD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791221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  <w:lang w:val="vi-VN"/>
              </w:rPr>
              <w:object w:dxaOrig="2235" w:dyaOrig="435" w14:anchorId="6F66E052">
                <v:shape id="_x0000_i6919" type="#_x0000_t75" style="width:111pt;height:21.75pt" o:ole="">
                  <v:imagedata r:id="rId4767" o:title=""/>
                </v:shape>
                <o:OLEObject Type="Embed" ProgID="Equation.DSMT4" ShapeID="_x0000_i6919" DrawAspect="Content" ObjectID="_1690486898" r:id="rId476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</w:p>
          <w:p w14:paraId="00B4AD26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B.  </w:t>
            </w:r>
            <w:r w:rsidRPr="00791221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  <w:lang w:val="vi-VN"/>
              </w:rPr>
              <w:object w:dxaOrig="2220" w:dyaOrig="435" w14:anchorId="58B88E6B">
                <v:shape id="_x0000_i6920" type="#_x0000_t75" style="width:111pt;height:21.75pt" o:ole="">
                  <v:imagedata r:id="rId4769" o:title=""/>
                </v:shape>
                <o:OLEObject Type="Embed" ProgID="Equation.DSMT4" ShapeID="_x0000_i6920" DrawAspect="Content" ObjectID="_1690486899" r:id="rId477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E634267" w14:textId="77777777" w:rsidR="001656AD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  <w:lang w:val="vi-VN"/>
              </w:rPr>
              <w:object w:dxaOrig="2385" w:dyaOrig="435" w14:anchorId="3B3C769D">
                <v:shape id="_x0000_i6921" type="#_x0000_t75" style="width:119.25pt;height:21.75pt" o:ole="">
                  <v:imagedata r:id="rId4771" o:title=""/>
                </v:shape>
                <o:OLEObject Type="Embed" ProgID="Equation.DSMT4" ShapeID="_x0000_i6921" DrawAspect="Content" ObjectID="_1690486900" r:id="rId477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</w:p>
          <w:p w14:paraId="30F73AB8" w14:textId="77777777" w:rsidR="001656AD" w:rsidRPr="00791221" w:rsidRDefault="001656AD" w:rsidP="002135F8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D.  </w:t>
            </w:r>
            <w:r w:rsidRPr="00791221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  <w:lang w:val="vi-VN"/>
              </w:rPr>
              <w:object w:dxaOrig="2355" w:dyaOrig="435" w14:anchorId="199F336A">
                <v:shape id="_x0000_i6922" type="#_x0000_t75" style="width:117.75pt;height:21.75pt" o:ole="">
                  <v:imagedata r:id="rId4773" o:title=""/>
                </v:shape>
                <o:OLEObject Type="Embed" ProgID="Equation.DSMT4" ShapeID="_x0000_i6922" DrawAspect="Content" ObjectID="_1690486901" r:id="rId477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79466E5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333C2A4F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1656AD" w:rsidRPr="00791221" w14:paraId="22C9EB8F" w14:textId="77777777" w:rsidTr="002135F8">
        <w:tc>
          <w:tcPr>
            <w:tcW w:w="5807" w:type="dxa"/>
            <w:shd w:val="clear" w:color="auto" w:fill="auto"/>
          </w:tcPr>
          <w:p w14:paraId="1623F4A5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23:</w: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79122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55" w:dyaOrig="360" w14:anchorId="0B841CD6">
                <v:shape id="_x0000_i6923" type="#_x0000_t75" style="width:87.75pt;height:18.75pt" o:ole="">
                  <v:imagedata r:id="rId4775" o:title=""/>
                </v:shape>
                <o:OLEObject Type="Embed" ProgID="Equation.DSMT4" ShapeID="_x0000_i6923" DrawAspect="Content" ObjectID="_1690486902" r:id="rId477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 có đạo hàm cấp 2019 tại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653017A">
                <v:shape id="_x0000_i6924" type="#_x0000_t75" style="width:27.75pt;height:14.25pt" o:ole="">
                  <v:imagedata r:id="rId4777" o:title=""/>
                </v:shape>
                <o:OLEObject Type="Embed" ProgID="Equation.DSMT4" ShapeID="_x0000_i6924" DrawAspect="Content" ObjectID="_1690486903" r:id="rId477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 bằng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35" w:dyaOrig="660" w14:anchorId="196C86F4">
                <v:shape id="_x0000_i6925" type="#_x0000_t75" style="width:51.75pt;height:33pt" o:ole="">
                  <v:imagedata r:id="rId4779" o:title=""/>
                </v:shape>
                <o:OLEObject Type="Embed" ProgID="Equation.DSMT4" ShapeID="_x0000_i6925" DrawAspect="Content" ObjectID="_1690486904" r:id="rId478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55" w:dyaOrig="285" w14:anchorId="73820C1D">
                <v:shape id="_x0000_i6926" type="#_x0000_t75" style="width:42.75pt;height:14.25pt" o:ole="">
                  <v:imagedata r:id="rId4781" o:title=""/>
                </v:shape>
                <o:OLEObject Type="Embed" ProgID="Equation.DSMT4" ShapeID="_x0000_i6926" DrawAspect="Content" ObjectID="_1690486905" r:id="rId4782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7C6D08E9" w14:textId="77777777" w:rsidR="001656AD" w:rsidRPr="00791221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791221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25" w:dyaOrig="600" w14:anchorId="5F17ADB1">
                <v:shape id="_x0000_i6927" type="#_x0000_t75" style="width:11.25pt;height:30pt" o:ole="">
                  <v:imagedata r:id="rId4783" o:title=""/>
                </v:shape>
                <o:OLEObject Type="Embed" ProgID="Equation.DSMT4" ShapeID="_x0000_i6927" DrawAspect="Content" ObjectID="_1690486906" r:id="rId4784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79122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2A6F5491">
                <v:shape id="_x0000_i6928" type="#_x0000_t75" style="width:9.75pt;height:14.25pt" o:ole="">
                  <v:imagedata r:id="rId4785" o:title=""/>
                </v:shape>
                <o:OLEObject Type="Embed" ProgID="Equation.DSMT4" ShapeID="_x0000_i6928" DrawAspect="Content" ObjectID="_1690486907" r:id="rId4786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00" w14:anchorId="0C0BFC6C">
                <v:shape id="_x0000_i6929" type="#_x0000_t75" style="width:12pt;height:30pt" o:ole="">
                  <v:imagedata r:id="rId4787" o:title=""/>
                </v:shape>
                <o:OLEObject Type="Embed" ProgID="Equation.DSMT4" ShapeID="_x0000_i6929" DrawAspect="Content" ObjectID="_1690486908" r:id="rId4788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9122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79122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00" w14:anchorId="42DF621F">
                <v:shape id="_x0000_i6930" type="#_x0000_t75" style="width:20.25pt;height:30pt" o:ole="">
                  <v:imagedata r:id="rId4789" o:title=""/>
                </v:shape>
                <o:OLEObject Type="Embed" ProgID="Equation.DSMT4" ShapeID="_x0000_i6930" DrawAspect="Content" ObjectID="_1690486909" r:id="rId4790"/>
              </w:object>
            </w:r>
            <w:r w:rsidRPr="0079122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FBC638" w14:textId="77777777" w:rsidR="001656AD" w:rsidRPr="00791221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3EF04668" w14:textId="77777777" w:rsidR="001656AD" w:rsidRPr="00791221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791221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</w:tbl>
    <w:p w14:paraId="375E9661" w14:textId="77777777" w:rsidR="001656AD" w:rsidRPr="007C2E49" w:rsidRDefault="001656AD" w:rsidP="001656AD">
      <w:pPr>
        <w:rPr>
          <w:rFonts w:ascii="Chu Van An" w:hAnsi="Chu Van An" w:cs="Chu Van An"/>
          <w:sz w:val="24"/>
          <w:szCs w:val="24"/>
        </w:rPr>
      </w:pPr>
    </w:p>
    <w:p w14:paraId="42BBE161" w14:textId="77777777" w:rsidR="001656AD" w:rsidRPr="007C2E49" w:rsidRDefault="001656AD" w:rsidP="001656AD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C2E4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BEB7F17" wp14:editId="4477750A">
                <wp:extent cx="6467475" cy="1533525"/>
                <wp:effectExtent l="0" t="19050" r="28575" b="28575"/>
                <wp:docPr id="212457325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1533525"/>
                          <a:chOff x="-110490" y="0"/>
                          <a:chExt cx="6467475" cy="1533525"/>
                        </a:xfrm>
                      </wpg:grpSpPr>
                      <wps:wsp>
                        <wps:cNvPr id="212457325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098"/>
                            <a:ext cx="6467475" cy="128042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6F1494" w14:textId="77777777" w:rsidR="001656AD" w:rsidRPr="00453226" w:rsidRDefault="001656AD" w:rsidP="001656AD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1754AC8" w14:textId="77777777" w:rsidR="001656AD" w:rsidRPr="00645CDC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49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645CD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2BC2AC68" w14:textId="77777777" w:rsidR="001656AD" w:rsidRPr="00645CDC" w:rsidRDefault="001656AD" w:rsidP="00355346">
                              <w:pPr>
                                <w:pStyle w:val="ListParagraph"/>
                                <w:numPr>
                                  <w:ilvl w:val="0"/>
                                  <w:numId w:val="50"/>
                                </w:numPr>
                                <w:spacing w:line="36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45C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Ý nghĩa của đạo hàm cấp hai: Gia tốc tức thời </w:t>
                              </w:r>
                              <w:r w:rsidRPr="0083045F">
                                <w:rPr>
                                  <w:noProof/>
                                  <w:position w:val="-14"/>
                                </w:rPr>
                                <w:drawing>
                                  <wp:inline distT="0" distB="0" distL="0" distR="0" wp14:anchorId="727F3920" wp14:editId="15BF7E22">
                                    <wp:extent cx="238125" cy="257175"/>
                                    <wp:effectExtent l="0" t="0" r="9525" b="9525"/>
                                    <wp:docPr id="2124573056" name="Picture 21245730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7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79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645C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tại thời điểm </w:t>
                              </w:r>
                              <w:r w:rsidRPr="0083045F">
                                <w:rPr>
                                  <w:noProof/>
                                  <w:position w:val="-6"/>
                                </w:rPr>
                                <w:drawing>
                                  <wp:inline distT="0" distB="0" distL="0" distR="0" wp14:anchorId="6E569B6A" wp14:editId="0B953323">
                                    <wp:extent cx="85725" cy="152400"/>
                                    <wp:effectExtent l="0" t="0" r="9525" b="0"/>
                                    <wp:docPr id="2124573057" name="Picture 212457305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792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5725" cy="1524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645C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là đạo hàm cấp 2 của hàm số </w:t>
                              </w:r>
                              <w:r w:rsidRPr="0083045F">
                                <w:rPr>
                                  <w:noProof/>
                                  <w:position w:val="-14"/>
                                </w:rPr>
                                <w:drawing>
                                  <wp:inline distT="0" distB="0" distL="0" distR="0" wp14:anchorId="75D7827B" wp14:editId="67B58E6F">
                                    <wp:extent cx="561975" cy="257175"/>
                                    <wp:effectExtent l="0" t="0" r="9525" b="9525"/>
                                    <wp:docPr id="2124573058" name="Picture 21245730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7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793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197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645C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.</w:t>
                              </w:r>
                              <w:r w:rsidRPr="00645CDC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645CDC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665CCBC6" w14:textId="77777777" w:rsidR="001656AD" w:rsidRPr="00453226" w:rsidRDefault="001656AD" w:rsidP="001656AD">
                              <w:pPr>
                                <w:spacing w:line="360" w:lineRule="auto"/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11025B66" w14:textId="77777777" w:rsidR="001656AD" w:rsidRPr="00453226" w:rsidRDefault="001656AD" w:rsidP="001656A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279242F" w14:textId="77777777" w:rsidR="001656AD" w:rsidRPr="00453226" w:rsidRDefault="001656AD" w:rsidP="001656AD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C6DE788" w14:textId="77777777" w:rsidR="001656AD" w:rsidRPr="00453226" w:rsidRDefault="001656AD" w:rsidP="001656AD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3F5818AF" w14:textId="77777777" w:rsidR="001656AD" w:rsidRPr="00453226" w:rsidRDefault="001656AD" w:rsidP="001656A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259" name="Group 2124573259"/>
                        <wpg:cNvGrpSpPr/>
                        <wpg:grpSpPr>
                          <a:xfrm>
                            <a:off x="150812" y="0"/>
                            <a:ext cx="5082223" cy="571533"/>
                            <a:chOff x="150812" y="0"/>
                            <a:chExt cx="5082526" cy="571533"/>
                          </a:xfrm>
                        </wpg:grpSpPr>
                        <wpg:grpSp>
                          <wpg:cNvPr id="2124573260" name="Group 2124573260"/>
                          <wpg:cNvGrpSpPr/>
                          <wpg:grpSpPr>
                            <a:xfrm>
                              <a:off x="150812" y="0"/>
                              <a:ext cx="5082526" cy="485775"/>
                              <a:chOff x="150812" y="0"/>
                              <a:chExt cx="5082526" cy="485775"/>
                            </a:xfrm>
                          </wpg:grpSpPr>
                          <wpg:grpSp>
                            <wpg:cNvPr id="2124573261" name="Group 2124573261"/>
                            <wpg:cNvGrpSpPr/>
                            <wpg:grpSpPr>
                              <a:xfrm>
                                <a:off x="184141" y="0"/>
                                <a:ext cx="5049197" cy="485775"/>
                                <a:chOff x="184141" y="0"/>
                                <a:chExt cx="5049197" cy="485775"/>
                              </a:xfrm>
                            </wpg:grpSpPr>
                            <wps:wsp>
                              <wps:cNvPr id="2124573262" name="Rectangle: Single Corner Snipped 2124573262"/>
                              <wps:cNvSpPr/>
                              <wps:spPr>
                                <a:xfrm>
                                  <a:off x="184141" y="38090"/>
                                  <a:ext cx="5049197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263" name="Group 2124573263"/>
                              <wpg:cNvGrpSpPr/>
                              <wpg:grpSpPr>
                                <a:xfrm>
                                  <a:off x="1502180" y="0"/>
                                  <a:ext cx="3588275" cy="485775"/>
                                  <a:chOff x="1502180" y="0"/>
                                  <a:chExt cx="3588275" cy="485775"/>
                                </a:xfrm>
                              </wpg:grpSpPr>
                              <wpg:grpSp>
                                <wpg:cNvPr id="2124573264" name="Group 2124573264"/>
                                <wpg:cNvGrpSpPr/>
                                <wpg:grpSpPr>
                                  <a:xfrm>
                                    <a:off x="1611714" y="104359"/>
                                    <a:ext cx="3478741" cy="369570"/>
                                    <a:chOff x="1611714" y="104359"/>
                                    <a:chExt cx="3478741" cy="369570"/>
                                  </a:xfrm>
                                </wpg:grpSpPr>
                                <wps:wsp>
                                  <wps:cNvPr id="2124573265" name="Arrow: Chevron 2124573265"/>
                                  <wps:cNvSpPr/>
                                  <wps:spPr>
                                    <a:xfrm>
                                      <a:off x="1761733" y="105161"/>
                                      <a:ext cx="3328722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B262BF0" w14:textId="77777777" w:rsidR="001656AD" w:rsidRPr="001006B9" w:rsidRDefault="001656AD" w:rsidP="001656AD">
                                        <w:pPr>
                                          <w:rPr>
                                            <w:b/>
                                            <w:color w:val="0033CC"/>
                                            <w:szCs w:val="24"/>
                                            <w:lang w:val="fr-FR"/>
                                          </w:rPr>
                                        </w:pPr>
                                        <w:r w:rsidRPr="001006B9">
                                          <w:rPr>
                                            <w:rFonts w:ascii="Chu Van An" w:hAnsi="Chu Van An" w:cs="Chu Van An"/>
                                            <w:b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Ý nghĩa cơ học của đạo hàm cấp hai</w:t>
                                        </w:r>
                                      </w:p>
                                      <w:p w14:paraId="42707A71" w14:textId="77777777" w:rsidR="001656AD" w:rsidRPr="00016CD7" w:rsidRDefault="001656AD" w:rsidP="001656A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266" name="Group 2124573266"/>
                                  <wpg:cNvGrpSpPr/>
                                  <wpg:grpSpPr>
                                    <a:xfrm>
                                      <a:off x="1611714" y="104359"/>
                                      <a:ext cx="259558" cy="369570"/>
                                      <a:chOff x="1611714" y="104359"/>
                                      <a:chExt cx="259558" cy="369570"/>
                                    </a:xfrm>
                                  </wpg:grpSpPr>
                                  <wps:wsp>
                                    <wps:cNvPr id="2124573267" name="Freeform: Shape 212457326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268" name="TextBox 36"/>
                                    <wps:cNvSpPr txBox="1"/>
                                    <wps:spPr>
                                      <a:xfrm>
                                        <a:off x="1611714" y="104359"/>
                                        <a:ext cx="259558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B462C2D" w14:textId="77777777" w:rsidR="001656AD" w:rsidRDefault="001656AD" w:rsidP="001656A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269" name="Group 212457326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270" name="Freeform: Shape 212457327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271" name="Flowchart: Terminator 212457327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272" name="Flowchart: Direct Access Storage 212457327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273" name="Group 2124573273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274" name="Flowchart: Preparation 212457327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275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0E785B4" w14:textId="77777777" w:rsidR="001656AD" w:rsidRDefault="001656AD" w:rsidP="001656A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BEB7F17" id="_x0000_s1672" style="width:509.25pt;height:120.75pt;mso-position-horizontal-relative:char;mso-position-vertical-relative:line" coordorigin="-1104" coordsize="64674,15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">
                <v:shape id="Rectangle: Diagonal Corners Rounded 1" o:spid="_x0000_s1673" style="position:absolute;left:-1104;top:2530;width:64673;height:1280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92062;6467475,1268302;6452880,1280427;110815,1280427;0,1188365;0,12125;14595,0" o:connectangles="0,0,0,0,0,0,0,0,0" textboxrect="0,0,6435090,1533525"/>
                  <v:textbox>
                    <w:txbxContent>
                      <w:p w14:paraId="556F1494" w14:textId="77777777" w:rsidR="001656AD" w:rsidRPr="00453226" w:rsidRDefault="001656AD" w:rsidP="001656AD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1754AC8" w14:textId="77777777" w:rsidR="001656AD" w:rsidRPr="00645CDC" w:rsidRDefault="001656AD" w:rsidP="00355346">
                        <w:pPr>
                          <w:pStyle w:val="ListParagraph"/>
                          <w:numPr>
                            <w:ilvl w:val="0"/>
                            <w:numId w:val="49"/>
                          </w:numPr>
                          <w:ind w:left="426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645CDC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2BC2AC68" w14:textId="77777777" w:rsidR="001656AD" w:rsidRPr="00645CDC" w:rsidRDefault="001656AD" w:rsidP="00355346">
                        <w:pPr>
                          <w:pStyle w:val="ListParagraph"/>
                          <w:numPr>
                            <w:ilvl w:val="0"/>
                            <w:numId w:val="50"/>
                          </w:numPr>
                          <w:spacing w:line="360" w:lineRule="auto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645CDC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Ý nghĩa của đạo hàm cấp hai: Gia tốc tức thời </w:t>
                        </w:r>
                        <w:r w:rsidRPr="0083045F">
                          <w:rPr>
                            <w:noProof/>
                            <w:position w:val="-14"/>
                          </w:rPr>
                          <w:drawing>
                            <wp:inline distT="0" distB="0" distL="0" distR="0" wp14:anchorId="727F3920" wp14:editId="15BF7E22">
                              <wp:extent cx="238125" cy="257175"/>
                              <wp:effectExtent l="0" t="0" r="9525" b="9525"/>
                              <wp:docPr id="2124573056" name="Picture 21245730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7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791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812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645CDC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tại thời điểm </w:t>
                        </w:r>
                        <w:r w:rsidRPr="0083045F">
                          <w:rPr>
                            <w:noProof/>
                            <w:position w:val="-6"/>
                          </w:rPr>
                          <w:drawing>
                            <wp:inline distT="0" distB="0" distL="0" distR="0" wp14:anchorId="6E569B6A" wp14:editId="0B953323">
                              <wp:extent cx="85725" cy="152400"/>
                              <wp:effectExtent l="0" t="0" r="9525" b="0"/>
                              <wp:docPr id="2124573057" name="Picture 212457305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79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5725" cy="152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645CDC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là đạo hàm cấp 2 của hàm số </w:t>
                        </w:r>
                        <w:r w:rsidRPr="0083045F">
                          <w:rPr>
                            <w:noProof/>
                            <w:position w:val="-14"/>
                          </w:rPr>
                          <w:drawing>
                            <wp:inline distT="0" distB="0" distL="0" distR="0" wp14:anchorId="75D7827B" wp14:editId="67B58E6F">
                              <wp:extent cx="561975" cy="257175"/>
                              <wp:effectExtent l="0" t="0" r="9525" b="9525"/>
                              <wp:docPr id="2124573058" name="Picture 21245730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7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793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197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645CDC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.</w:t>
                        </w:r>
                        <w:r w:rsidRPr="00645CDC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    </w:t>
                        </w:r>
                        <w:r w:rsidRPr="00645CDC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665CCBC6" w14:textId="77777777" w:rsidR="001656AD" w:rsidRPr="00453226" w:rsidRDefault="001656AD" w:rsidP="001656AD">
                        <w:pPr>
                          <w:spacing w:line="360" w:lineRule="auto"/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11025B66" w14:textId="77777777" w:rsidR="001656AD" w:rsidRPr="00453226" w:rsidRDefault="001656AD" w:rsidP="001656A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279242F" w14:textId="77777777" w:rsidR="001656AD" w:rsidRPr="00453226" w:rsidRDefault="001656AD" w:rsidP="001656AD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C6DE788" w14:textId="77777777" w:rsidR="001656AD" w:rsidRPr="00453226" w:rsidRDefault="001656AD" w:rsidP="001656AD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3F5818AF" w14:textId="77777777" w:rsidR="001656AD" w:rsidRPr="00453226" w:rsidRDefault="001656AD" w:rsidP="001656A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259" o:spid="_x0000_s1674" style="position:absolute;left:1508;width:50822;height:5715" coordorigin="1508" coordsize="50825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">
                  <v:group id="Group 2124573260" o:spid="_x0000_s1675" style="position:absolute;left:1508;width:50825;height:4857" coordorigin="1508" coordsize="5082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">
                    <v:group id="Group 2124573261" o:spid="_x0000_s1676" style="position:absolute;left:1841;width:50492;height:4857" coordorigin="1841" coordsize="5049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Hcu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">
                      <v:shape id="Rectangle: Single Corner Snipped 2124573262" o:spid="_x0000_s1677" style="position:absolute;left:1841;top:380;width:50492;height:4476;visibility:visible;mso-wrap-style:square;v-text-anchor:middle" coordsize="5049197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" path="m,l4825420,r223777,223777l5049197,447554,,447554,,xe" fillcolor="#efddf6 [663]" stroked="f" strokeweight="1.25pt">
                        <v:fill r:id="rId83" o:title="" color2="#fffff7" type="pattern"/>
                        <v:path arrowok="t" o:connecttype="custom" o:connectlocs="0,0;4825420,0;5049197,223777;5049197,447554;0,447554;0,0" o:connectangles="0,0,0,0,0,0"/>
                      </v:shape>
                      <v:group id="Group 2124573263" o:spid="_x0000_s1678" style="position:absolute;left:15021;width:35883;height:4857" coordorigin="15021" coordsize="3588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">
                        <v:group id="Group 2124573264" o:spid="_x0000_s1679" style="position:absolute;left:16117;top:1043;width:34787;height:3696" coordorigin="16117,1043" coordsize="3478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9S2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">
                          <v:shape id="Arrow: Chevron 2124573265" o:spid="_x0000_s1680" type="#_x0000_t55" style="position:absolute;left:17617;top:1051;width:33287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" adj="2121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B262BF0" w14:textId="77777777" w:rsidR="001656AD" w:rsidRPr="001006B9" w:rsidRDefault="001656AD" w:rsidP="001656AD">
                                  <w:pPr>
                                    <w:rPr>
                                      <w:b/>
                                      <w:color w:val="0033CC"/>
                                      <w:szCs w:val="24"/>
                                      <w:lang w:val="fr-FR"/>
                                    </w:rPr>
                                  </w:pPr>
                                  <w:r w:rsidRPr="001006B9">
                                    <w:rPr>
                                      <w:rFonts w:ascii="Chu Van An" w:hAnsi="Chu Van An" w:cs="Chu Van An"/>
                                      <w:b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Ý nghĩa cơ học của đạo hàm cấp hai</w:t>
                                  </w:r>
                                </w:p>
                                <w:p w14:paraId="42707A71" w14:textId="77777777" w:rsidR="001656AD" w:rsidRPr="00016CD7" w:rsidRDefault="001656AD" w:rsidP="001656A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3266" o:spid="_x0000_s1681" style="position:absolute;left:16117;top:1043;width:2595;height:3696" coordorigin="16117,1043" coordsize="259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">
                            <v:shape id="Freeform: Shape 2124573267" o:spid="_x0000_s168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683" type="#_x0000_t202" style="position:absolute;left:16117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" filled="f" stroked="f">
                              <v:textbox>
                                <w:txbxContent>
                                  <w:p w14:paraId="1B462C2D" w14:textId="77777777" w:rsidR="001656AD" w:rsidRDefault="001656AD" w:rsidP="001656A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269" o:spid="_x0000_s168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">
                          <v:shape id="Freeform: Shape 2124573270" o:spid="_x0000_s168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271" o:spid="_x0000_s168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272" o:spid="_x0000_s168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273" o:spid="_x0000_s1688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">
                    <v:shape id="Flowchart: Preparation 2124573274" o:spid="_x0000_s168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690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" filled="f" stroked="f">
                      <v:shadow on="t" color="black" opacity="20971f" offset="0,2.2pt"/>
                      <v:textbox style="mso-fit-shape-to-text:t">
                        <w:txbxContent>
                          <w:p w14:paraId="60E785B4" w14:textId="77777777" w:rsidR="001656AD" w:rsidRDefault="001656AD" w:rsidP="001656A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CC20D6C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C2E4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C2E4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B89B123" w14:textId="77777777" w:rsidR="001656AD" w:rsidRPr="007C2E49" w:rsidRDefault="001656AD" w:rsidP="001656AD">
      <w:pPr>
        <w:rPr>
          <w:rFonts w:ascii="Chu Van An" w:hAnsi="Chu Van An" w:cs="Chu Van An"/>
          <w:sz w:val="24"/>
          <w:szCs w:val="24"/>
          <w:lang w:val="fr-FR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7C2E49">
        <w:rPr>
          <w:rFonts w:ascii="Chu Van An" w:hAnsi="Chu Van An" w:cs="Chu Van An"/>
          <w:sz w:val="24"/>
          <w:szCs w:val="24"/>
          <w:lang w:val="fr-FR"/>
        </w:rPr>
        <w:t xml:space="preserve">Một chất điểm chuyển động thẳng được xác định bởi phương trình : </w:t>
      </w:r>
      <w:r w:rsidRPr="007C2E4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35D1D8D3" wp14:editId="4E77E879">
            <wp:extent cx="1152525" cy="200025"/>
            <wp:effectExtent l="0" t="0" r="9525" b="9525"/>
            <wp:docPr id="2124573276" name="Picture 2124573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8"/>
                    <pic:cNvPicPr>
                      <a:picLocks noChangeAspect="1" noChangeArrowheads="1"/>
                    </pic:cNvPicPr>
                  </pic:nvPicPr>
                  <pic:blipFill>
                    <a:blip r:embed="rId4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E49">
        <w:rPr>
          <w:rFonts w:ascii="Chu Van An" w:hAnsi="Chu Van An" w:cs="Chu Van An"/>
          <w:sz w:val="24"/>
          <w:szCs w:val="24"/>
          <w:lang w:val="fr-FR"/>
        </w:rPr>
        <w:t xml:space="preserve">, trong đó t tính bằng giây và s tính bằng mét. Tính gia tốc của chuyển động khi </w:t>
      </w:r>
      <w:r w:rsidRPr="007C2E4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691E5148" wp14:editId="4B212381">
            <wp:extent cx="314325" cy="180975"/>
            <wp:effectExtent l="0" t="0" r="9525" b="9525"/>
            <wp:docPr id="2124573277" name="Picture 2124573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9"/>
                    <pic:cNvPicPr>
                      <a:picLocks noChangeAspect="1" noChangeArrowheads="1"/>
                    </pic:cNvPicPr>
                  </pic:nvPicPr>
                  <pic:blipFill>
                    <a:blip r:embed="rId4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E4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C5D81CD" w14:textId="77777777" w:rsidR="001656AD" w:rsidRPr="007C2E49" w:rsidRDefault="001656AD" w:rsidP="001656AD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A497980" w14:textId="77777777" w:rsidR="001656AD" w:rsidRPr="007C2E49" w:rsidRDefault="001656AD" w:rsidP="00355346">
      <w:pPr>
        <w:pStyle w:val="ListParagraph"/>
        <w:numPr>
          <w:ilvl w:val="0"/>
          <w:numId w:val="46"/>
        </w:numPr>
        <w:spacing w:after="200" w:line="276" w:lineRule="auto"/>
        <w:rPr>
          <w:rFonts w:ascii="Chu Van An" w:eastAsia="Calibri" w:hAnsi="Chu Van An" w:cs="Chu Van An"/>
          <w:sz w:val="24"/>
          <w:szCs w:val="24"/>
          <w:lang w:val="fr-FR"/>
        </w:rPr>
      </w:pPr>
      <w:r w:rsidRPr="007C2E49">
        <w:rPr>
          <w:rFonts w:ascii="Chu Van An" w:eastAsia="Calibri" w:hAnsi="Chu Van An" w:cs="Chu Van An"/>
          <w:sz w:val="24"/>
          <w:szCs w:val="24"/>
          <w:lang w:val="fr-FR"/>
        </w:rPr>
        <w:t xml:space="preserve">Gia tốc chuyển động tại </w:t>
      </w:r>
      <w:r w:rsidRPr="007C2E49">
        <w:rPr>
          <w:rFonts w:ascii="Chu Van An" w:eastAsia="Times New Roman" w:hAnsi="Chu Van An" w:cs="Chu Van An"/>
          <w:noProof/>
          <w:position w:val="-6"/>
          <w:sz w:val="24"/>
          <w:szCs w:val="24"/>
        </w:rPr>
        <w:drawing>
          <wp:inline distT="0" distB="0" distL="0" distR="0" wp14:anchorId="515BD85D" wp14:editId="4B885315">
            <wp:extent cx="381000" cy="180975"/>
            <wp:effectExtent l="0" t="0" r="0" b="9525"/>
            <wp:docPr id="2124573278" name="Picture 2124573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0"/>
                    <pic:cNvPicPr>
                      <a:picLocks noChangeAspect="1" noChangeArrowheads="1"/>
                    </pic:cNvPicPr>
                  </pic:nvPicPr>
                  <pic:blipFill>
                    <a:blip r:embed="rId4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E49">
        <w:rPr>
          <w:rFonts w:ascii="Chu Van An" w:eastAsia="Calibri" w:hAnsi="Chu Van An" w:cs="Chu Van An"/>
          <w:sz w:val="24"/>
          <w:szCs w:val="24"/>
          <w:lang w:val="fr-FR"/>
        </w:rPr>
        <w:t xml:space="preserve"> là </w:t>
      </w:r>
      <w:r w:rsidRPr="007C2E49">
        <w:rPr>
          <w:rFonts w:ascii="Chu Van An" w:eastAsia="Times New Roman" w:hAnsi="Chu Van An" w:cs="Chu Van An"/>
          <w:noProof/>
          <w:position w:val="-14"/>
          <w:sz w:val="24"/>
          <w:szCs w:val="24"/>
        </w:rPr>
        <w:drawing>
          <wp:inline distT="0" distB="0" distL="0" distR="0" wp14:anchorId="47E82AAA" wp14:editId="30B99406">
            <wp:extent cx="381000" cy="257175"/>
            <wp:effectExtent l="0" t="0" r="0" b="9525"/>
            <wp:docPr id="2124573279" name="Picture 2124573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1"/>
                    <pic:cNvPicPr>
                      <a:picLocks noChangeAspect="1" noChangeArrowheads="1"/>
                    </pic:cNvPicPr>
                  </pic:nvPicPr>
                  <pic:blipFill>
                    <a:blip r:embed="rId4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71038" w14:textId="77777777" w:rsidR="001656AD" w:rsidRPr="007C2E49" w:rsidRDefault="001656AD" w:rsidP="00355346">
      <w:pPr>
        <w:pStyle w:val="ListParagraph"/>
        <w:numPr>
          <w:ilvl w:val="0"/>
          <w:numId w:val="46"/>
        </w:numPr>
        <w:spacing w:after="200" w:line="276" w:lineRule="auto"/>
        <w:rPr>
          <w:rFonts w:ascii="Chu Van An" w:eastAsia="Calibri" w:hAnsi="Chu Van An" w:cs="Chu Van An"/>
          <w:sz w:val="24"/>
          <w:szCs w:val="24"/>
          <w:lang w:val="fr-FR"/>
        </w:rPr>
      </w:pPr>
      <w:r w:rsidRPr="007C2E49">
        <w:rPr>
          <w:rFonts w:ascii="Chu Van An" w:eastAsia="Calibri" w:hAnsi="Chu Van An" w:cs="Chu Van An"/>
          <w:sz w:val="24"/>
          <w:szCs w:val="24"/>
          <w:lang w:val="fr-FR"/>
        </w:rPr>
        <w:t xml:space="preserve">Ta có: </w:t>
      </w:r>
      <w:r w:rsidRPr="007C2E49">
        <w:rPr>
          <w:rFonts w:ascii="Chu Van An" w:eastAsia="Times New Roman" w:hAnsi="Chu Van An" w:cs="Chu Van An"/>
          <w:noProof/>
          <w:position w:val="-14"/>
          <w:sz w:val="24"/>
          <w:szCs w:val="24"/>
        </w:rPr>
        <w:drawing>
          <wp:inline distT="0" distB="0" distL="0" distR="0" wp14:anchorId="5A7082F8" wp14:editId="295D474D">
            <wp:extent cx="1133475" cy="257175"/>
            <wp:effectExtent l="0" t="0" r="9525" b="9525"/>
            <wp:docPr id="2124573280" name="Picture 2124573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2"/>
                    <pic:cNvPicPr>
                      <a:picLocks noChangeAspect="1" noChangeArrowheads="1"/>
                    </pic:cNvPicPr>
                  </pic:nvPicPr>
                  <pic:blipFill>
                    <a:blip r:embed="rId4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623B0" w14:textId="77777777" w:rsidR="001656AD" w:rsidRPr="007C2E49" w:rsidRDefault="001656AD" w:rsidP="00355346">
      <w:pPr>
        <w:pStyle w:val="ListParagraph"/>
        <w:numPr>
          <w:ilvl w:val="0"/>
          <w:numId w:val="46"/>
        </w:numPr>
        <w:spacing w:after="200" w:line="276" w:lineRule="auto"/>
        <w:rPr>
          <w:rFonts w:ascii="Chu Van An" w:eastAsia="Calibri" w:hAnsi="Chu Van An" w:cs="Chu Van An"/>
          <w:sz w:val="24"/>
          <w:szCs w:val="24"/>
          <w:lang w:val="fr-FR"/>
        </w:rPr>
      </w:pPr>
      <w:r w:rsidRPr="007C2E49">
        <w:rPr>
          <w:rFonts w:ascii="Chu Van An" w:eastAsia="Times New Roman" w:hAnsi="Chu Van An" w:cs="Chu Van An"/>
          <w:noProof/>
          <w:position w:val="-14"/>
          <w:sz w:val="24"/>
          <w:szCs w:val="24"/>
        </w:rPr>
        <w:drawing>
          <wp:inline distT="0" distB="0" distL="0" distR="0" wp14:anchorId="7A851B54" wp14:editId="5F7654DC">
            <wp:extent cx="1990725" cy="257175"/>
            <wp:effectExtent l="0" t="0" r="9525" b="9525"/>
            <wp:docPr id="2124573281" name="Picture 2124573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3"/>
                    <pic:cNvPicPr>
                      <a:picLocks noChangeAspect="1" noChangeArrowheads="1"/>
                    </pic:cNvPicPr>
                  </pic:nvPicPr>
                  <pic:blipFill>
                    <a:blip r:embed="rId4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E49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2653EDA2" w14:textId="77777777" w:rsidR="001656AD" w:rsidRPr="007C2E49" w:rsidRDefault="001656AD" w:rsidP="001656AD">
      <w:pPr>
        <w:tabs>
          <w:tab w:val="left" w:pos="2268"/>
        </w:tabs>
        <w:spacing w:before="200"/>
        <w:rPr>
          <w:rFonts w:ascii="Chu Van An" w:eastAsia="Times New Rom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7C2E49">
        <w:rPr>
          <w:rFonts w:ascii="Chu Van An" w:eastAsia="Times New Roman" w:hAnsi="Chu Van An" w:cs="Chu Van An"/>
          <w:sz w:val="24"/>
          <w:szCs w:val="24"/>
        </w:rPr>
        <w:t xml:space="preserve">Cho chuyển động thẳng xác định bởi phương trình </w:t>
      </w:r>
      <w:r w:rsidRPr="007C2E49">
        <w:rPr>
          <w:rFonts w:ascii="Chu Van An" w:eastAsia="Times New Roman" w:hAnsi="Chu Van An" w:cs="Chu Van An"/>
          <w:position w:val="-6"/>
          <w:sz w:val="24"/>
          <w:szCs w:val="24"/>
        </w:rPr>
        <w:object w:dxaOrig="1680" w:dyaOrig="320" w14:anchorId="0EC42385">
          <v:shape id="_x0000_i6931" type="#_x0000_t75" style="width:84pt;height:15.75pt" o:ole="">
            <v:imagedata r:id="rId4800" o:title=""/>
          </v:shape>
          <o:OLEObject Type="Embed" ProgID="Equation.DSMT4" ShapeID="_x0000_i6931" DrawAspect="Content" ObjectID="_1690486910" r:id="rId4801"/>
        </w:object>
      </w:r>
      <w:r w:rsidRPr="007C2E49">
        <w:rPr>
          <w:rFonts w:ascii="Chu Van An" w:eastAsia="Times New Roman" w:hAnsi="Chu Van An" w:cs="Chu Van An"/>
          <w:sz w:val="24"/>
          <w:szCs w:val="24"/>
        </w:rPr>
        <w:t xml:space="preserve">, trong đó </w:t>
      </w:r>
      <w:r w:rsidRPr="007C2E49">
        <w:rPr>
          <w:rFonts w:ascii="Chu Van An" w:eastAsia="Times New Roman" w:hAnsi="Chu Van An" w:cs="Chu Van An"/>
          <w:position w:val="-6"/>
          <w:sz w:val="24"/>
          <w:szCs w:val="24"/>
        </w:rPr>
        <w:object w:dxaOrig="139" w:dyaOrig="240" w14:anchorId="15935A25">
          <v:shape id="_x0000_i6932" type="#_x0000_t75" style="width:6.75pt;height:12pt" o:ole="">
            <v:imagedata r:id="rId4802" o:title=""/>
          </v:shape>
          <o:OLEObject Type="Embed" ProgID="Equation.DSMT4" ShapeID="_x0000_i6932" DrawAspect="Content" ObjectID="_1690486911" r:id="rId4803"/>
        </w:object>
      </w:r>
      <w:r w:rsidRPr="007C2E49">
        <w:rPr>
          <w:rFonts w:ascii="Chu Van An" w:eastAsia="Times New Roman" w:hAnsi="Chu Van An" w:cs="Chu Van An"/>
          <w:sz w:val="24"/>
          <w:szCs w:val="24"/>
        </w:rPr>
        <w:t xml:space="preserve"> tính bằng giây và </w:t>
      </w:r>
      <w:r w:rsidRPr="007C2E49">
        <w:rPr>
          <w:rFonts w:ascii="Chu Van An" w:eastAsia="Times New Roman" w:hAnsi="Chu Van An" w:cs="Chu Van An"/>
          <w:position w:val="-6"/>
          <w:sz w:val="24"/>
          <w:szCs w:val="24"/>
        </w:rPr>
        <w:object w:dxaOrig="220" w:dyaOrig="279" w14:anchorId="50F5F317">
          <v:shape id="_x0000_i6933" type="#_x0000_t75" style="width:11.25pt;height:14.25pt" o:ole="">
            <v:imagedata r:id="rId4804" o:title=""/>
          </v:shape>
          <o:OLEObject Type="Embed" ProgID="Equation.DSMT4" ShapeID="_x0000_i6933" DrawAspect="Content" ObjectID="_1690486912" r:id="rId4805"/>
        </w:object>
      </w:r>
      <w:r w:rsidRPr="007C2E49">
        <w:rPr>
          <w:rFonts w:ascii="Chu Van An" w:eastAsia="Times New Roman" w:hAnsi="Chu Van An" w:cs="Chu Van An"/>
          <w:sz w:val="24"/>
          <w:szCs w:val="24"/>
        </w:rPr>
        <w:t xml:space="preserve"> tính bằng mét. Tính vận tốc của chuyển động tại thời điểm gia tốc triệt tiêu.</w:t>
      </w:r>
    </w:p>
    <w:p w14:paraId="7CD01965" w14:textId="77777777" w:rsidR="001656AD" w:rsidRPr="007C2E49" w:rsidRDefault="001656AD" w:rsidP="001656AD">
      <w:pPr>
        <w:tabs>
          <w:tab w:val="left" w:pos="2268"/>
        </w:tabs>
        <w:spacing w:before="200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66B24B6" w14:textId="77777777" w:rsidR="001656AD" w:rsidRPr="007C2E49" w:rsidRDefault="001656AD" w:rsidP="00355346">
      <w:pPr>
        <w:pStyle w:val="ListParagraph"/>
        <w:numPr>
          <w:ilvl w:val="0"/>
          <w:numId w:val="47"/>
        </w:numPr>
        <w:spacing w:before="120" w:after="0" w:line="276" w:lineRule="auto"/>
        <w:rPr>
          <w:rFonts w:ascii="Chu Van An" w:eastAsia="Times New Roman" w:hAnsi="Chu Van An" w:cs="Chu Van An"/>
          <w:sz w:val="24"/>
          <w:szCs w:val="24"/>
        </w:rPr>
      </w:pPr>
      <w:r w:rsidRPr="007C2E49">
        <w:rPr>
          <w:rFonts w:ascii="Chu Van An" w:eastAsia="Times New Roman" w:hAnsi="Chu Van An" w:cs="Chu Van An"/>
          <w:sz w:val="24"/>
          <w:szCs w:val="24"/>
        </w:rPr>
        <w:t xml:space="preserve">Vận tốc của chuyển động chính là đạo hàm cấp một của quãng đường: </w:t>
      </w:r>
      <w:r w:rsidRPr="007C2E49">
        <w:rPr>
          <w:rFonts w:ascii="Chu Van An" w:hAnsi="Chu Van An" w:cs="Chu Van An"/>
          <w:position w:val="-6"/>
          <w:sz w:val="24"/>
          <w:szCs w:val="24"/>
        </w:rPr>
        <w:object w:dxaOrig="2020" w:dyaOrig="320" w14:anchorId="067B954C">
          <v:shape id="_x0000_i6934" type="#_x0000_t75" style="width:101.25pt;height:15.75pt" o:ole="">
            <v:imagedata r:id="rId4806" o:title=""/>
          </v:shape>
          <o:OLEObject Type="Embed" ProgID="Equation.DSMT4" ShapeID="_x0000_i6934" DrawAspect="Content" ObjectID="_1690486913" r:id="rId4807"/>
        </w:object>
      </w:r>
    </w:p>
    <w:p w14:paraId="676C3F0B" w14:textId="77777777" w:rsidR="001656AD" w:rsidRPr="007C2E49" w:rsidRDefault="001656AD" w:rsidP="00355346">
      <w:pPr>
        <w:pStyle w:val="ListParagraph"/>
        <w:numPr>
          <w:ilvl w:val="0"/>
          <w:numId w:val="47"/>
        </w:numPr>
        <w:spacing w:before="120" w:after="0" w:line="276" w:lineRule="auto"/>
        <w:rPr>
          <w:rFonts w:ascii="Chu Van An" w:eastAsia="Times New Roman" w:hAnsi="Chu Van An" w:cs="Chu Van An"/>
          <w:sz w:val="24"/>
          <w:szCs w:val="24"/>
        </w:rPr>
      </w:pPr>
      <w:r w:rsidRPr="007C2E49">
        <w:rPr>
          <w:rFonts w:ascii="Chu Van An" w:eastAsia="Times New Roman" w:hAnsi="Chu Van An" w:cs="Chu Van An"/>
          <w:sz w:val="24"/>
          <w:szCs w:val="24"/>
        </w:rPr>
        <w:t xml:space="preserve">Gia tốc của chuyển động chính là đạo hàm cấp hai của quãng đường: </w:t>
      </w:r>
      <w:r w:rsidRPr="007C2E49">
        <w:rPr>
          <w:rFonts w:ascii="Chu Van An" w:hAnsi="Chu Van An" w:cs="Chu Van An"/>
          <w:position w:val="-6"/>
          <w:sz w:val="24"/>
          <w:szCs w:val="24"/>
        </w:rPr>
        <w:object w:dxaOrig="1579" w:dyaOrig="279" w14:anchorId="4E1B3337">
          <v:shape id="_x0000_i6935" type="#_x0000_t75" style="width:78.75pt;height:14.25pt" o:ole="">
            <v:imagedata r:id="rId4808" o:title=""/>
          </v:shape>
          <o:OLEObject Type="Embed" ProgID="Equation.DSMT4" ShapeID="_x0000_i6935" DrawAspect="Content" ObjectID="_1690486914" r:id="rId4809"/>
        </w:object>
      </w:r>
    </w:p>
    <w:p w14:paraId="3EBB7C89" w14:textId="77777777" w:rsidR="001656AD" w:rsidRPr="007C2E49" w:rsidRDefault="001656AD" w:rsidP="00355346">
      <w:pPr>
        <w:pStyle w:val="ListParagraph"/>
        <w:numPr>
          <w:ilvl w:val="0"/>
          <w:numId w:val="47"/>
        </w:numPr>
        <w:spacing w:before="120" w:after="0" w:line="276" w:lineRule="auto"/>
        <w:rPr>
          <w:rFonts w:ascii="Chu Van An" w:eastAsia="Times New Roman" w:hAnsi="Chu Van An" w:cs="Chu Van An"/>
          <w:sz w:val="24"/>
          <w:szCs w:val="24"/>
        </w:rPr>
      </w:pPr>
      <w:r w:rsidRPr="007C2E49">
        <w:rPr>
          <w:rFonts w:ascii="Chu Van An" w:eastAsia="Times New Roman" w:hAnsi="Chu Van An" w:cs="Chu Van An"/>
          <w:sz w:val="24"/>
          <w:szCs w:val="24"/>
        </w:rPr>
        <w:t xml:space="preserve">Gia tốc triệt tiêu khi </w:t>
      </w:r>
      <w:r w:rsidRPr="007C2E49">
        <w:rPr>
          <w:rFonts w:ascii="Chu Van An" w:hAnsi="Chu Van An" w:cs="Chu Van An"/>
          <w:sz w:val="24"/>
          <w:szCs w:val="24"/>
        </w:rPr>
        <w:object w:dxaOrig="660" w:dyaOrig="279" w14:anchorId="04889E13">
          <v:shape id="_x0000_i6936" type="#_x0000_t75" style="width:33pt;height:14.25pt" o:ole="">
            <v:imagedata r:id="rId4810" o:title=""/>
          </v:shape>
          <o:OLEObject Type="Embed" ProgID="Equation.DSMT4" ShapeID="_x0000_i6936" DrawAspect="Content" ObjectID="_1690486915" r:id="rId4811"/>
        </w:object>
      </w:r>
      <w:r w:rsidRPr="007C2E49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7C2E49">
        <w:rPr>
          <w:rFonts w:ascii="Chu Van An" w:hAnsi="Chu Van An" w:cs="Chu Van An"/>
          <w:sz w:val="24"/>
          <w:szCs w:val="24"/>
        </w:rPr>
        <w:object w:dxaOrig="780" w:dyaOrig="279" w14:anchorId="0824F142">
          <v:shape id="_x0000_i6937" type="#_x0000_t75" style="width:39pt;height:14.25pt" o:ole="">
            <v:imagedata r:id="rId4812" o:title=""/>
          </v:shape>
          <o:OLEObject Type="Embed" ProgID="Equation.DSMT4" ShapeID="_x0000_i6937" DrawAspect="Content" ObjectID="_1690486916" r:id="rId4813"/>
        </w:object>
      </w:r>
      <w:r w:rsidRPr="007C2E49">
        <w:rPr>
          <w:rFonts w:ascii="Chu Van An" w:eastAsia="Times New Roman" w:hAnsi="Chu Van An" w:cs="Chu Van An"/>
          <w:sz w:val="24"/>
          <w:szCs w:val="24"/>
        </w:rPr>
        <w:t>.</w:t>
      </w:r>
    </w:p>
    <w:p w14:paraId="39A5710E" w14:textId="77777777" w:rsidR="001656AD" w:rsidRPr="007C2E49" w:rsidRDefault="001656AD" w:rsidP="00355346">
      <w:pPr>
        <w:pStyle w:val="ListParagraph"/>
        <w:numPr>
          <w:ilvl w:val="0"/>
          <w:numId w:val="47"/>
        </w:numPr>
        <w:spacing w:before="120" w:after="0" w:line="276" w:lineRule="auto"/>
        <w:rPr>
          <w:rFonts w:ascii="Chu Van An" w:eastAsia="Times New Roman" w:hAnsi="Chu Van An" w:cs="Chu Van An"/>
          <w:sz w:val="24"/>
          <w:szCs w:val="24"/>
        </w:rPr>
      </w:pPr>
      <w:r w:rsidRPr="007C2E49">
        <w:rPr>
          <w:rFonts w:ascii="Chu Van An" w:eastAsia="Times New Roman" w:hAnsi="Chu Van An" w:cs="Chu Van An"/>
          <w:sz w:val="24"/>
          <w:szCs w:val="24"/>
        </w:rPr>
        <w:t xml:space="preserve">Khi đó vận tốc của chuyển động là </w:t>
      </w:r>
      <w:r w:rsidRPr="007C2E49">
        <w:rPr>
          <w:rFonts w:ascii="Chu Van An" w:hAnsi="Chu Van An" w:cs="Chu Van An"/>
          <w:position w:val="-14"/>
          <w:sz w:val="24"/>
          <w:szCs w:val="24"/>
        </w:rPr>
        <w:object w:dxaOrig="1420" w:dyaOrig="400" w14:anchorId="0C4826DA">
          <v:shape id="_x0000_i6938" type="#_x0000_t75" style="width:71.25pt;height:20.25pt" o:ole="">
            <v:imagedata r:id="rId4814" o:title=""/>
          </v:shape>
          <o:OLEObject Type="Embed" ProgID="Equation.DSMT4" ShapeID="_x0000_i6938" DrawAspect="Content" ObjectID="_1690486917" r:id="rId4815"/>
        </w:object>
      </w:r>
      <w:r w:rsidRPr="007C2E49">
        <w:rPr>
          <w:rFonts w:ascii="Chu Van An" w:eastAsia="Times New Roman" w:hAnsi="Chu Van An" w:cs="Chu Van An"/>
          <w:sz w:val="24"/>
          <w:szCs w:val="24"/>
        </w:rPr>
        <w:t>.</w:t>
      </w:r>
    </w:p>
    <w:p w14:paraId="1AEF0566" w14:textId="77777777" w:rsidR="001656AD" w:rsidRPr="007C2E49" w:rsidRDefault="001656AD" w:rsidP="001656AD">
      <w:pPr>
        <w:rPr>
          <w:rFonts w:ascii="Chu Van An" w:hAnsi="Chu Van An" w:cs="Chu Van An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7C2E49">
        <w:rPr>
          <w:rFonts w:ascii="Chu Van An" w:hAnsi="Chu Van An" w:cs="Chu Van An"/>
          <w:sz w:val="24"/>
          <w:szCs w:val="24"/>
          <w:lang w:val="x-none" w:eastAsia="x-none"/>
        </w:rPr>
        <w:t xml:space="preserve">Một chất điểm chuyển động theo quy luật </w:t>
      </w:r>
      <w:r w:rsidRPr="007C2E49">
        <w:rPr>
          <w:rFonts w:ascii="Chu Van An" w:eastAsiaTheme="minorHAnsi" w:hAnsi="Chu Van An" w:cs="Chu Van An"/>
          <w:position w:val="-14"/>
          <w:sz w:val="24"/>
          <w:szCs w:val="24"/>
          <w:lang w:val="x-none" w:eastAsia="x-none"/>
        </w:rPr>
        <w:object w:dxaOrig="1500" w:dyaOrig="400" w14:anchorId="470743AD">
          <v:shape id="_x0000_i6939" type="#_x0000_t75" style="width:75pt;height:20.25pt" o:ole="">
            <v:imagedata r:id="rId1442" o:title=""/>
          </v:shape>
          <o:OLEObject Type="Embed" ProgID="Equation.DSMT4" ShapeID="_x0000_i6939" DrawAspect="Content" ObjectID="_1690486918" r:id="rId4816"/>
        </w:object>
      </w:r>
      <w:r w:rsidRPr="007C2E49">
        <w:rPr>
          <w:rFonts w:ascii="Chu Van An" w:hAnsi="Chu Van An" w:cs="Chu Van An"/>
          <w:sz w:val="24"/>
          <w:szCs w:val="24"/>
          <w:lang w:val="x-none" w:eastAsia="x-none"/>
        </w:rPr>
        <w:t xml:space="preserve"> với </w:t>
      </w:r>
      <w:r w:rsidRPr="007C2E49">
        <w:rPr>
          <w:rFonts w:ascii="Chu Van An" w:eastAsiaTheme="minorHAnsi" w:hAnsi="Chu Van An" w:cs="Chu Van An"/>
          <w:position w:val="-6"/>
          <w:sz w:val="24"/>
          <w:szCs w:val="24"/>
          <w:lang w:val="x-none" w:eastAsia="x-none"/>
        </w:rPr>
        <w:object w:dxaOrig="135" w:dyaOrig="240" w14:anchorId="7CBC0C73">
          <v:shape id="_x0000_i6940" type="#_x0000_t75" style="width:6.75pt;height:12pt" o:ole="">
            <v:imagedata r:id="rId1444" o:title=""/>
          </v:shape>
          <o:OLEObject Type="Embed" ProgID="Equation.DSMT4" ShapeID="_x0000_i6940" DrawAspect="Content" ObjectID="_1690486919" r:id="rId4817"/>
        </w:object>
      </w:r>
      <w:r w:rsidRPr="007C2E49">
        <w:rPr>
          <w:rFonts w:ascii="Chu Van An" w:hAnsi="Chu Van An" w:cs="Chu Van An"/>
          <w:sz w:val="24"/>
          <w:szCs w:val="24"/>
          <w:lang w:val="x-none" w:eastAsia="x-none"/>
        </w:rPr>
        <w:t xml:space="preserve"> là thời gian tính từ lúc bắt đầu chuyển động, </w:t>
      </w:r>
      <w:r w:rsidRPr="007C2E49">
        <w:rPr>
          <w:rFonts w:ascii="Chu Van An" w:eastAsiaTheme="minorHAnsi" w:hAnsi="Chu Van An" w:cs="Chu Van An"/>
          <w:position w:val="-14"/>
          <w:sz w:val="24"/>
          <w:szCs w:val="24"/>
          <w:lang w:val="x-none" w:eastAsia="x-none"/>
        </w:rPr>
        <w:object w:dxaOrig="460" w:dyaOrig="400" w14:anchorId="5536985A">
          <v:shape id="_x0000_i6941" type="#_x0000_t75" style="width:23.25pt;height:20.25pt" o:ole="">
            <v:imagedata r:id="rId1446" o:title=""/>
          </v:shape>
          <o:OLEObject Type="Embed" ProgID="Equation.DSMT4" ShapeID="_x0000_i6941" DrawAspect="Content" ObjectID="_1690486920" r:id="rId4818"/>
        </w:object>
      </w:r>
      <w:r w:rsidRPr="007C2E49">
        <w:rPr>
          <w:rFonts w:ascii="Chu Van An" w:hAnsi="Chu Van An" w:cs="Chu Van An"/>
          <w:sz w:val="24"/>
          <w:szCs w:val="24"/>
          <w:lang w:val="x-none" w:eastAsia="x-none"/>
        </w:rPr>
        <w:t xml:space="preserve"> là quãng đường đi được trong khoảng thời gian </w:t>
      </w:r>
      <w:r w:rsidRPr="007C2E49">
        <w:rPr>
          <w:rFonts w:ascii="Chu Van An" w:eastAsiaTheme="minorHAnsi" w:hAnsi="Chu Van An" w:cs="Chu Van An"/>
          <w:position w:val="-6"/>
          <w:sz w:val="24"/>
          <w:szCs w:val="24"/>
          <w:lang w:val="x-none" w:eastAsia="x-none"/>
        </w:rPr>
        <w:object w:dxaOrig="135" w:dyaOrig="240" w14:anchorId="2A7FA936">
          <v:shape id="_x0000_i6942" type="#_x0000_t75" style="width:6.75pt;height:12pt" o:ole="">
            <v:imagedata r:id="rId1444" o:title=""/>
          </v:shape>
          <o:OLEObject Type="Embed" ProgID="Equation.DSMT4" ShapeID="_x0000_i6942" DrawAspect="Content" ObjectID="_1690486921" r:id="rId4819"/>
        </w:object>
      </w:r>
      <w:r w:rsidRPr="007C2E49">
        <w:rPr>
          <w:rFonts w:ascii="Chu Van An" w:hAnsi="Chu Van An" w:cs="Chu Van An"/>
          <w:sz w:val="24"/>
          <w:szCs w:val="24"/>
          <w:lang w:val="x-none" w:eastAsia="x-none"/>
        </w:rPr>
        <w:t xml:space="preserve">. Tính thời điểm </w:t>
      </w:r>
      <w:r w:rsidRPr="007C2E49">
        <w:rPr>
          <w:rFonts w:ascii="Chu Van An" w:eastAsiaTheme="minorHAnsi" w:hAnsi="Chu Van An" w:cs="Chu Van An"/>
          <w:position w:val="-6"/>
          <w:sz w:val="24"/>
          <w:szCs w:val="24"/>
          <w:lang w:val="x-none" w:eastAsia="x-none"/>
        </w:rPr>
        <w:object w:dxaOrig="135" w:dyaOrig="240" w14:anchorId="7E8B4166">
          <v:shape id="_x0000_i6943" type="#_x0000_t75" style="width:6.75pt;height:12pt" o:ole="">
            <v:imagedata r:id="rId1444" o:title=""/>
          </v:shape>
          <o:OLEObject Type="Embed" ProgID="Equation.DSMT4" ShapeID="_x0000_i6943" DrawAspect="Content" ObjectID="_1690486922" r:id="rId4820"/>
        </w:object>
      </w:r>
      <w:r w:rsidRPr="007C2E49">
        <w:rPr>
          <w:rFonts w:ascii="Chu Van An" w:hAnsi="Chu Van An" w:cs="Chu Van An"/>
          <w:sz w:val="24"/>
          <w:szCs w:val="24"/>
          <w:lang w:val="x-none" w:eastAsia="x-none"/>
        </w:rPr>
        <w:t xml:space="preserve"> tại đó vận tốc đạt giá trị lớn nhất.</w:t>
      </w:r>
    </w:p>
    <w:p w14:paraId="5EAECF54" w14:textId="77777777" w:rsidR="001656AD" w:rsidRPr="007C2E49" w:rsidRDefault="001656AD" w:rsidP="001656AD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C2E49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7354A8F9" w14:textId="77777777" w:rsidR="001656AD" w:rsidRPr="007C2E49" w:rsidRDefault="001656AD" w:rsidP="001656AD">
      <w:pPr>
        <w:tabs>
          <w:tab w:val="left" w:pos="993"/>
        </w:tabs>
        <w:spacing w:after="0" w:line="276" w:lineRule="auto"/>
        <w:jc w:val="both"/>
        <w:rPr>
          <w:rFonts w:ascii="Chu Van An" w:eastAsia="Times New Roman" w:hAnsi="Chu Van An" w:cs="Chu Van An"/>
          <w:sz w:val="24"/>
          <w:szCs w:val="24"/>
          <w:lang w:val="x-none" w:eastAsia="x-none"/>
        </w:rPr>
      </w:pPr>
      <w:r w:rsidRPr="007C2E49">
        <w:rPr>
          <w:rFonts w:ascii="Chu Van An" w:eastAsia="Times New Roman" w:hAnsi="Chu Van An" w:cs="Chu Van An"/>
          <w:sz w:val="24"/>
          <w:szCs w:val="24"/>
          <w:lang w:val="fr-FR" w:eastAsia="x-none"/>
        </w:rPr>
        <w:tab/>
        <w:t xml:space="preserve">Ta có </w:t>
      </w:r>
      <w:r w:rsidRPr="007C2E49">
        <w:rPr>
          <w:rFonts w:ascii="Chu Van An" w:hAnsi="Chu Van An" w:cs="Chu Van An"/>
          <w:position w:val="-14"/>
          <w:sz w:val="24"/>
          <w:szCs w:val="24"/>
        </w:rPr>
        <w:object w:dxaOrig="2320" w:dyaOrig="400" w14:anchorId="3F58DC84">
          <v:shape id="_x0000_i6944" type="#_x0000_t75" style="width:116.25pt;height:20.25pt" o:ole="">
            <v:imagedata r:id="rId4821" o:title=""/>
          </v:shape>
          <o:OLEObject Type="Embed" ProgID="Equation.DSMT4" ShapeID="_x0000_i6944" DrawAspect="Content" ObjectID="_1690486923" r:id="rId4822"/>
        </w:object>
      </w:r>
      <w:r w:rsidRPr="007C2E49">
        <w:rPr>
          <w:rFonts w:ascii="Chu Van An" w:eastAsia="Times New Roman" w:hAnsi="Chu Van An" w:cs="Chu Van An"/>
          <w:sz w:val="24"/>
          <w:szCs w:val="24"/>
          <w:lang w:val="fr-FR" w:eastAsia="x-none"/>
        </w:rPr>
        <w:t xml:space="preserve"> có đồ thị là Parabol, do đó </w:t>
      </w:r>
      <w:r w:rsidRPr="007C2E49">
        <w:rPr>
          <w:rFonts w:ascii="Chu Van An" w:hAnsi="Chu Van An" w:cs="Chu Van An"/>
          <w:position w:val="-24"/>
          <w:sz w:val="24"/>
          <w:szCs w:val="24"/>
        </w:rPr>
        <w:object w:dxaOrig="2240" w:dyaOrig="620" w14:anchorId="4F109489">
          <v:shape id="_x0000_i6945" type="#_x0000_t75" style="width:112.5pt;height:30.75pt" o:ole="">
            <v:imagedata r:id="rId4823" o:title=""/>
          </v:shape>
          <o:OLEObject Type="Embed" ProgID="Equation.DSMT4" ShapeID="_x0000_i6945" DrawAspect="Content" ObjectID="_1690486924" r:id="rId4824"/>
        </w:object>
      </w:r>
    </w:p>
    <w:p w14:paraId="11E34209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C2E49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7C2E4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C2E4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041"/>
      </w:tblGrid>
      <w:tr w:rsidR="001656AD" w:rsidRPr="00B537E9" w14:paraId="2BCD0F16" w14:textId="77777777" w:rsidTr="002135F8">
        <w:tc>
          <w:tcPr>
            <w:tcW w:w="5727" w:type="dxa"/>
            <w:shd w:val="clear" w:color="auto" w:fill="auto"/>
          </w:tcPr>
          <w:p w14:paraId="56690432" w14:textId="77777777" w:rsidR="001656AD" w:rsidRPr="00B537E9" w:rsidRDefault="001656AD" w:rsidP="002135F8">
            <w:pPr>
              <w:mirrorIndents/>
              <w:rPr>
                <w:rFonts w:ascii="Chu Van An" w:hAnsi="Chu Van An" w:cs="Chu Van An"/>
                <w:b/>
              </w:rPr>
            </w:pPr>
            <w:r w:rsidRPr="00B537E9">
              <w:rPr>
                <w:rFonts w:ascii="Chu Van An" w:hAnsi="Chu Van An" w:cs="Chu Van An"/>
                <w:b/>
                <w:color w:val="0000FF"/>
              </w:rPr>
              <w:t>Câu 1: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</w:r>
            <w:r w:rsidRPr="00B537E9">
              <w:rPr>
                <w:rFonts w:ascii="Chu Van An" w:hAnsi="Chu Van An" w:cs="Chu Van An"/>
              </w:rPr>
              <w:t xml:space="preserve">Phương trình chuyển động của một chất điểm được biểu thị bởi công thức </w:t>
            </w:r>
            <w:r w:rsidRPr="00B537E9">
              <w:rPr>
                <w:rFonts w:ascii="Chu Van An" w:eastAsia="Arial" w:hAnsi="Chu Van An" w:cs="Chu Van An"/>
                <w:position w:val="-14"/>
              </w:rPr>
              <w:object w:dxaOrig="2280" w:dyaOrig="405" w14:anchorId="4A1F2AC7">
                <v:shape id="_x0000_i6946" type="#_x0000_t75" style="width:114pt;height:20.25pt" o:ole="">
                  <v:imagedata r:id="rId4825" o:title=""/>
                </v:shape>
                <o:OLEObject Type="Embed" ProgID="Equation.DSMT4" ShapeID="_x0000_i6946" DrawAspect="Content" ObjectID="_1690486925" r:id="rId4826"/>
              </w:object>
            </w:r>
            <w:r w:rsidRPr="00B537E9">
              <w:rPr>
                <w:rFonts w:ascii="Chu Van An" w:hAnsi="Chu Van An" w:cs="Chu Van An"/>
              </w:rPr>
              <w:t xml:space="preserve">, trong đó </w:t>
            </w:r>
            <w:r w:rsidRPr="00B537E9">
              <w:rPr>
                <w:rFonts w:ascii="Chu Van An" w:eastAsia="Arial" w:hAnsi="Chu Van An" w:cs="Chu Van An"/>
                <w:position w:val="-6"/>
              </w:rPr>
              <w:object w:dxaOrig="495" w:dyaOrig="285" w14:anchorId="28B8FA6C">
                <v:shape id="_x0000_i6947" type="#_x0000_t75" style="width:24.75pt;height:14.25pt" o:ole="">
                  <v:imagedata r:id="rId4827" o:title=""/>
                </v:shape>
                <o:OLEObject Type="Embed" ProgID="Equation.DSMT4" ShapeID="_x0000_i6947" DrawAspect="Content" ObjectID="_1690486926" r:id="rId4828"/>
              </w:object>
            </w:r>
            <w:r w:rsidRPr="00B537E9">
              <w:rPr>
                <w:rFonts w:ascii="Chu Van An" w:hAnsi="Chu Van An" w:cs="Chu Van An"/>
              </w:rPr>
              <w:t xml:space="preserve"> và </w:t>
            </w:r>
            <w:r w:rsidRPr="00B537E9">
              <w:rPr>
                <w:rFonts w:ascii="Chu Van An" w:eastAsia="Arial" w:hAnsi="Chu Van An" w:cs="Chu Van An"/>
                <w:position w:val="-6"/>
              </w:rPr>
              <w:object w:dxaOrig="135" w:dyaOrig="240" w14:anchorId="5B6BCAD0">
                <v:shape id="_x0000_i6948" type="#_x0000_t75" style="width:6.75pt;height:12pt" o:ole="">
                  <v:imagedata r:id="rId4829" o:title=""/>
                </v:shape>
                <o:OLEObject Type="Embed" ProgID="Equation.DSMT4" ShapeID="_x0000_i6948" DrawAspect="Content" ObjectID="_1690486927" r:id="rId4830"/>
              </w:object>
            </w:r>
            <w:r w:rsidRPr="00B537E9">
              <w:rPr>
                <w:rFonts w:ascii="Chu Van An" w:hAnsi="Chu Van An" w:cs="Chu Van An"/>
              </w:rPr>
              <w:t xml:space="preserve"> tính bằng giây </w:t>
            </w:r>
            <w:r w:rsidRPr="00B537E9">
              <w:rPr>
                <w:rFonts w:ascii="Chu Van An" w:eastAsia="Arial" w:hAnsi="Chu Van An" w:cs="Chu Van An"/>
                <w:position w:val="-14"/>
              </w:rPr>
              <w:object w:dxaOrig="360" w:dyaOrig="405" w14:anchorId="515075A3">
                <v:shape id="_x0000_i6949" type="#_x0000_t75" style="width:18.75pt;height:20.25pt" o:ole="">
                  <v:imagedata r:id="rId4831" o:title=""/>
                </v:shape>
                <o:OLEObject Type="Embed" ProgID="Equation.DSMT4" ShapeID="_x0000_i6949" DrawAspect="Content" ObjectID="_1690486928" r:id="rId4832"/>
              </w:object>
            </w:r>
            <w:r w:rsidRPr="00B537E9">
              <w:rPr>
                <w:rFonts w:ascii="Chu Van An" w:hAnsi="Chu Van An" w:cs="Chu Van An"/>
              </w:rPr>
              <w:t xml:space="preserve">, </w:t>
            </w:r>
            <w:r w:rsidRPr="00B537E9">
              <w:rPr>
                <w:rFonts w:ascii="Chu Van An" w:eastAsia="Arial" w:hAnsi="Chu Van An" w:cs="Chu Van An"/>
                <w:position w:val="-14"/>
              </w:rPr>
              <w:object w:dxaOrig="495" w:dyaOrig="405" w14:anchorId="16BDD385">
                <v:shape id="_x0000_i6950" type="#_x0000_t75" style="width:24.75pt;height:20.25pt" o:ole="">
                  <v:imagedata r:id="rId4833" o:title=""/>
                </v:shape>
                <o:OLEObject Type="Embed" ProgID="Equation.DSMT4" ShapeID="_x0000_i6950" DrawAspect="Content" ObjectID="_1690486929" r:id="rId4834"/>
              </w:object>
            </w:r>
            <w:r w:rsidRPr="00B537E9">
              <w:rPr>
                <w:rFonts w:ascii="Chu Van An" w:hAnsi="Chu Van An" w:cs="Chu Van An"/>
              </w:rPr>
              <w:t xml:space="preserve"> tính bằng mét </w:t>
            </w:r>
            <w:r w:rsidRPr="00B537E9">
              <w:rPr>
                <w:rFonts w:ascii="Chu Van An" w:eastAsia="Arial" w:hAnsi="Chu Van An" w:cs="Chu Van An"/>
                <w:position w:val="-14"/>
              </w:rPr>
              <w:object w:dxaOrig="435" w:dyaOrig="405" w14:anchorId="0B685EF9">
                <v:shape id="_x0000_i6951" type="#_x0000_t75" style="width:21.75pt;height:20.25pt" o:ole="">
                  <v:imagedata r:id="rId4835" o:title=""/>
                </v:shape>
                <o:OLEObject Type="Embed" ProgID="Equation.DSMT4" ShapeID="_x0000_i6951" DrawAspect="Content" ObjectID="_1690486930" r:id="rId4836"/>
              </w:object>
            </w:r>
            <w:r w:rsidRPr="00B537E9">
              <w:rPr>
                <w:rFonts w:ascii="Chu Van An" w:hAnsi="Chu Van An" w:cs="Chu Van An"/>
              </w:rPr>
              <w:t xml:space="preserve">. Tìm gia tốc </w:t>
            </w:r>
            <w:r w:rsidRPr="00B537E9">
              <w:rPr>
                <w:rFonts w:ascii="Chu Van An" w:eastAsia="Arial" w:hAnsi="Chu Van An" w:cs="Chu Van An"/>
                <w:position w:val="-6"/>
              </w:rPr>
              <w:object w:dxaOrig="195" w:dyaOrig="225" w14:anchorId="3E103F23">
                <v:shape id="_x0000_i6952" type="#_x0000_t75" style="width:9.75pt;height:11.25pt" o:ole="">
                  <v:imagedata r:id="rId4837" o:title=""/>
                </v:shape>
                <o:OLEObject Type="Embed" ProgID="Equation.DSMT4" ShapeID="_x0000_i6952" DrawAspect="Content" ObjectID="_1690486931" r:id="rId4838"/>
              </w:object>
            </w:r>
            <w:r w:rsidRPr="00B537E9">
              <w:rPr>
                <w:rFonts w:ascii="Chu Van An" w:hAnsi="Chu Van An" w:cs="Chu Van An"/>
              </w:rPr>
              <w:t xml:space="preserve"> của chất điểm tại thời điểm </w:t>
            </w:r>
            <w:r w:rsidRPr="00B537E9">
              <w:rPr>
                <w:rFonts w:ascii="Chu Van An" w:eastAsia="Arial" w:hAnsi="Chu Van An" w:cs="Chu Van An"/>
                <w:position w:val="-14"/>
              </w:rPr>
              <w:object w:dxaOrig="825" w:dyaOrig="405" w14:anchorId="105302E6">
                <v:shape id="_x0000_i6953" type="#_x0000_t75" style="width:41.25pt;height:20.25pt" o:ole="">
                  <v:imagedata r:id="rId4839" o:title=""/>
                </v:shape>
                <o:OLEObject Type="Embed" ProgID="Equation.DSMT4" ShapeID="_x0000_i6953" DrawAspect="Content" ObjectID="_1690486932" r:id="rId4840"/>
              </w:object>
            </w:r>
            <w:r w:rsidRPr="00B537E9">
              <w:rPr>
                <w:rFonts w:ascii="Chu Van An" w:hAnsi="Chu Van An" w:cs="Chu Van An"/>
              </w:rPr>
              <w:t>.</w:t>
            </w:r>
          </w:p>
          <w:p w14:paraId="15D2E375" w14:textId="77777777" w:rsidR="001656AD" w:rsidRPr="00B537E9" w:rsidRDefault="001656AD" w:rsidP="002135F8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</w:rPr>
            </w:pPr>
            <w:r w:rsidRPr="00B537E9">
              <w:rPr>
                <w:rFonts w:ascii="Chu Van An" w:eastAsia="Times New Roman" w:hAnsi="Chu Van An" w:cs="Chu Van An"/>
                <w:b/>
                <w:color w:val="0000FF"/>
                <w:u w:val="single"/>
              </w:rPr>
              <w:t>A</w:t>
            </w:r>
            <w:r w:rsidRPr="00B537E9">
              <w:rPr>
                <w:rFonts w:ascii="Chu Van An" w:eastAsia="Times New Roman" w:hAnsi="Chu Van An" w:cs="Chu Van An"/>
                <w:b/>
                <w:color w:val="0000FF"/>
              </w:rPr>
              <w:t>.</w:t>
            </w:r>
            <w:r w:rsidRPr="00B537E9">
              <w:rPr>
                <w:rFonts w:ascii="Chu Van An" w:hAnsi="Chu Van An" w:cs="Chu Van An"/>
                <w:b/>
              </w:rPr>
              <w:t xml:space="preserve"> </w:t>
            </w:r>
            <w:r w:rsidRPr="00B537E9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B537E9">
              <w:rPr>
                <w:rFonts w:ascii="Chu Van An" w:eastAsia="Arial" w:hAnsi="Chu Van An" w:cs="Chu Van An"/>
                <w:position w:val="-6"/>
              </w:rPr>
              <w:object w:dxaOrig="675" w:dyaOrig="285" w14:anchorId="5BA2FB95">
                <v:shape id="_x0000_i6954" type="#_x0000_t75" style="width:33.75pt;height:14.25pt" o:ole="">
                  <v:imagedata r:id="rId4841" o:title=""/>
                </v:shape>
                <o:OLEObject Type="Embed" ProgID="Equation.DSMT4" ShapeID="_x0000_i6954" DrawAspect="Content" ObjectID="_1690486933" r:id="rId4842"/>
              </w:object>
            </w:r>
            <w:r w:rsidRPr="00B537E9">
              <w:rPr>
                <w:rFonts w:ascii="Chu Van An" w:hAnsi="Chu Van An" w:cs="Chu Van An"/>
              </w:rPr>
              <w:t>.</w:t>
            </w:r>
            <w:r w:rsidRPr="00B537E9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B537E9">
              <w:rPr>
                <w:rFonts w:ascii="Chu Van An" w:eastAsia="Arial" w:hAnsi="Chu Van An" w:cs="Chu Van An"/>
                <w:position w:val="-6"/>
              </w:rPr>
              <w:object w:dxaOrig="780" w:dyaOrig="285" w14:anchorId="169A6EA7">
                <v:shape id="_x0000_i6955" type="#_x0000_t75" style="width:39pt;height:14.25pt" o:ole="">
                  <v:imagedata r:id="rId4843" o:title=""/>
                </v:shape>
                <o:OLEObject Type="Embed" ProgID="Equation.DSMT4" ShapeID="_x0000_i6955" DrawAspect="Content" ObjectID="_1690486934" r:id="rId4844"/>
              </w:object>
            </w:r>
            <w:r w:rsidRPr="00B537E9">
              <w:rPr>
                <w:rFonts w:ascii="Chu Van An" w:hAnsi="Chu Van An" w:cs="Chu Van An"/>
              </w:rPr>
              <w:t>.</w:t>
            </w:r>
            <w:r w:rsidRPr="00B537E9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B537E9">
              <w:rPr>
                <w:rFonts w:ascii="Chu Van An" w:eastAsia="Arial" w:hAnsi="Chu Van An" w:cs="Chu Van An"/>
                <w:position w:val="-6"/>
              </w:rPr>
              <w:object w:dxaOrig="780" w:dyaOrig="285" w14:anchorId="3D93C93F">
                <v:shape id="_x0000_i6956" type="#_x0000_t75" style="width:39pt;height:14.25pt" o:ole="">
                  <v:imagedata r:id="rId4845" o:title=""/>
                </v:shape>
                <o:OLEObject Type="Embed" ProgID="Equation.DSMT4" ShapeID="_x0000_i6956" DrawAspect="Content" ObjectID="_1690486935" r:id="rId4846"/>
              </w:object>
            </w:r>
            <w:r w:rsidRPr="00B537E9">
              <w:rPr>
                <w:rFonts w:ascii="Chu Van An" w:hAnsi="Chu Van An" w:cs="Chu Van An"/>
              </w:rPr>
              <w:t>.</w:t>
            </w:r>
            <w:r w:rsidRPr="00B537E9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B537E9">
              <w:rPr>
                <w:rFonts w:ascii="Chu Van An" w:eastAsia="Arial" w:hAnsi="Chu Van An" w:cs="Chu Van An"/>
              </w:rPr>
              <w:tab/>
            </w:r>
            <w:r w:rsidRPr="00B537E9">
              <w:rPr>
                <w:rFonts w:ascii="Chu Van An" w:eastAsia="Arial" w:hAnsi="Chu Van An" w:cs="Chu Van An"/>
                <w:position w:val="-6"/>
              </w:rPr>
              <w:object w:dxaOrig="795" w:dyaOrig="285" w14:anchorId="699C41C9">
                <v:shape id="_x0000_i6957" type="#_x0000_t75" style="width:39pt;height:14.25pt" o:ole="">
                  <v:imagedata r:id="rId4847" o:title=""/>
                </v:shape>
                <o:OLEObject Type="Embed" ProgID="Equation.DSMT4" ShapeID="_x0000_i6957" DrawAspect="Content" ObjectID="_1690486936" r:id="rId4848"/>
              </w:object>
            </w:r>
            <w:r w:rsidRPr="00B537E9">
              <w:rPr>
                <w:rFonts w:ascii="Chu Van An" w:hAnsi="Chu Van An" w:cs="Chu Van An"/>
              </w:rPr>
              <w:tab/>
            </w:r>
            <w:r w:rsidRPr="00B537E9">
              <w:rPr>
                <w:rFonts w:ascii="Chu Van An" w:hAnsi="Chu Van An" w:cs="Chu Van An"/>
              </w:rPr>
              <w:tab/>
            </w:r>
          </w:p>
          <w:p w14:paraId="566CCB8E" w14:textId="77777777" w:rsidR="001656AD" w:rsidRPr="00B537E9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41" w:type="dxa"/>
            <w:shd w:val="clear" w:color="auto" w:fill="auto"/>
          </w:tcPr>
          <w:p w14:paraId="26C9EE70" w14:textId="77777777" w:rsidR="001656AD" w:rsidRPr="00B537E9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5910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1656AD" w:rsidRPr="00B537E9" w14:paraId="46F249AA" w14:textId="77777777" w:rsidTr="002135F8">
        <w:tc>
          <w:tcPr>
            <w:tcW w:w="5727" w:type="dxa"/>
            <w:shd w:val="clear" w:color="auto" w:fill="auto"/>
          </w:tcPr>
          <w:p w14:paraId="74C89502" w14:textId="77777777" w:rsidR="001656AD" w:rsidRPr="00B537E9" w:rsidRDefault="001656AD" w:rsidP="002135F8">
            <w:pPr>
              <w:mirrorIndents/>
              <w:rPr>
                <w:rFonts w:ascii="Chu Van An" w:hAnsi="Chu Van An" w:cs="Chu Van An"/>
                <w:b/>
                <w:color w:val="0033CC"/>
              </w:rPr>
            </w:pPr>
            <w:r w:rsidRPr="00B537E9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</w:r>
            <w:r w:rsidRPr="00B537E9">
              <w:rPr>
                <w:rFonts w:ascii="Chu Van An" w:hAnsi="Chu Van An" w:cs="Chu Van An"/>
              </w:rPr>
              <w:t xml:space="preserve">Một vật chuyển động có phương trình </w:t>
            </w:r>
            <w:r w:rsidRPr="00B537E9">
              <w:rPr>
                <w:rFonts w:ascii="Chu Van An" w:eastAsia="Times New Roman" w:hAnsi="Chu Van An" w:cs="Chu Van An"/>
                <w:position w:val="-14"/>
              </w:rPr>
              <w:object w:dxaOrig="2745" w:dyaOrig="420" w14:anchorId="2A94BC4C">
                <v:shape id="_x0000_i6958" type="#_x0000_t75" style="width:137.25pt;height:21pt" o:ole="">
                  <v:imagedata r:id="rId4849" o:title=""/>
                </v:shape>
                <o:OLEObject Type="Embed" ProgID="Equation.DSMT4" ShapeID="_x0000_i6958" DrawAspect="Content" ObjectID="_1690486937" r:id="rId4850"/>
              </w:object>
            </w:r>
            <w:r w:rsidRPr="00B537E9">
              <w:rPr>
                <w:rFonts w:ascii="Chu Van An" w:hAnsi="Chu Van An" w:cs="Chu Van An"/>
              </w:rPr>
              <w:t xml:space="preserve">, </w:t>
            </w:r>
            <w:r w:rsidRPr="00B537E9">
              <w:rPr>
                <w:rFonts w:ascii="Chu Van An" w:hAnsi="Chu Van An" w:cs="Chu Van An"/>
                <w:i/>
                <w:iCs/>
              </w:rPr>
              <w:t>t</w:t>
            </w:r>
            <w:r w:rsidRPr="00B537E9">
              <w:rPr>
                <w:rFonts w:ascii="Chu Van An" w:hAnsi="Chu Van An" w:cs="Chu Van An"/>
              </w:rPr>
              <w:t xml:space="preserve"> là thời gian tính bằng giây. Gia tốc của vật tại thời điểm </w:t>
            </w:r>
            <w:r w:rsidRPr="00B537E9">
              <w:rPr>
                <w:rFonts w:ascii="Chu Van An" w:eastAsia="Times New Roman" w:hAnsi="Chu Van An" w:cs="Chu Van An"/>
                <w:position w:val="-6"/>
              </w:rPr>
              <w:object w:dxaOrig="600" w:dyaOrig="285" w14:anchorId="27088840">
                <v:shape id="_x0000_i6959" type="#_x0000_t75" style="width:30pt;height:14.25pt" o:ole="">
                  <v:imagedata r:id="rId4851" o:title=""/>
                </v:shape>
                <o:OLEObject Type="Embed" ProgID="Equation.3" ShapeID="_x0000_i6959" DrawAspect="Content" ObjectID="_1690486938" r:id="rId4852"/>
              </w:object>
            </w:r>
            <w:r w:rsidRPr="00B537E9">
              <w:rPr>
                <w:rFonts w:ascii="Chu Van An" w:hAnsi="Chu Van An" w:cs="Chu Van An"/>
              </w:rPr>
              <w:t>là</w:t>
            </w:r>
          </w:p>
          <w:p w14:paraId="4E095BA5" w14:textId="77777777" w:rsidR="001656AD" w:rsidRPr="00B537E9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33CC"/>
              </w:rPr>
            </w:pPr>
            <w:r w:rsidRPr="00B537E9">
              <w:rPr>
                <w:rFonts w:ascii="Chu Van An" w:hAnsi="Chu Van An" w:cs="Chu Van An"/>
                <w:b/>
                <w:color w:val="0000FF"/>
                <w:u w:val="single"/>
              </w:rPr>
              <w:t>A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>.</w:t>
            </w:r>
            <w:r w:rsidRPr="00B537E9">
              <w:rPr>
                <w:rFonts w:ascii="Chu Van An" w:hAnsi="Chu Van An" w:cs="Chu Van An"/>
                <w:b/>
                <w:color w:val="0033CC"/>
              </w:rPr>
              <w:t xml:space="preserve"> 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537E9">
              <w:rPr>
                <w:rFonts w:ascii="Chu Van An" w:eastAsia="Times New Roman" w:hAnsi="Chu Van An" w:cs="Chu Van An"/>
                <w:position w:val="-6"/>
              </w:rPr>
              <w:object w:dxaOrig="855" w:dyaOrig="315" w14:anchorId="0D5FD486">
                <v:shape id="_x0000_i6960" type="#_x0000_t75" style="width:42.75pt;height:15.75pt" o:ole="">
                  <v:imagedata r:id="rId4853" o:title=""/>
                </v:shape>
                <o:OLEObject Type="Embed" ProgID="Equation.DSMT4" ShapeID="_x0000_i6960" DrawAspect="Content" ObjectID="_1690486939" r:id="rId4854"/>
              </w:objec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537E9">
              <w:rPr>
                <w:rFonts w:ascii="Chu Van An" w:eastAsia="Times New Roman" w:hAnsi="Chu Van An" w:cs="Chu Van An"/>
                <w:position w:val="-6"/>
              </w:rPr>
              <w:object w:dxaOrig="855" w:dyaOrig="315" w14:anchorId="3068C0EB">
                <v:shape id="_x0000_i6961" type="#_x0000_t75" style="width:42.75pt;height:15.75pt" o:ole="">
                  <v:imagedata r:id="rId4855" o:title=""/>
                </v:shape>
                <o:OLEObject Type="Embed" ProgID="Equation.DSMT4" ShapeID="_x0000_i6961" DrawAspect="Content" ObjectID="_1690486940" r:id="rId4856"/>
              </w:objec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537E9">
              <w:rPr>
                <w:rFonts w:ascii="Chu Van An" w:eastAsia="Times New Roman" w:hAnsi="Chu Van An" w:cs="Chu Van An"/>
                <w:position w:val="-6"/>
              </w:rPr>
              <w:object w:dxaOrig="840" w:dyaOrig="315" w14:anchorId="3DBDBF9A">
                <v:shape id="_x0000_i6962" type="#_x0000_t75" style="width:42pt;height:15.75pt" o:ole="">
                  <v:imagedata r:id="rId4857" o:title=""/>
                </v:shape>
                <o:OLEObject Type="Embed" ProgID="Equation.DSMT4" ShapeID="_x0000_i6962" DrawAspect="Content" ObjectID="_1690486941" r:id="rId4858"/>
              </w:objec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  <w:t xml:space="preserve">D. 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</w:r>
            <w:r w:rsidRPr="00B537E9">
              <w:rPr>
                <w:rFonts w:ascii="Chu Van An" w:eastAsia="Times New Roman" w:hAnsi="Chu Van An" w:cs="Chu Van An"/>
              </w:rPr>
              <w:tab/>
            </w:r>
            <w:r w:rsidRPr="00B537E9">
              <w:rPr>
                <w:rFonts w:ascii="Chu Van An" w:eastAsia="Times New Roman" w:hAnsi="Chu Van An" w:cs="Chu Van An"/>
                <w:position w:val="-6"/>
              </w:rPr>
              <w:object w:dxaOrig="855" w:dyaOrig="315" w14:anchorId="336C54AF">
                <v:shape id="_x0000_i6963" type="#_x0000_t75" style="width:42.75pt;height:15.75pt" o:ole="">
                  <v:imagedata r:id="rId4859" o:title=""/>
                </v:shape>
                <o:OLEObject Type="Embed" ProgID="Equation.DSMT4" ShapeID="_x0000_i6963" DrawAspect="Content" ObjectID="_1690486942" r:id="rId4860"/>
              </w:object>
            </w:r>
            <w:r w:rsidRPr="00B537E9">
              <w:rPr>
                <w:rFonts w:ascii="Chu Van An" w:eastAsia="Times New Roman" w:hAnsi="Chu Van An" w:cs="Chu Van An"/>
              </w:rPr>
              <w:tab/>
            </w:r>
          </w:p>
          <w:p w14:paraId="580DB4C3" w14:textId="77777777" w:rsidR="001656AD" w:rsidRPr="00B537E9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41" w:type="dxa"/>
            <w:shd w:val="clear" w:color="auto" w:fill="auto"/>
          </w:tcPr>
          <w:p w14:paraId="20DC854B" w14:textId="77777777" w:rsidR="001656AD" w:rsidRPr="00B537E9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5910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B537E9" w14:paraId="12FC5D5C" w14:textId="77777777" w:rsidTr="002135F8">
        <w:tc>
          <w:tcPr>
            <w:tcW w:w="5727" w:type="dxa"/>
            <w:shd w:val="clear" w:color="auto" w:fill="auto"/>
          </w:tcPr>
          <w:p w14:paraId="5800DA2B" w14:textId="77777777" w:rsidR="001656AD" w:rsidRPr="00B537E9" w:rsidRDefault="001656AD" w:rsidP="002135F8">
            <w:pPr>
              <w:mirrorIndents/>
              <w:rPr>
                <w:rFonts w:ascii="Chu Van An" w:hAnsi="Chu Van An" w:cs="Chu Van An"/>
              </w:rPr>
            </w:pPr>
            <w:r w:rsidRPr="00B537E9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</w:r>
            <w:r w:rsidRPr="00B537E9">
              <w:rPr>
                <w:rFonts w:ascii="Chu Van An" w:hAnsi="Chu Van An" w:cs="Chu Van An"/>
              </w:rPr>
              <w:t xml:space="preserve">Một chất điểm chuyển động có phương trình </w:t>
            </w:r>
            <w:r w:rsidRPr="00B537E9">
              <w:rPr>
                <w:rFonts w:ascii="Chu Van An" w:eastAsia="Times New Roman" w:hAnsi="Chu Van An" w:cs="Chu Van An"/>
                <w:position w:val="-6"/>
              </w:rPr>
              <w:object w:dxaOrig="1890" w:dyaOrig="330" w14:anchorId="5DF979F7">
                <v:shape id="_x0000_i6964" type="#_x0000_t75" style="width:94.5pt;height:16.5pt" o:ole="">
                  <v:imagedata r:id="rId4861" o:title=""/>
                </v:shape>
                <o:OLEObject Type="Embed" ProgID="Equation.DSMT4" ShapeID="_x0000_i6964" DrawAspect="Content" ObjectID="_1690486943" r:id="rId4862"/>
              </w:object>
            </w:r>
            <w:r w:rsidRPr="00B537E9">
              <w:rPr>
                <w:rFonts w:ascii="Chu Van An" w:hAnsi="Chu Van An" w:cs="Chu Van An"/>
              </w:rPr>
              <w:t xml:space="preserve"> ( </w:t>
            </w:r>
            <w:r w:rsidRPr="00B537E9">
              <w:rPr>
                <w:rFonts w:ascii="Chu Van An" w:eastAsia="Times New Roman" w:hAnsi="Chu Van An" w:cs="Chu Van An"/>
                <w:position w:val="-6"/>
              </w:rPr>
              <w:object w:dxaOrig="165" w:dyaOrig="255" w14:anchorId="46C8E201">
                <v:shape id="_x0000_i6965" type="#_x0000_t75" style="width:8.25pt;height:12.75pt" o:ole="">
                  <v:imagedata r:id="rId4863" o:title=""/>
                </v:shape>
                <o:OLEObject Type="Embed" ProgID="Equation.DSMT4" ShapeID="_x0000_i6965" DrawAspect="Content" ObjectID="_1690486944" r:id="rId4864"/>
              </w:object>
            </w:r>
            <w:r w:rsidRPr="00B537E9">
              <w:rPr>
                <w:rFonts w:ascii="Chu Van An" w:hAnsi="Chu Van An" w:cs="Chu Van An"/>
              </w:rPr>
              <w:t xml:space="preserve"> là thời gian tính bằng giây). Gia tốc của chuyển động tại thời điểm vận tốc đạt giá trị lớn nhất là</w:t>
            </w:r>
          </w:p>
          <w:p w14:paraId="33BE948A" w14:textId="77777777" w:rsidR="001656AD" w:rsidRPr="00B537E9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lang w:val="nl-NL"/>
              </w:rPr>
            </w:pPr>
            <w:r w:rsidRPr="00B537E9">
              <w:rPr>
                <w:rFonts w:ascii="Chu Van An" w:hAnsi="Chu Van An" w:cs="Chu Van An"/>
                <w:b/>
                <w:color w:val="0000FF"/>
              </w:rPr>
              <w:t>A.</w:t>
            </w:r>
            <w:r w:rsidRPr="00B537E9">
              <w:rPr>
                <w:rFonts w:ascii="Chu Van An" w:hAnsi="Chu Van An" w:cs="Chu Van An"/>
              </w:rPr>
              <w:t xml:space="preserve"> 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537E9">
              <w:rPr>
                <w:rFonts w:ascii="Chu Van An" w:eastAsia="Times New Roman" w:hAnsi="Chu Van An" w:cs="Chu Van An"/>
                <w:position w:val="-6"/>
              </w:rPr>
              <w:object w:dxaOrig="195" w:dyaOrig="285" w14:anchorId="23932212">
                <v:shape id="_x0000_i6966" type="#_x0000_t75" style="width:9.75pt;height:14.25pt" o:ole="">
                  <v:imagedata r:id="rId4865" o:title=""/>
                </v:shape>
                <o:OLEObject Type="Embed" ProgID="Equation.DSMT4" ShapeID="_x0000_i6966" DrawAspect="Content" ObjectID="_1690486945" r:id="rId4866"/>
              </w:object>
            </w:r>
            <w:r w:rsidRPr="00B537E9">
              <w:rPr>
                <w:rFonts w:ascii="Chu Van An" w:hAnsi="Chu Van An" w:cs="Chu Van An"/>
              </w:rPr>
              <w:t>.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</w:r>
            <w:r w:rsidRPr="00B537E9">
              <w:rPr>
                <w:rFonts w:ascii="Chu Van An" w:hAnsi="Chu Van An" w:cs="Chu Van An"/>
                <w:b/>
                <w:color w:val="0000FF"/>
                <w:u w:val="single"/>
              </w:rPr>
              <w:t>B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B537E9">
              <w:rPr>
                <w:rFonts w:ascii="Chu Van An" w:eastAsia="Times New Roman" w:hAnsi="Chu Van An" w:cs="Chu Van An"/>
                <w:position w:val="-6"/>
              </w:rPr>
              <w:object w:dxaOrig="195" w:dyaOrig="285" w14:anchorId="5E8EE0FB">
                <v:shape id="_x0000_i6967" type="#_x0000_t75" style="width:9.75pt;height:14.25pt" o:ole="">
                  <v:imagedata r:id="rId4867" o:title=""/>
                </v:shape>
                <o:OLEObject Type="Embed" ProgID="Equation.DSMT4" ShapeID="_x0000_i6967" DrawAspect="Content" ObjectID="_1690486946" r:id="rId4868"/>
              </w:object>
            </w:r>
            <w:r w:rsidRPr="00B537E9">
              <w:rPr>
                <w:rFonts w:ascii="Chu Van An" w:hAnsi="Chu Van An" w:cs="Chu Van An"/>
              </w:rPr>
              <w:t>.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B537E9">
              <w:rPr>
                <w:rFonts w:ascii="Chu Van An" w:eastAsia="Times New Roman" w:hAnsi="Chu Van An" w:cs="Chu Van An"/>
                <w:position w:val="-4"/>
              </w:rPr>
              <w:object w:dxaOrig="195" w:dyaOrig="270" w14:anchorId="2A59F239">
                <v:shape id="_x0000_i6968" type="#_x0000_t75" style="width:9.75pt;height:13.5pt" o:ole="">
                  <v:imagedata r:id="rId4869" o:title=""/>
                </v:shape>
                <o:OLEObject Type="Embed" ProgID="Equation.DSMT4" ShapeID="_x0000_i6968" DrawAspect="Content" ObjectID="_1690486947" r:id="rId4870"/>
              </w:object>
            </w:r>
            <w:r w:rsidRPr="00B537E9">
              <w:rPr>
                <w:rFonts w:ascii="Chu Van An" w:hAnsi="Chu Van An" w:cs="Chu Van An"/>
              </w:rPr>
              <w:t>.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B537E9">
              <w:rPr>
                <w:rFonts w:ascii="Chu Van An" w:eastAsia="Times New Roman" w:hAnsi="Chu Van An" w:cs="Chu Van An"/>
              </w:rPr>
              <w:tab/>
            </w:r>
            <w:r w:rsidRPr="00B537E9">
              <w:rPr>
                <w:rFonts w:ascii="Chu Van An" w:eastAsia="Times New Roman" w:hAnsi="Chu Van An" w:cs="Chu Van An"/>
                <w:position w:val="-4"/>
              </w:rPr>
              <w:object w:dxaOrig="195" w:dyaOrig="270" w14:anchorId="57AE43E8">
                <v:shape id="_x0000_i6969" type="#_x0000_t75" style="width:9.75pt;height:13.5pt" o:ole="">
                  <v:imagedata r:id="rId4871" o:title=""/>
                </v:shape>
                <o:OLEObject Type="Embed" ProgID="Equation.DSMT4" ShapeID="_x0000_i6969" DrawAspect="Content" ObjectID="_1690486948" r:id="rId4872"/>
              </w:object>
            </w:r>
            <w:r w:rsidRPr="00B537E9">
              <w:rPr>
                <w:rFonts w:ascii="Chu Van An" w:hAnsi="Chu Van An" w:cs="Chu Van An"/>
              </w:rPr>
              <w:tab/>
            </w:r>
            <w:r w:rsidRPr="00B537E9">
              <w:rPr>
                <w:rFonts w:ascii="Chu Van An" w:hAnsi="Chu Van An" w:cs="Chu Van An"/>
              </w:rPr>
              <w:tab/>
            </w:r>
          </w:p>
          <w:p w14:paraId="315541B5" w14:textId="77777777" w:rsidR="001656AD" w:rsidRPr="00B537E9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41" w:type="dxa"/>
            <w:shd w:val="clear" w:color="auto" w:fill="auto"/>
          </w:tcPr>
          <w:p w14:paraId="2EC692D9" w14:textId="77777777" w:rsidR="001656AD" w:rsidRPr="00B537E9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5910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1656AD" w:rsidRPr="00B537E9" w14:paraId="470A96C9" w14:textId="77777777" w:rsidTr="002135F8">
        <w:tc>
          <w:tcPr>
            <w:tcW w:w="5727" w:type="dxa"/>
            <w:shd w:val="clear" w:color="auto" w:fill="auto"/>
          </w:tcPr>
          <w:p w14:paraId="769653AE" w14:textId="77777777" w:rsidR="001656AD" w:rsidRPr="00B537E9" w:rsidRDefault="001656AD" w:rsidP="002135F8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B537E9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</w:r>
            <w:r w:rsidRPr="00B537E9">
              <w:rPr>
                <w:rFonts w:ascii="Chu Van An" w:hAnsi="Chu Van An" w:cs="Chu Van An"/>
              </w:rPr>
              <w:t xml:space="preserve">Cho chuyển động thẳng xác định bởi phương trình </w:t>
            </w:r>
            <w:r w:rsidRPr="00B537E9">
              <w:rPr>
                <w:rFonts w:ascii="Chu Van An" w:eastAsia="Times New Roman" w:hAnsi="Chu Van An" w:cs="Chu Van An"/>
                <w:position w:val="-10"/>
              </w:rPr>
              <w:object w:dxaOrig="2025" w:dyaOrig="360" w14:anchorId="536FF4E5">
                <v:shape id="_x0000_i6970" type="#_x0000_t75" style="width:101.25pt;height:18.75pt" o:ole="">
                  <v:imagedata r:id="rId4873" o:title=""/>
                </v:shape>
                <o:OLEObject Type="Embed" ProgID="Equation.DSMT4" ShapeID="_x0000_i6970" DrawAspect="Content" ObjectID="_1690486949" r:id="rId4874"/>
              </w:object>
            </w:r>
            <w:r w:rsidRPr="00B537E9">
              <w:rPr>
                <w:rFonts w:ascii="Chu Van An" w:hAnsi="Chu Van An" w:cs="Chu Van An"/>
              </w:rPr>
              <w:t xml:space="preserve"> trong đó t được tính bằng giây và </w:t>
            </w:r>
            <w:r w:rsidRPr="00B537E9">
              <w:rPr>
                <w:rFonts w:ascii="Chu Van An" w:eastAsia="Times New Roman" w:hAnsi="Chu Van An" w:cs="Chu Van An"/>
                <w:position w:val="-6"/>
              </w:rPr>
              <w:object w:dxaOrig="180" w:dyaOrig="225" w14:anchorId="0912D853">
                <v:shape id="_x0000_i6971" type="#_x0000_t75" style="width:9pt;height:11.25pt" o:ole="">
                  <v:imagedata r:id="rId4875" o:title=""/>
                </v:shape>
                <o:OLEObject Type="Embed" ProgID="Equation.DSMT4" ShapeID="_x0000_i6971" DrawAspect="Content" ObjectID="_1690486950" r:id="rId4876"/>
              </w:object>
            </w:r>
            <w:r w:rsidRPr="00B537E9">
              <w:rPr>
                <w:rFonts w:ascii="Chu Van An" w:hAnsi="Chu Van An" w:cs="Chu Van An"/>
              </w:rPr>
              <w:t xml:space="preserve"> được tính bằng mét. Vận tốc tức thời của vật tại thời điểm gia tốc bằng không là</w:t>
            </w:r>
          </w:p>
          <w:p w14:paraId="0015426F" w14:textId="77777777" w:rsidR="001656AD" w:rsidRPr="00B537E9" w:rsidRDefault="001656AD" w:rsidP="002135F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B537E9">
              <w:rPr>
                <w:rFonts w:ascii="Chu Van An" w:hAnsi="Chu Van An" w:cs="Chu Van An"/>
                <w:b/>
                <w:color w:val="0000FF"/>
              </w:rPr>
              <w:t>A.</w:t>
            </w:r>
            <w:r w:rsidRPr="00B537E9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B537E9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035" w:dyaOrig="315" w14:anchorId="3301A78B">
                <v:shape id="_x0000_i6972" type="#_x0000_t75" style="width:51.75pt;height:15.75pt" o:ole="">
                  <v:imagedata r:id="rId4877" o:title=""/>
                </v:shape>
                <o:OLEObject Type="Embed" ProgID="Equation.DSMT4" ShapeID="_x0000_i6972" DrawAspect="Content" ObjectID="_1690486951" r:id="rId4878"/>
              </w:objec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B537E9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675" w:dyaOrig="285" w14:anchorId="61854C98">
                <v:shape id="_x0000_i6973" type="#_x0000_t75" style="width:33.75pt;height:14.25pt" o:ole="">
                  <v:imagedata r:id="rId4879" o:title=""/>
                </v:shape>
                <o:OLEObject Type="Embed" ProgID="Equation.DSMT4" ShapeID="_x0000_i6973" DrawAspect="Content" ObjectID="_1690486952" r:id="rId4880"/>
              </w:objec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</w:r>
            <w:r w:rsidRPr="00B537E9">
              <w:rPr>
                <w:rFonts w:ascii="Chu Van An" w:hAnsi="Chu Van An" w:cs="Chu Van An"/>
                <w:b/>
                <w:color w:val="0000FF"/>
                <w:u w:val="single"/>
              </w:rPr>
              <w:t>C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B537E9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855" w:dyaOrig="315" w14:anchorId="51D85FE6">
                <v:shape id="_x0000_i6974" type="#_x0000_t75" style="width:42.75pt;height:15.75pt" o:ole="">
                  <v:imagedata r:id="rId4881" o:title=""/>
                </v:shape>
                <o:OLEObject Type="Embed" ProgID="Equation.DSMT4" ShapeID="_x0000_i6974" DrawAspect="Content" ObjectID="_1690486953" r:id="rId4882"/>
              </w:objec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  <w:t xml:space="preserve">D. </w:t>
            </w:r>
            <w:r w:rsidRPr="00B537E9">
              <w:rPr>
                <w:rFonts w:ascii="Chu Van An" w:hAnsi="Chu Van An" w:cs="Chu Van An"/>
                <w:b/>
                <w:color w:val="0000FF"/>
              </w:rPr>
              <w:tab/>
            </w:r>
            <w:r w:rsidRPr="00B537E9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B537E9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855" w:dyaOrig="315" w14:anchorId="74E3DDFB">
                <v:shape id="_x0000_i6975" type="#_x0000_t75" style="width:42.75pt;height:15.75pt" o:ole="">
                  <v:imagedata r:id="rId4883" o:title=""/>
                </v:shape>
                <o:OLEObject Type="Embed" ProgID="Equation.DSMT4" ShapeID="_x0000_i6975" DrawAspect="Content" ObjectID="_1690486954" r:id="rId4884"/>
              </w:object>
            </w:r>
            <w:r w:rsidRPr="00B537E9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</w:p>
          <w:p w14:paraId="4AA2587E" w14:textId="77777777" w:rsidR="001656AD" w:rsidRPr="00B537E9" w:rsidRDefault="001656AD" w:rsidP="002135F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41" w:type="dxa"/>
            <w:shd w:val="clear" w:color="auto" w:fill="auto"/>
          </w:tcPr>
          <w:p w14:paraId="5129AE25" w14:textId="77777777" w:rsidR="001656AD" w:rsidRPr="00B537E9" w:rsidRDefault="001656AD" w:rsidP="002135F8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5910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7C477296" w14:textId="77777777" w:rsidR="001656AD" w:rsidRPr="007C2E49" w:rsidRDefault="001656AD" w:rsidP="001656AD">
      <w:pPr>
        <w:spacing w:line="240" w:lineRule="auto"/>
        <w:ind w:left="992" w:hanging="850"/>
        <w:rPr>
          <w:rFonts w:ascii="Chu Van An" w:hAnsi="Chu Van An" w:cs="Chu Van An"/>
          <w:b/>
          <w:color w:val="0000CC"/>
          <w:sz w:val="24"/>
          <w:szCs w:val="24"/>
        </w:rPr>
      </w:pPr>
    </w:p>
    <w:p w14:paraId="5C03CEF7" w14:textId="77777777" w:rsidR="001656AD" w:rsidRPr="00CB6074" w:rsidRDefault="001656AD" w:rsidP="001656AD">
      <w:pPr>
        <w:spacing w:line="240" w:lineRule="auto"/>
        <w:ind w:left="992"/>
        <w:jc w:val="center"/>
        <w:rPr>
          <w:rFonts w:ascii="Chu Van An" w:hAnsi="Chu Van An" w:cs="Chu Van An"/>
          <w:bCs/>
          <w:color w:val="0000CC"/>
          <w:sz w:val="24"/>
          <w:szCs w:val="24"/>
        </w:rPr>
      </w:pPr>
      <w:r w:rsidRPr="00CB6074">
        <w:rPr>
          <w:rFonts w:ascii="Chu Van An" w:hAnsi="Chu Van An" w:cs="Chu Van An"/>
          <w:bCs/>
          <w:color w:val="0000CC"/>
          <w:sz w:val="24"/>
          <w:szCs w:val="24"/>
        </w:rPr>
        <w:t>------------- HẾT -------------</w:t>
      </w:r>
    </w:p>
    <w:p w14:paraId="1927B7EB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23C77236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3575522B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</w:p>
    <w:p w14:paraId="70DDF936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EAE724C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556393D1" w14:textId="77777777" w:rsidR="001656AD" w:rsidRPr="007C2E49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581A8937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D0EEEF5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</w:p>
    <w:p w14:paraId="10F1D6AB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28C5114D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2B356CC6" w14:textId="77777777" w:rsidR="001656AD" w:rsidRPr="007B070F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19E0D48F" w14:textId="6147336F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038D2017" w14:textId="5814C202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2F63B4A6" w14:textId="1F1609B1" w:rsidR="001656AD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2B7E866C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6EFFA2BF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0135B9E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</w:p>
    <w:p w14:paraId="61AE9B55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289EB0B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000AAC56" w14:textId="77777777" w:rsidR="001656AD" w:rsidRPr="008C51C7" w:rsidRDefault="001656AD" w:rsidP="001656AD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4E17934A" w14:textId="797A5519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51F8A67" w14:textId="060D8809" w:rsidR="001656AD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02862FD" w14:textId="77777777" w:rsidR="001656AD" w:rsidRPr="00F41B3F" w:rsidRDefault="001656AD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1656AD" w:rsidRPr="00F41B3F" w:rsidSect="00B424FA">
      <w:headerReference w:type="default" r:id="rId4885"/>
      <w:footerReference w:type="default" r:id="rId4886"/>
      <w:pgSz w:w="12240" w:h="15840"/>
      <w:pgMar w:top="851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0653D7" w14:textId="77777777" w:rsidR="00355346" w:rsidRDefault="00355346" w:rsidP="0032639E">
      <w:pPr>
        <w:spacing w:after="0" w:line="240" w:lineRule="auto"/>
      </w:pPr>
      <w:r>
        <w:separator/>
      </w:r>
    </w:p>
  </w:endnote>
  <w:endnote w:type="continuationSeparator" w:id="0">
    <w:p w14:paraId="0490CAE0" w14:textId="77777777" w:rsidR="00355346" w:rsidRDefault="00355346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mazone">
    <w:altName w:val="Cambria"/>
    <w:panose1 w:val="00000000000000000000"/>
    <w:charset w:val="00"/>
    <w:family w:val="roman"/>
    <w:notTrueType/>
    <w:pitch w:val="default"/>
  </w:font>
  <w:font w:name="MS ??">
    <w:altName w:val="MS Gothic"/>
    <w:charset w:val="80"/>
    <w:family w:val="auto"/>
    <w:pitch w:val="variable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33DE51E8" w:rsidR="009D7648" w:rsidRDefault="009D7648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417537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50EBEE2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D2F4F98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DBADF1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53109948">
              <wp:simplePos x="0" y="0"/>
              <wp:positionH relativeFrom="column">
                <wp:posOffset>3104515</wp:posOffset>
              </wp:positionH>
              <wp:positionV relativeFrom="paragraph">
                <wp:posOffset>128270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4C72092B" id="Star: 5 Points 461" o:spid="_x0000_s1026" style="position:absolute;margin-left:244.45pt;margin-top:10.1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1638B3CF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36E96A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2740E07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4337A6D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E02EBC6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="00113AC1">
          <w:rPr>
            <w:b/>
            <w:bCs/>
            <w:noProof/>
            <w:color w:val="0000CC"/>
            <w:sz w:val="28"/>
            <w:szCs w:val="28"/>
          </w:rPr>
          <w:t>36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</w:t>
        </w:r>
        <w:r w:rsidRPr="00E7625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E76256">
          <w:rPr>
            <w:b/>
            <w:color w:val="0000CC"/>
            <w:sz w:val="20"/>
            <w:szCs w:val="20"/>
          </w:rPr>
          <w:t xml:space="preserve"> - Zalo chia s</w:t>
        </w:r>
        <w:r w:rsidRPr="00E76256">
          <w:rPr>
            <w:rFonts w:ascii="Calibri" w:eastAsia="Calibri" w:hAnsi="Calibri" w:cs="Calibri"/>
            <w:b/>
            <w:color w:val="0000CC"/>
            <w:sz w:val="20"/>
            <w:szCs w:val="20"/>
          </w:rPr>
          <w:t xml:space="preserve">ẻ </w:t>
        </w:r>
        <w:r>
          <w:rPr>
            <w:rFonts w:ascii="Calibri" w:eastAsia="Calibri" w:hAnsi="Calibri" w:cs="Calibri"/>
            <w:b/>
            <w:color w:val="0000CC"/>
            <w:sz w:val="20"/>
            <w:szCs w:val="20"/>
          </w:rPr>
          <w:t>Word full giải _</w:t>
        </w:r>
        <w:r w:rsidRPr="00E76256">
          <w:rPr>
            <w:b/>
            <w:color w:val="0000CC"/>
            <w:sz w:val="20"/>
            <w:szCs w:val="20"/>
          </w:rPr>
          <w:t xml:space="preserve"> 0774860155</w:t>
        </w:r>
      </w:sdtContent>
    </w:sdt>
    <w:r>
      <w:rPr>
        <w:noProof/>
      </w:rPr>
      <w:tab/>
    </w:r>
  </w:p>
  <w:p w14:paraId="0D2113BD" w14:textId="05249CCC" w:rsidR="009D7648" w:rsidRDefault="009D7648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33D3B0" w14:textId="77777777" w:rsidR="00355346" w:rsidRDefault="00355346" w:rsidP="0032639E">
      <w:pPr>
        <w:spacing w:after="0" w:line="240" w:lineRule="auto"/>
      </w:pPr>
      <w:r>
        <w:separator/>
      </w:r>
    </w:p>
  </w:footnote>
  <w:footnote w:type="continuationSeparator" w:id="0">
    <w:p w14:paraId="4B7A0008" w14:textId="77777777" w:rsidR="00355346" w:rsidRDefault="00355346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0E47D29C" w:rsidR="009D7648" w:rsidRDefault="009D7648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053F136B">
              <wp:simplePos x="0" y="0"/>
              <wp:positionH relativeFrom="column">
                <wp:posOffset>2429246</wp:posOffset>
              </wp:positionH>
              <wp:positionV relativeFrom="paragraph">
                <wp:posOffset>100965</wp:posOffset>
              </wp:positionV>
              <wp:extent cx="3217653" cy="223520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17653" cy="22352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A69A4FF" w14:textId="51EBA287" w:rsidR="009D7648" w:rsidRPr="00A942B2" w:rsidRDefault="009D7648" w:rsidP="00360A9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18"/>
                              <w:szCs w:val="18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14E159D7" w14:textId="5BF112C3" w:rsidR="009D7648" w:rsidRDefault="009D7648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691" type="#_x0000_t202" style="position:absolute;left:0;text-align:left;margin-left:191.3pt;margin-top:7.95pt;width:253.3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" filled="f" stroked="f">
              <v:textbox>
                <w:txbxContent>
                  <w:p w14:paraId="4A69A4FF" w14:textId="51EBA287" w:rsidR="009D7648" w:rsidRPr="00A942B2" w:rsidRDefault="009D7648" w:rsidP="00360A9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18"/>
                        <w:szCs w:val="18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  <w:p w14:paraId="14E159D7" w14:textId="5BF112C3" w:rsidR="009D7648" w:rsidRDefault="009D7648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746774A0">
              <wp:simplePos x="0" y="0"/>
              <wp:positionH relativeFrom="margin">
                <wp:posOffset>-44450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7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5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8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2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8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8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4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9D7648" w:rsidRDefault="009D7648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8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59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1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62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3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9D7648" w:rsidRDefault="009D7648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692" style="position:absolute;left:0;text-align:left;margin-left:-3.5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">
              <v:group id="Group 22" o:spid="_x0000_s1693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<v:group id="Group 2" o:spid="_x0000_s1694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group id="Group 27" o:spid="_x0000_s169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group id="Group 29" o:spid="_x0000_s169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Diagonal Stripe 40" o:spid="_x0000_s1697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u9u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o6NX+IPkNkdAAD//wMAUEsBAi0AFAAGAAgAAAAhANvh9svuAAAAhQEAABMAAAAAAAAAAAAAAAAA&#10;AAAAAFtDb250ZW50X1R5cGVzXS54bWxQSwECLQAUAAYACAAAACEAWvQsW78AAAAVAQAACwAAAAAA&#10;AAAAAAAAAAAfAQAAX3JlbHMvLnJlbHNQSwECLQAUAAYACAAAACEAJnbvbs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698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" fillcolor="#9acd4c [3204]" strokecolor="#dfebf4 [664]" strokeweight="1.25pt"/>
                      <v:roundrect id="Rectangle: Rounded Corners 42" o:spid="_x0000_s1699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" fillcolor="yellow" strokecolor="#dfebf4 [664]" strokeweight="1.25pt"/>
                      <v:roundrect id="Rectangle: Rounded Corners 43" o:spid="_x0000_s1700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" fillcolor="#00c" strokecolor="#dfebf4 [664]" strokeweight="1.25pt"/>
                      <v:shape id="Star: 5 Points 44" o:spid="_x0000_s1701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702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703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704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  <v:roundrect id="Rectangle: Rounded Corners 38" o:spid="_x0000_s1705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706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707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708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9D7648" w:rsidRDefault="009D7648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709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710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711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712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713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21" o:spid="_x0000_s1714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" fillcolor="yellow" strokecolor="#dfebf4 [664]" strokeweight="1.25pt"/>
                      <v:roundrect id="Rectangle: Rounded Corners 22" o:spid="_x0000_s1715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" fillcolor="#00c" strokecolor="#dfebf4 [664]" strokeweight="1.25pt"/>
                      <v:shape id="Star: 5 Points 24" o:spid="_x0000_s1716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717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718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719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  <v:roundrect id="Rectangle: Rounded Corners 17" o:spid="_x0000_s1720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" fillcolor="#00c" stroked="f" strokeweight="1.25pt"/>
                      <v:roundrect id="Rectangle: Rounded Corners 18" o:spid="_x0000_s1721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wj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" fillcolor="#feffd5" stroked="f" strokeweight="1.25pt"/>
                    </v:group>
                    <v:roundrect id="Rectangle: Rounded Corners 16" o:spid="_x0000_s1722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" fillcolor="#ffc000" stroked="f" strokeweight="1.25pt"/>
                    <v:roundrect id="Rectangle: Rounded Corners 14" o:spid="_x0000_s1723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" fillcolor="#eefed2" stroked="f" strokeweight="1.25pt"/>
                  </v:group>
                  <v:rect id="Rectangle 7" o:spid="_x0000_s1724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" filled="f" stroked="f">
                    <v:textbox>
                      <w:txbxContent>
                        <w:p w14:paraId="7C4D95BD" w14:textId="5326EDE9" w:rsidR="009D7648" w:rsidRDefault="009D7648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725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1E15E3CF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1873BE9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6CCB6868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A427B1E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9D7648" w:rsidRPr="009E41A3" w:rsidRDefault="009D7648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726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R8O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V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CYR8O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9D7648" w:rsidRPr="009E41A3" w:rsidRDefault="009D7648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0873B07F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1EE45C24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62" type="#_x0000_t75" style="width:450.75pt;height:450.75pt" o:bullet="t">
        <v:imagedata r:id="rId1" o:title="fa-check-square-o_600"/>
      </v:shape>
    </w:pict>
  </w:numPicBullet>
  <w:numPicBullet w:numPicBulletId="1">
    <w:pict>
      <v:shape id="_x0000_i1363" type="#_x0000_t75" style="width:60.75pt;height:42pt" o:bullet="t">
        <v:imagedata r:id="rId2" o:title="nut"/>
      </v:shape>
    </w:pict>
  </w:numPicBullet>
  <w:numPicBullet w:numPicBulletId="2">
    <w:pict>
      <v:shape w14:anchorId="46B681EF" id="_x0000_i1364" type="#_x0000_t75" style="width:384.75pt;height:384.75pt" o:bullet="t">
        <v:imagedata r:id="rId3" o:title="unnamed (5)"/>
      </v:shape>
    </w:pict>
  </w:numPicBullet>
  <w:abstractNum w:abstractNumId="0" w15:restartNumberingAfterBreak="0">
    <w:nsid w:val="04927DA9"/>
    <w:multiLevelType w:val="hybridMultilevel"/>
    <w:tmpl w:val="3830FC42"/>
    <w:lvl w:ilvl="0" w:tplc="838023B4">
      <w:start w:val="1"/>
      <w:numFmt w:val="bullet"/>
      <w:lvlText w:val=""/>
      <w:lvlPicBulletId w:val="0"/>
      <w:lvlJc w:val="left"/>
      <w:pPr>
        <w:ind w:left="341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413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8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5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9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0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7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45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174" w:hanging="360"/>
      </w:pPr>
      <w:rPr>
        <w:rFonts w:ascii="Wingdings" w:hAnsi="Wingdings" w:hint="default"/>
      </w:rPr>
    </w:lvl>
  </w:abstractNum>
  <w:abstractNum w:abstractNumId="1" w15:restartNumberingAfterBreak="0">
    <w:nsid w:val="05331398"/>
    <w:multiLevelType w:val="hybridMultilevel"/>
    <w:tmpl w:val="D682EB4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F4042D"/>
    <w:multiLevelType w:val="hybridMultilevel"/>
    <w:tmpl w:val="E576A02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75164B"/>
    <w:multiLevelType w:val="hybridMultilevel"/>
    <w:tmpl w:val="DA385878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4" w15:restartNumberingAfterBreak="0">
    <w:nsid w:val="10FB2D14"/>
    <w:multiLevelType w:val="hybridMultilevel"/>
    <w:tmpl w:val="638ECB1E"/>
    <w:lvl w:ilvl="0" w:tplc="F01C028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852F71"/>
    <w:multiLevelType w:val="hybridMultilevel"/>
    <w:tmpl w:val="9DD0C266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462762"/>
    <w:multiLevelType w:val="hybridMultilevel"/>
    <w:tmpl w:val="1232632E"/>
    <w:lvl w:ilvl="0" w:tplc="838023B4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65279A5"/>
    <w:multiLevelType w:val="hybridMultilevel"/>
    <w:tmpl w:val="EF6A5A7E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E101FF"/>
    <w:multiLevelType w:val="hybridMultilevel"/>
    <w:tmpl w:val="94CE3198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9" w15:restartNumberingAfterBreak="0">
    <w:nsid w:val="1E4E52DC"/>
    <w:multiLevelType w:val="hybridMultilevel"/>
    <w:tmpl w:val="1CB00BE4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7F190B"/>
    <w:multiLevelType w:val="hybridMultilevel"/>
    <w:tmpl w:val="E0B891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234E46"/>
    <w:multiLevelType w:val="hybridMultilevel"/>
    <w:tmpl w:val="1CA8E1A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40B7865"/>
    <w:multiLevelType w:val="hybridMultilevel"/>
    <w:tmpl w:val="16F6445E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DD59D9"/>
    <w:multiLevelType w:val="hybridMultilevel"/>
    <w:tmpl w:val="4DC4B6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FB65F7"/>
    <w:multiLevelType w:val="hybridMultilevel"/>
    <w:tmpl w:val="1E0408A2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9B42C1D6">
      <w:numFmt w:val="bullet"/>
      <w:lvlText w:val=""/>
      <w:lvlJc w:val="left"/>
      <w:pPr>
        <w:ind w:left="1440" w:hanging="360"/>
      </w:pPr>
      <w:rPr>
        <w:rFonts w:ascii="Wingdings" w:eastAsiaTheme="minorEastAsia" w:hAnsi="Wingdings" w:cs="Chu Van An" w:hint="default"/>
        <w:color w:val="0033CC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B06FE9"/>
    <w:multiLevelType w:val="hybridMultilevel"/>
    <w:tmpl w:val="2B7E1056"/>
    <w:lvl w:ilvl="0" w:tplc="E744B652">
      <w:start w:val="1"/>
      <w:numFmt w:val="bullet"/>
      <w:lvlText w:val=""/>
      <w:lvlPicBulletId w:val="1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 w15:restartNumberingAfterBreak="0">
    <w:nsid w:val="2B6F71C3"/>
    <w:multiLevelType w:val="hybridMultilevel"/>
    <w:tmpl w:val="32149040"/>
    <w:lvl w:ilvl="0" w:tplc="E744B652">
      <w:start w:val="1"/>
      <w:numFmt w:val="bullet"/>
      <w:lvlText w:val=""/>
      <w:lvlPicBulletId w:val="1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7" w15:restartNumberingAfterBreak="0">
    <w:nsid w:val="2BC56947"/>
    <w:multiLevelType w:val="hybridMultilevel"/>
    <w:tmpl w:val="3F82EEA4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2B149B"/>
    <w:multiLevelType w:val="hybridMultilevel"/>
    <w:tmpl w:val="4B78C4DE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1193B0A"/>
    <w:multiLevelType w:val="hybridMultilevel"/>
    <w:tmpl w:val="68D66788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838023B4">
      <w:start w:val="1"/>
      <w:numFmt w:val="bullet"/>
      <w:lvlText w:val=""/>
      <w:lvlPicBulletId w:val="0"/>
      <w:lvlJc w:val="left"/>
      <w:pPr>
        <w:ind w:left="1724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32FD55AF"/>
    <w:multiLevelType w:val="hybridMultilevel"/>
    <w:tmpl w:val="776E45B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3C07C3C"/>
    <w:multiLevelType w:val="hybridMultilevel"/>
    <w:tmpl w:val="2CC85756"/>
    <w:lvl w:ilvl="0" w:tplc="D23A8A42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E40FDF"/>
    <w:multiLevelType w:val="hybridMultilevel"/>
    <w:tmpl w:val="FD043BA0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AD0CCE"/>
    <w:multiLevelType w:val="hybridMultilevel"/>
    <w:tmpl w:val="BBB0E210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C973631"/>
    <w:multiLevelType w:val="hybridMultilevel"/>
    <w:tmpl w:val="7052857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5" w15:restartNumberingAfterBreak="0">
    <w:nsid w:val="3CAA7B48"/>
    <w:multiLevelType w:val="hybridMultilevel"/>
    <w:tmpl w:val="BD68ED02"/>
    <w:lvl w:ilvl="0" w:tplc="4D646F06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ED0622A"/>
    <w:multiLevelType w:val="hybridMultilevel"/>
    <w:tmpl w:val="74184ECC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7" w15:restartNumberingAfterBreak="0">
    <w:nsid w:val="413B2C0B"/>
    <w:multiLevelType w:val="hybridMultilevel"/>
    <w:tmpl w:val="D5C4505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18135C5"/>
    <w:multiLevelType w:val="hybridMultilevel"/>
    <w:tmpl w:val="E7204C44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9" w15:restartNumberingAfterBreak="0">
    <w:nsid w:val="41EE7856"/>
    <w:multiLevelType w:val="hybridMultilevel"/>
    <w:tmpl w:val="A84863E2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2F43A84"/>
    <w:multiLevelType w:val="hybridMultilevel"/>
    <w:tmpl w:val="5456F61A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F01C17D8">
      <w:numFmt w:val="bullet"/>
      <w:lvlText w:val=""/>
      <w:lvlJc w:val="left"/>
      <w:pPr>
        <w:ind w:left="1440" w:hanging="360"/>
      </w:pPr>
      <w:rPr>
        <w:rFonts w:ascii="Wingdings" w:eastAsiaTheme="minorEastAsia" w:hAnsi="Wingdings" w:cs="Chu Van An" w:hint="default"/>
        <w:color w:val="0000CC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4CA4921"/>
    <w:multiLevelType w:val="hybridMultilevel"/>
    <w:tmpl w:val="5D62E054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44F36CB8"/>
    <w:multiLevelType w:val="hybridMultilevel"/>
    <w:tmpl w:val="087E2A44"/>
    <w:lvl w:ilvl="0" w:tplc="C8FAD29C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75C63B5"/>
    <w:multiLevelType w:val="hybridMultilevel"/>
    <w:tmpl w:val="B0C297E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86C2BEA"/>
    <w:multiLevelType w:val="hybridMultilevel"/>
    <w:tmpl w:val="B9B85A3C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9A92F60"/>
    <w:multiLevelType w:val="hybridMultilevel"/>
    <w:tmpl w:val="63D424A2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9EB13DC"/>
    <w:multiLevelType w:val="hybridMultilevel"/>
    <w:tmpl w:val="107CD464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D75394D"/>
    <w:multiLevelType w:val="hybridMultilevel"/>
    <w:tmpl w:val="0B88A39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DA15B74"/>
    <w:multiLevelType w:val="hybridMultilevel"/>
    <w:tmpl w:val="72CA1C3E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414455F"/>
    <w:multiLevelType w:val="hybridMultilevel"/>
    <w:tmpl w:val="0B2E4E08"/>
    <w:lvl w:ilvl="0" w:tplc="879A93DC">
      <w:start w:val="1"/>
      <w:numFmt w:val="bullet"/>
      <w:lvlText w:val=""/>
      <w:lvlJc w:val="left"/>
      <w:pPr>
        <w:ind w:left="729" w:hanging="360"/>
      </w:pPr>
      <w:rPr>
        <w:rFonts w:ascii="Symbol" w:hAnsi="Symbol" w:hint="default"/>
        <w:b/>
        <w:bCs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9" w:hanging="360"/>
      </w:pPr>
    </w:lvl>
    <w:lvl w:ilvl="2" w:tplc="0409001B" w:tentative="1">
      <w:start w:val="1"/>
      <w:numFmt w:val="lowerRoman"/>
      <w:lvlText w:val="%3."/>
      <w:lvlJc w:val="right"/>
      <w:pPr>
        <w:ind w:left="2169" w:hanging="180"/>
      </w:pPr>
    </w:lvl>
    <w:lvl w:ilvl="3" w:tplc="0409000F" w:tentative="1">
      <w:start w:val="1"/>
      <w:numFmt w:val="decimal"/>
      <w:lvlText w:val="%4."/>
      <w:lvlJc w:val="left"/>
      <w:pPr>
        <w:ind w:left="2889" w:hanging="360"/>
      </w:pPr>
    </w:lvl>
    <w:lvl w:ilvl="4" w:tplc="04090019" w:tentative="1">
      <w:start w:val="1"/>
      <w:numFmt w:val="lowerLetter"/>
      <w:lvlText w:val="%5."/>
      <w:lvlJc w:val="left"/>
      <w:pPr>
        <w:ind w:left="3609" w:hanging="360"/>
      </w:pPr>
    </w:lvl>
    <w:lvl w:ilvl="5" w:tplc="0409001B" w:tentative="1">
      <w:start w:val="1"/>
      <w:numFmt w:val="lowerRoman"/>
      <w:lvlText w:val="%6."/>
      <w:lvlJc w:val="right"/>
      <w:pPr>
        <w:ind w:left="4329" w:hanging="180"/>
      </w:pPr>
    </w:lvl>
    <w:lvl w:ilvl="6" w:tplc="0409000F" w:tentative="1">
      <w:start w:val="1"/>
      <w:numFmt w:val="decimal"/>
      <w:lvlText w:val="%7."/>
      <w:lvlJc w:val="left"/>
      <w:pPr>
        <w:ind w:left="5049" w:hanging="360"/>
      </w:pPr>
    </w:lvl>
    <w:lvl w:ilvl="7" w:tplc="04090019" w:tentative="1">
      <w:start w:val="1"/>
      <w:numFmt w:val="lowerLetter"/>
      <w:lvlText w:val="%8."/>
      <w:lvlJc w:val="left"/>
      <w:pPr>
        <w:ind w:left="5769" w:hanging="360"/>
      </w:pPr>
    </w:lvl>
    <w:lvl w:ilvl="8" w:tplc="0409001B" w:tentative="1">
      <w:start w:val="1"/>
      <w:numFmt w:val="lowerRoman"/>
      <w:lvlText w:val="%9."/>
      <w:lvlJc w:val="right"/>
      <w:pPr>
        <w:ind w:left="6489" w:hanging="180"/>
      </w:pPr>
    </w:lvl>
  </w:abstractNum>
  <w:abstractNum w:abstractNumId="40" w15:restartNumberingAfterBreak="0">
    <w:nsid w:val="5A2F7772"/>
    <w:multiLevelType w:val="hybridMultilevel"/>
    <w:tmpl w:val="2B2A41E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11F3AFA"/>
    <w:multiLevelType w:val="hybridMultilevel"/>
    <w:tmpl w:val="7BD4DA5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20D59E3"/>
    <w:multiLevelType w:val="hybridMultilevel"/>
    <w:tmpl w:val="2CF4FF6A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 w15:restartNumberingAfterBreak="0">
    <w:nsid w:val="62AA6E31"/>
    <w:multiLevelType w:val="hybridMultilevel"/>
    <w:tmpl w:val="4D5A0856"/>
    <w:lvl w:ilvl="0" w:tplc="838023B4">
      <w:start w:val="1"/>
      <w:numFmt w:val="bullet"/>
      <w:lvlText w:val=""/>
      <w:lvlPicBulletId w:val="0"/>
      <w:lvlJc w:val="left"/>
      <w:pPr>
        <w:ind w:left="1005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44" w15:restartNumberingAfterBreak="0">
    <w:nsid w:val="6592508C"/>
    <w:multiLevelType w:val="hybridMultilevel"/>
    <w:tmpl w:val="9164310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8E536C9"/>
    <w:multiLevelType w:val="hybridMultilevel"/>
    <w:tmpl w:val="09D821D2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9AF1388"/>
    <w:multiLevelType w:val="hybridMultilevel"/>
    <w:tmpl w:val="106A0F34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B426086"/>
    <w:multiLevelType w:val="hybridMultilevel"/>
    <w:tmpl w:val="5A725B1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B4C73E5"/>
    <w:multiLevelType w:val="hybridMultilevel"/>
    <w:tmpl w:val="AD6A56D4"/>
    <w:lvl w:ilvl="0" w:tplc="838023B4">
      <w:start w:val="1"/>
      <w:numFmt w:val="bullet"/>
      <w:lvlText w:val=""/>
      <w:lvlPicBulletId w:val="0"/>
      <w:lvlJc w:val="left"/>
      <w:pPr>
        <w:ind w:left="1200" w:hanging="360"/>
      </w:pPr>
      <w:rPr>
        <w:rFonts w:ascii="Symbol" w:hAnsi="Symbol" w:hint="default"/>
        <w:color w:val="auto"/>
      </w:rPr>
    </w:lvl>
    <w:lvl w:ilvl="1" w:tplc="838023B4">
      <w:start w:val="1"/>
      <w:numFmt w:val="bullet"/>
      <w:lvlText w:val=""/>
      <w:lvlPicBulletId w:val="0"/>
      <w:lvlJc w:val="left"/>
      <w:pPr>
        <w:ind w:left="1920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49" w15:restartNumberingAfterBreak="0">
    <w:nsid w:val="7F547E25"/>
    <w:multiLevelType w:val="hybridMultilevel"/>
    <w:tmpl w:val="9DD8E708"/>
    <w:lvl w:ilvl="0" w:tplc="B7DADF4E">
      <w:start w:val="1"/>
      <w:numFmt w:val="decimal"/>
      <w:lvlText w:val="%1."/>
      <w:lvlJc w:val="left"/>
      <w:pPr>
        <w:ind w:left="720" w:hanging="360"/>
      </w:pPr>
      <w:rPr>
        <w:b/>
        <w:bCs w:val="0"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42"/>
  </w:num>
  <w:num w:numId="3">
    <w:abstractNumId w:val="0"/>
  </w:num>
  <w:num w:numId="4">
    <w:abstractNumId w:val="17"/>
  </w:num>
  <w:num w:numId="5">
    <w:abstractNumId w:val="19"/>
  </w:num>
  <w:num w:numId="6">
    <w:abstractNumId w:val="30"/>
  </w:num>
  <w:num w:numId="7">
    <w:abstractNumId w:val="48"/>
  </w:num>
  <w:num w:numId="8">
    <w:abstractNumId w:val="9"/>
  </w:num>
  <w:num w:numId="9">
    <w:abstractNumId w:val="34"/>
  </w:num>
  <w:num w:numId="10">
    <w:abstractNumId w:val="25"/>
  </w:num>
  <w:num w:numId="11">
    <w:abstractNumId w:val="7"/>
  </w:num>
  <w:num w:numId="12">
    <w:abstractNumId w:val="22"/>
  </w:num>
  <w:num w:numId="13">
    <w:abstractNumId w:val="4"/>
  </w:num>
  <w:num w:numId="14">
    <w:abstractNumId w:val="32"/>
  </w:num>
  <w:num w:numId="15">
    <w:abstractNumId w:val="47"/>
  </w:num>
  <w:num w:numId="16">
    <w:abstractNumId w:val="24"/>
  </w:num>
  <w:num w:numId="17">
    <w:abstractNumId w:val="10"/>
  </w:num>
  <w:num w:numId="18">
    <w:abstractNumId w:val="43"/>
  </w:num>
  <w:num w:numId="19">
    <w:abstractNumId w:val="16"/>
  </w:num>
  <w:num w:numId="20">
    <w:abstractNumId w:val="46"/>
  </w:num>
  <w:num w:numId="21">
    <w:abstractNumId w:val="38"/>
  </w:num>
  <w:num w:numId="22">
    <w:abstractNumId w:val="31"/>
  </w:num>
  <w:num w:numId="23">
    <w:abstractNumId w:val="21"/>
  </w:num>
  <w:num w:numId="24">
    <w:abstractNumId w:val="20"/>
  </w:num>
  <w:num w:numId="25">
    <w:abstractNumId w:val="13"/>
  </w:num>
  <w:num w:numId="26">
    <w:abstractNumId w:val="49"/>
  </w:num>
  <w:num w:numId="27">
    <w:abstractNumId w:val="44"/>
  </w:num>
  <w:num w:numId="28">
    <w:abstractNumId w:val="37"/>
  </w:num>
  <w:num w:numId="29">
    <w:abstractNumId w:val="39"/>
  </w:num>
  <w:num w:numId="30">
    <w:abstractNumId w:val="2"/>
  </w:num>
  <w:num w:numId="31">
    <w:abstractNumId w:val="11"/>
  </w:num>
  <w:num w:numId="32">
    <w:abstractNumId w:val="27"/>
  </w:num>
  <w:num w:numId="33">
    <w:abstractNumId w:val="33"/>
  </w:num>
  <w:num w:numId="34">
    <w:abstractNumId w:val="18"/>
  </w:num>
  <w:num w:numId="35">
    <w:abstractNumId w:val="36"/>
  </w:num>
  <w:num w:numId="36">
    <w:abstractNumId w:val="45"/>
  </w:num>
  <w:num w:numId="37">
    <w:abstractNumId w:val="41"/>
  </w:num>
  <w:num w:numId="38">
    <w:abstractNumId w:val="1"/>
  </w:num>
  <w:num w:numId="39">
    <w:abstractNumId w:val="5"/>
  </w:num>
  <w:num w:numId="40">
    <w:abstractNumId w:val="12"/>
  </w:num>
  <w:num w:numId="41">
    <w:abstractNumId w:val="23"/>
  </w:num>
  <w:num w:numId="42">
    <w:abstractNumId w:val="6"/>
  </w:num>
  <w:num w:numId="43">
    <w:abstractNumId w:val="8"/>
  </w:num>
  <w:num w:numId="44">
    <w:abstractNumId w:val="26"/>
  </w:num>
  <w:num w:numId="45">
    <w:abstractNumId w:val="40"/>
  </w:num>
  <w:num w:numId="46">
    <w:abstractNumId w:val="3"/>
  </w:num>
  <w:num w:numId="47">
    <w:abstractNumId w:val="28"/>
  </w:num>
  <w:num w:numId="48">
    <w:abstractNumId w:val="15"/>
  </w:num>
  <w:num w:numId="49">
    <w:abstractNumId w:val="29"/>
  </w:num>
  <w:num w:numId="50">
    <w:abstractNumId w:val="35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3208"/>
    <w:rsid w:val="00016CD7"/>
    <w:rsid w:val="00023DCA"/>
    <w:rsid w:val="00027CA2"/>
    <w:rsid w:val="000334B1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873EA"/>
    <w:rsid w:val="00097F4E"/>
    <w:rsid w:val="000A0707"/>
    <w:rsid w:val="000A3B62"/>
    <w:rsid w:val="000A4014"/>
    <w:rsid w:val="000A66A2"/>
    <w:rsid w:val="000B116E"/>
    <w:rsid w:val="000B30E3"/>
    <w:rsid w:val="000C58D5"/>
    <w:rsid w:val="000E5E67"/>
    <w:rsid w:val="000E6998"/>
    <w:rsid w:val="000F2B19"/>
    <w:rsid w:val="001005D8"/>
    <w:rsid w:val="0010299C"/>
    <w:rsid w:val="00107110"/>
    <w:rsid w:val="00113AC1"/>
    <w:rsid w:val="00115AD4"/>
    <w:rsid w:val="00135F41"/>
    <w:rsid w:val="001553A3"/>
    <w:rsid w:val="001656AD"/>
    <w:rsid w:val="0016598F"/>
    <w:rsid w:val="001748AA"/>
    <w:rsid w:val="00182E86"/>
    <w:rsid w:val="00191A8C"/>
    <w:rsid w:val="001928EE"/>
    <w:rsid w:val="001957E0"/>
    <w:rsid w:val="0019581E"/>
    <w:rsid w:val="00195FF0"/>
    <w:rsid w:val="001A1120"/>
    <w:rsid w:val="001A2ADE"/>
    <w:rsid w:val="001B37FA"/>
    <w:rsid w:val="001C0CD4"/>
    <w:rsid w:val="001C218E"/>
    <w:rsid w:val="001C3B96"/>
    <w:rsid w:val="001E656A"/>
    <w:rsid w:val="001E7B4D"/>
    <w:rsid w:val="001F2F46"/>
    <w:rsid w:val="001F69D5"/>
    <w:rsid w:val="0020071A"/>
    <w:rsid w:val="002032EF"/>
    <w:rsid w:val="0020510D"/>
    <w:rsid w:val="00206CF3"/>
    <w:rsid w:val="00220559"/>
    <w:rsid w:val="002235AD"/>
    <w:rsid w:val="002354B7"/>
    <w:rsid w:val="00251403"/>
    <w:rsid w:val="0025508A"/>
    <w:rsid w:val="00260987"/>
    <w:rsid w:val="00275B12"/>
    <w:rsid w:val="0028087F"/>
    <w:rsid w:val="002942A7"/>
    <w:rsid w:val="002A0BFE"/>
    <w:rsid w:val="002E015D"/>
    <w:rsid w:val="002E44D5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55346"/>
    <w:rsid w:val="00360A96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20C5"/>
    <w:rsid w:val="00422CAB"/>
    <w:rsid w:val="0042595F"/>
    <w:rsid w:val="0042620E"/>
    <w:rsid w:val="00432C10"/>
    <w:rsid w:val="004524BC"/>
    <w:rsid w:val="00453226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2D86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C3C0C"/>
    <w:rsid w:val="005D6A31"/>
    <w:rsid w:val="005E04EA"/>
    <w:rsid w:val="005E2645"/>
    <w:rsid w:val="00601BC3"/>
    <w:rsid w:val="00604D5A"/>
    <w:rsid w:val="00606550"/>
    <w:rsid w:val="00617FCB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6F7619"/>
    <w:rsid w:val="007004D5"/>
    <w:rsid w:val="007010EE"/>
    <w:rsid w:val="00702491"/>
    <w:rsid w:val="00704DC6"/>
    <w:rsid w:val="007117B6"/>
    <w:rsid w:val="00713ACC"/>
    <w:rsid w:val="00713C79"/>
    <w:rsid w:val="00720B12"/>
    <w:rsid w:val="0072370E"/>
    <w:rsid w:val="00741CF9"/>
    <w:rsid w:val="00751FD7"/>
    <w:rsid w:val="007522D7"/>
    <w:rsid w:val="007539C9"/>
    <w:rsid w:val="00761AFE"/>
    <w:rsid w:val="007712CF"/>
    <w:rsid w:val="00781754"/>
    <w:rsid w:val="00782505"/>
    <w:rsid w:val="0078523B"/>
    <w:rsid w:val="00787980"/>
    <w:rsid w:val="007B5549"/>
    <w:rsid w:val="007C1A1C"/>
    <w:rsid w:val="007C4797"/>
    <w:rsid w:val="007C4A67"/>
    <w:rsid w:val="007C6459"/>
    <w:rsid w:val="007E00ED"/>
    <w:rsid w:val="007F02ED"/>
    <w:rsid w:val="007F3458"/>
    <w:rsid w:val="007F4B89"/>
    <w:rsid w:val="007F5671"/>
    <w:rsid w:val="008018B0"/>
    <w:rsid w:val="00804197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C1102"/>
    <w:rsid w:val="008D3FD2"/>
    <w:rsid w:val="008E2A9A"/>
    <w:rsid w:val="008F53DE"/>
    <w:rsid w:val="00913B89"/>
    <w:rsid w:val="0093263A"/>
    <w:rsid w:val="009373A4"/>
    <w:rsid w:val="00957579"/>
    <w:rsid w:val="00960F2C"/>
    <w:rsid w:val="00963509"/>
    <w:rsid w:val="009672D3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D7648"/>
    <w:rsid w:val="009E41A3"/>
    <w:rsid w:val="009E59A3"/>
    <w:rsid w:val="009E6A90"/>
    <w:rsid w:val="00A03879"/>
    <w:rsid w:val="00A06E41"/>
    <w:rsid w:val="00A07454"/>
    <w:rsid w:val="00A126C1"/>
    <w:rsid w:val="00A30645"/>
    <w:rsid w:val="00A32CC1"/>
    <w:rsid w:val="00A4075B"/>
    <w:rsid w:val="00A51415"/>
    <w:rsid w:val="00A5390C"/>
    <w:rsid w:val="00A57E5A"/>
    <w:rsid w:val="00A96342"/>
    <w:rsid w:val="00A97233"/>
    <w:rsid w:val="00AB21D1"/>
    <w:rsid w:val="00AE127D"/>
    <w:rsid w:val="00AF187F"/>
    <w:rsid w:val="00B14882"/>
    <w:rsid w:val="00B253BD"/>
    <w:rsid w:val="00B36082"/>
    <w:rsid w:val="00B424FA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C1637B"/>
    <w:rsid w:val="00C171EC"/>
    <w:rsid w:val="00C20390"/>
    <w:rsid w:val="00C247F5"/>
    <w:rsid w:val="00C274F4"/>
    <w:rsid w:val="00C44B25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D00617"/>
    <w:rsid w:val="00D047D9"/>
    <w:rsid w:val="00D10091"/>
    <w:rsid w:val="00D25832"/>
    <w:rsid w:val="00D30B6A"/>
    <w:rsid w:val="00D363C9"/>
    <w:rsid w:val="00D37EA4"/>
    <w:rsid w:val="00D64930"/>
    <w:rsid w:val="00D663E8"/>
    <w:rsid w:val="00D757F1"/>
    <w:rsid w:val="00D93FE2"/>
    <w:rsid w:val="00DA0D4F"/>
    <w:rsid w:val="00DA1697"/>
    <w:rsid w:val="00DA3951"/>
    <w:rsid w:val="00DA4996"/>
    <w:rsid w:val="00DB2F4E"/>
    <w:rsid w:val="00DB4E1A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66C07"/>
    <w:rsid w:val="00E74FDC"/>
    <w:rsid w:val="00E849E9"/>
    <w:rsid w:val="00E850E5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5FF"/>
    <w:rsid w:val="00ED1BC7"/>
    <w:rsid w:val="00ED2C46"/>
    <w:rsid w:val="00ED59F1"/>
    <w:rsid w:val="00F27246"/>
    <w:rsid w:val="00F36AE3"/>
    <w:rsid w:val="00F41B3F"/>
    <w:rsid w:val="00F42AEF"/>
    <w:rsid w:val="00F468C2"/>
    <w:rsid w:val="00F46F2E"/>
    <w:rsid w:val="00F549A5"/>
    <w:rsid w:val="00F65F1A"/>
    <w:rsid w:val="00F81B04"/>
    <w:rsid w:val="00F8291B"/>
    <w:rsid w:val="00F919B1"/>
    <w:rsid w:val="00F92170"/>
    <w:rsid w:val="00F92F2A"/>
    <w:rsid w:val="00F94B72"/>
    <w:rsid w:val="00FD40D2"/>
    <w:rsid w:val="00FD5920"/>
    <w:rsid w:val="00FD627E"/>
    <w:rsid w:val="00FD7968"/>
    <w:rsid w:val="00FE08EB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FAD252CF-A7C6-4564-9C19-6C917DA40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qFormat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tn1dong">
    <w:name w:val="tn1dong"/>
    <w:basedOn w:val="Normal"/>
    <w:qFormat/>
    <w:rsid w:val="009D7648"/>
    <w:pPr>
      <w:tabs>
        <w:tab w:val="left" w:pos="425"/>
        <w:tab w:val="left" w:pos="2268"/>
        <w:tab w:val="left" w:pos="4111"/>
        <w:tab w:val="left" w:pos="5954"/>
      </w:tabs>
      <w:spacing w:after="0" w:line="240" w:lineRule="auto"/>
      <w:ind w:left="709" w:hanging="284"/>
      <w:jc w:val="both"/>
    </w:pPr>
    <w:rPr>
      <w:rFonts w:ascii="Times New Roman" w:eastAsia="Calibri" w:hAnsi="Times New Roman" w:cs="Times New Roman"/>
      <w:sz w:val="24"/>
      <w:szCs w:val="24"/>
      <w:lang w:val="pt-BR"/>
    </w:rPr>
  </w:style>
  <w:style w:type="numbering" w:customStyle="1" w:styleId="NoList1">
    <w:name w:val="No List1"/>
    <w:next w:val="NoList"/>
    <w:uiPriority w:val="99"/>
    <w:semiHidden/>
    <w:unhideWhenUsed/>
    <w:rsid w:val="002032EF"/>
  </w:style>
  <w:style w:type="paragraph" w:customStyle="1" w:styleId="ListParagraph1">
    <w:name w:val="List Paragraph1"/>
    <w:basedOn w:val="Normal"/>
    <w:uiPriority w:val="34"/>
    <w:qFormat/>
    <w:rsid w:val="001656AD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53.bin"/><Relationship Id="rId3182" Type="http://schemas.openxmlformats.org/officeDocument/2006/relationships/oleObject" Target="embeddings/oleObject1672.bin"/><Relationship Id="rId4233" Type="http://schemas.openxmlformats.org/officeDocument/2006/relationships/oleObject" Target="embeddings/oleObject2292.bin"/><Relationship Id="rId3999" Type="http://schemas.openxmlformats.org/officeDocument/2006/relationships/image" Target="media/image1856.wmf"/><Relationship Id="rId4300" Type="http://schemas.openxmlformats.org/officeDocument/2006/relationships/oleObject" Target="embeddings/oleObject2329.bin"/><Relationship Id="rId170" Type="http://schemas.openxmlformats.org/officeDocument/2006/relationships/oleObject" Target="embeddings/oleObject92.bin"/><Relationship Id="rId987" Type="http://schemas.openxmlformats.org/officeDocument/2006/relationships/image" Target="media/image467.wmf"/><Relationship Id="rId2668" Type="http://schemas.openxmlformats.org/officeDocument/2006/relationships/image" Target="media/image1290.wmf"/><Relationship Id="rId3719" Type="http://schemas.openxmlformats.org/officeDocument/2006/relationships/oleObject" Target="embeddings/oleObject1973.bin"/><Relationship Id="rId4090" Type="http://schemas.openxmlformats.org/officeDocument/2006/relationships/image" Target="media/image1872.wmf"/><Relationship Id="rId1684" Type="http://schemas.openxmlformats.org/officeDocument/2006/relationships/image" Target="media/image808.wmf"/><Relationship Id="rId2735" Type="http://schemas.openxmlformats.org/officeDocument/2006/relationships/oleObject" Target="embeddings/oleObject1408.bin"/><Relationship Id="rId707" Type="http://schemas.openxmlformats.org/officeDocument/2006/relationships/oleObject" Target="embeddings/oleObject374.bin"/><Relationship Id="rId1337" Type="http://schemas.openxmlformats.org/officeDocument/2006/relationships/oleObject" Target="embeddings/oleObject692.bin"/><Relationship Id="rId1751" Type="http://schemas.openxmlformats.org/officeDocument/2006/relationships/oleObject" Target="embeddings/oleObject915.bin"/><Relationship Id="rId2802" Type="http://schemas.openxmlformats.org/officeDocument/2006/relationships/oleObject" Target="embeddings/oleObject1438.bin"/><Relationship Id="rId43" Type="http://schemas.openxmlformats.org/officeDocument/2006/relationships/image" Target="media/image18.wmf"/><Relationship Id="rId1404" Type="http://schemas.openxmlformats.org/officeDocument/2006/relationships/image" Target="media/image672.wmf"/><Relationship Id="rId3576" Type="http://schemas.openxmlformats.org/officeDocument/2006/relationships/oleObject" Target="embeddings/oleObject1890.bin"/><Relationship Id="rId4627" Type="http://schemas.openxmlformats.org/officeDocument/2006/relationships/image" Target="media/image2116.wmf"/><Relationship Id="rId497" Type="http://schemas.openxmlformats.org/officeDocument/2006/relationships/image" Target="media/image230.wmf"/><Relationship Id="rId2178" Type="http://schemas.openxmlformats.org/officeDocument/2006/relationships/oleObject" Target="embeddings/oleObject1129.bin"/><Relationship Id="rId3229" Type="http://schemas.openxmlformats.org/officeDocument/2006/relationships/image" Target="media/image1511.wmf"/><Relationship Id="rId3990" Type="http://schemas.openxmlformats.org/officeDocument/2006/relationships/oleObject" Target="embeddings/oleObject2134.bin"/><Relationship Id="rId1194" Type="http://schemas.openxmlformats.org/officeDocument/2006/relationships/oleObject" Target="embeddings/oleObject619.bin"/><Relationship Id="rId2592" Type="http://schemas.openxmlformats.org/officeDocument/2006/relationships/image" Target="media/image1252.wmf"/><Relationship Id="rId3643" Type="http://schemas.openxmlformats.org/officeDocument/2006/relationships/oleObject" Target="embeddings/oleObject1928.bin"/><Relationship Id="rId217" Type="http://schemas.openxmlformats.org/officeDocument/2006/relationships/image" Target="media/image98.wmf"/><Relationship Id="rId564" Type="http://schemas.openxmlformats.org/officeDocument/2006/relationships/oleObject" Target="embeddings/oleObject298.bin"/><Relationship Id="rId2245" Type="http://schemas.openxmlformats.org/officeDocument/2006/relationships/oleObject" Target="embeddings/oleObject1162.bin"/><Relationship Id="rId3710" Type="http://schemas.openxmlformats.org/officeDocument/2006/relationships/oleObject" Target="embeddings/oleObject1967.bin"/><Relationship Id="rId631" Type="http://schemas.openxmlformats.org/officeDocument/2006/relationships/oleObject" Target="embeddings/oleObject337.bin"/><Relationship Id="rId1261" Type="http://schemas.openxmlformats.org/officeDocument/2006/relationships/image" Target="media/image605.wmf"/><Relationship Id="rId2312" Type="http://schemas.openxmlformats.org/officeDocument/2006/relationships/image" Target="media/image1113.wmf"/><Relationship Id="rId4484" Type="http://schemas.openxmlformats.org/officeDocument/2006/relationships/oleObject" Target="embeddings/oleObject2432.bin"/><Relationship Id="rId3086" Type="http://schemas.openxmlformats.org/officeDocument/2006/relationships/image" Target="media/image1491.wmf"/><Relationship Id="rId4137" Type="http://schemas.openxmlformats.org/officeDocument/2006/relationships/oleObject" Target="embeddings/oleObject2243.bin"/><Relationship Id="rId4551" Type="http://schemas.openxmlformats.org/officeDocument/2006/relationships/image" Target="media/image2078.wmf"/><Relationship Id="rId3153" Type="http://schemas.openxmlformats.org/officeDocument/2006/relationships/oleObject" Target="embeddings/oleObject1643.bin"/><Relationship Id="rId4204" Type="http://schemas.openxmlformats.org/officeDocument/2006/relationships/oleObject" Target="embeddings/oleObject2277.bin"/><Relationship Id="rId141" Type="http://schemas.openxmlformats.org/officeDocument/2006/relationships/oleObject" Target="embeddings/oleObject77.bin"/><Relationship Id="rId3220" Type="http://schemas.openxmlformats.org/officeDocument/2006/relationships/oleObject" Target="embeddings/oleObject1708.bin"/><Relationship Id="rId7" Type="http://schemas.openxmlformats.org/officeDocument/2006/relationships/endnotes" Target="endnotes.xml"/><Relationship Id="rId2986" Type="http://schemas.openxmlformats.org/officeDocument/2006/relationships/oleObject" Target="embeddings/oleObject1531.bin"/><Relationship Id="rId958" Type="http://schemas.openxmlformats.org/officeDocument/2006/relationships/oleObject" Target="embeddings/oleObject504.bin"/><Relationship Id="rId1588" Type="http://schemas.openxmlformats.org/officeDocument/2006/relationships/oleObject" Target="embeddings/oleObject823.bin"/><Relationship Id="rId2639" Type="http://schemas.openxmlformats.org/officeDocument/2006/relationships/oleObject" Target="embeddings/oleObject1360.bin"/><Relationship Id="rId1655" Type="http://schemas.openxmlformats.org/officeDocument/2006/relationships/oleObject" Target="embeddings/oleObject858.bin"/><Relationship Id="rId2706" Type="http://schemas.openxmlformats.org/officeDocument/2006/relationships/image" Target="media/image1309.wmf"/><Relationship Id="rId4061" Type="http://schemas.openxmlformats.org/officeDocument/2006/relationships/oleObject" Target="embeddings/oleObject2198.bin"/><Relationship Id="rId1308" Type="http://schemas.openxmlformats.org/officeDocument/2006/relationships/oleObject" Target="embeddings/oleObject677.bin"/><Relationship Id="rId1722" Type="http://schemas.openxmlformats.org/officeDocument/2006/relationships/image" Target="media/image821.wmf"/><Relationship Id="rId4878" Type="http://schemas.openxmlformats.org/officeDocument/2006/relationships/oleObject" Target="embeddings/oleObject2631.bin"/><Relationship Id="rId14" Type="http://schemas.openxmlformats.org/officeDocument/2006/relationships/image" Target="media/image8.wmf"/><Relationship Id="rId3894" Type="http://schemas.openxmlformats.org/officeDocument/2006/relationships/image" Target="media/image1809.wmf"/><Relationship Id="rId2496" Type="http://schemas.openxmlformats.org/officeDocument/2006/relationships/image" Target="media/image1205.wmf"/><Relationship Id="rId3547" Type="http://schemas.openxmlformats.org/officeDocument/2006/relationships/image" Target="media/image1668.wmf"/><Relationship Id="rId3961" Type="http://schemas.openxmlformats.org/officeDocument/2006/relationships/oleObject" Target="embeddings/oleObject2119.bin"/><Relationship Id="rId468" Type="http://schemas.openxmlformats.org/officeDocument/2006/relationships/oleObject" Target="embeddings/oleObject249.bin"/><Relationship Id="rId882" Type="http://schemas.openxmlformats.org/officeDocument/2006/relationships/image" Target="media/image414.wmf"/><Relationship Id="rId1098" Type="http://schemas.openxmlformats.org/officeDocument/2006/relationships/oleObject" Target="embeddings/oleObject571.bin"/><Relationship Id="rId2149" Type="http://schemas.openxmlformats.org/officeDocument/2006/relationships/oleObject" Target="embeddings/oleObject1114.bin"/><Relationship Id="rId2563" Type="http://schemas.openxmlformats.org/officeDocument/2006/relationships/oleObject" Target="embeddings/oleObject1322.bin"/><Relationship Id="rId3614" Type="http://schemas.openxmlformats.org/officeDocument/2006/relationships/oleObject" Target="embeddings/oleObject1909.bin"/><Relationship Id="rId535" Type="http://schemas.openxmlformats.org/officeDocument/2006/relationships/image" Target="media/image248.wmf"/><Relationship Id="rId1165" Type="http://schemas.openxmlformats.org/officeDocument/2006/relationships/image" Target="media/image557.wmf"/><Relationship Id="rId2216" Type="http://schemas.openxmlformats.org/officeDocument/2006/relationships/image" Target="media/image1065.wmf"/><Relationship Id="rId2630" Type="http://schemas.openxmlformats.org/officeDocument/2006/relationships/image" Target="media/image1271.wmf"/><Relationship Id="rId602" Type="http://schemas.openxmlformats.org/officeDocument/2006/relationships/oleObject" Target="embeddings/oleObject317.bin"/><Relationship Id="rId1232" Type="http://schemas.openxmlformats.org/officeDocument/2006/relationships/oleObject" Target="embeddings/oleObject638.bin"/><Relationship Id="rId4388" Type="http://schemas.openxmlformats.org/officeDocument/2006/relationships/image" Target="media/image2008.wmf"/><Relationship Id="rId3057" Type="http://schemas.openxmlformats.org/officeDocument/2006/relationships/oleObject" Target="embeddings/oleObject1576.bin"/><Relationship Id="rId4108" Type="http://schemas.openxmlformats.org/officeDocument/2006/relationships/image" Target="media/image1881.wmf"/><Relationship Id="rId4455" Type="http://schemas.openxmlformats.org/officeDocument/2006/relationships/oleObject" Target="embeddings/oleObject2411.bin"/><Relationship Id="rId3471" Type="http://schemas.openxmlformats.org/officeDocument/2006/relationships/image" Target="media/image1630.wmf"/><Relationship Id="rId4522" Type="http://schemas.openxmlformats.org/officeDocument/2006/relationships/oleObject" Target="embeddings/oleObject2455.bin"/><Relationship Id="rId392" Type="http://schemas.openxmlformats.org/officeDocument/2006/relationships/oleObject" Target="embeddings/oleObject211.bin"/><Relationship Id="rId2073" Type="http://schemas.openxmlformats.org/officeDocument/2006/relationships/oleObject" Target="embeddings/oleObject1076.bin"/><Relationship Id="rId3124" Type="http://schemas.openxmlformats.org/officeDocument/2006/relationships/oleObject" Target="embeddings/oleObject1620.bin"/><Relationship Id="rId2140" Type="http://schemas.openxmlformats.org/officeDocument/2006/relationships/image" Target="media/image1027.wmf"/><Relationship Id="rId112" Type="http://schemas.openxmlformats.org/officeDocument/2006/relationships/image" Target="media/image46.wmf"/><Relationship Id="rId2957" Type="http://schemas.openxmlformats.org/officeDocument/2006/relationships/image" Target="media/image1437.wmf"/><Relationship Id="rId929" Type="http://schemas.openxmlformats.org/officeDocument/2006/relationships/image" Target="media/image436.wmf"/><Relationship Id="rId1559" Type="http://schemas.openxmlformats.org/officeDocument/2006/relationships/image" Target="media/image747.wmf"/><Relationship Id="rId1973" Type="http://schemas.openxmlformats.org/officeDocument/2006/relationships/oleObject" Target="embeddings/oleObject1026.bin"/><Relationship Id="rId4032" Type="http://schemas.openxmlformats.org/officeDocument/2006/relationships/oleObject" Target="embeddings/oleObject2169.bin"/><Relationship Id="rId1626" Type="http://schemas.openxmlformats.org/officeDocument/2006/relationships/image" Target="media/image779.wmf"/><Relationship Id="rId3798" Type="http://schemas.openxmlformats.org/officeDocument/2006/relationships/oleObject" Target="embeddings/oleObject2020.bin"/><Relationship Id="rId4849" Type="http://schemas.openxmlformats.org/officeDocument/2006/relationships/image" Target="media/image2229.wmf"/><Relationship Id="rId3865" Type="http://schemas.openxmlformats.org/officeDocument/2006/relationships/oleObject" Target="embeddings/oleObject2067.bin"/><Relationship Id="rId786" Type="http://schemas.openxmlformats.org/officeDocument/2006/relationships/image" Target="media/image369.wmf"/><Relationship Id="rId2467" Type="http://schemas.openxmlformats.org/officeDocument/2006/relationships/oleObject" Target="embeddings/oleObject1273.bin"/><Relationship Id="rId3518" Type="http://schemas.openxmlformats.org/officeDocument/2006/relationships/oleObject" Target="embeddings/oleObject1861.bin"/><Relationship Id="rId439" Type="http://schemas.openxmlformats.org/officeDocument/2006/relationships/image" Target="media/image201.wmf"/><Relationship Id="rId1069" Type="http://schemas.openxmlformats.org/officeDocument/2006/relationships/image" Target="media/image509.wmf"/><Relationship Id="rId1483" Type="http://schemas.openxmlformats.org/officeDocument/2006/relationships/oleObject" Target="embeddings/oleObject770.bin"/><Relationship Id="rId2881" Type="http://schemas.openxmlformats.org/officeDocument/2006/relationships/image" Target="media/image1400.wmf"/><Relationship Id="rId3932" Type="http://schemas.openxmlformats.org/officeDocument/2006/relationships/image" Target="media/image1828.wmf"/><Relationship Id="rId506" Type="http://schemas.openxmlformats.org/officeDocument/2006/relationships/oleObject" Target="embeddings/oleObject268.bin"/><Relationship Id="rId853" Type="http://schemas.openxmlformats.org/officeDocument/2006/relationships/image" Target="media/image401.wmf"/><Relationship Id="rId1136" Type="http://schemas.openxmlformats.org/officeDocument/2006/relationships/oleObject" Target="embeddings/oleObject590.bin"/><Relationship Id="rId2534" Type="http://schemas.openxmlformats.org/officeDocument/2006/relationships/image" Target="media/image1223.wmf"/><Relationship Id="rId920" Type="http://schemas.openxmlformats.org/officeDocument/2006/relationships/oleObject" Target="embeddings/oleObject485.bin"/><Relationship Id="rId1550" Type="http://schemas.openxmlformats.org/officeDocument/2006/relationships/oleObject" Target="embeddings/oleObject804.bin"/><Relationship Id="rId2601" Type="http://schemas.openxmlformats.org/officeDocument/2006/relationships/oleObject" Target="embeddings/oleObject1341.bin"/><Relationship Id="rId1203" Type="http://schemas.openxmlformats.org/officeDocument/2006/relationships/image" Target="media/image576.wmf"/><Relationship Id="rId4359" Type="http://schemas.openxmlformats.org/officeDocument/2006/relationships/image" Target="media/image1997.wmf"/><Relationship Id="rId4773" Type="http://schemas.openxmlformats.org/officeDocument/2006/relationships/image" Target="media/image2189.wmf"/><Relationship Id="rId3375" Type="http://schemas.openxmlformats.org/officeDocument/2006/relationships/image" Target="media/image1582.wmf"/><Relationship Id="rId4426" Type="http://schemas.openxmlformats.org/officeDocument/2006/relationships/oleObject" Target="embeddings/oleObject2395.bin"/><Relationship Id="rId4840" Type="http://schemas.openxmlformats.org/officeDocument/2006/relationships/oleObject" Target="embeddings/oleObject2612.bin"/><Relationship Id="rId296" Type="http://schemas.openxmlformats.org/officeDocument/2006/relationships/image" Target="media/image132.wmf"/><Relationship Id="rId2391" Type="http://schemas.openxmlformats.org/officeDocument/2006/relationships/oleObject" Target="embeddings/oleObject1235.bin"/><Relationship Id="rId3028" Type="http://schemas.openxmlformats.org/officeDocument/2006/relationships/image" Target="media/image1466.wmf"/><Relationship Id="rId3442" Type="http://schemas.openxmlformats.org/officeDocument/2006/relationships/oleObject" Target="embeddings/oleObject1823.bin"/><Relationship Id="rId363" Type="http://schemas.openxmlformats.org/officeDocument/2006/relationships/image" Target="media/image163.wmf"/><Relationship Id="rId2044" Type="http://schemas.openxmlformats.org/officeDocument/2006/relationships/image" Target="media/image979.wmf"/><Relationship Id="rId430" Type="http://schemas.openxmlformats.org/officeDocument/2006/relationships/oleObject" Target="embeddings/oleObject230.bin"/><Relationship Id="rId1060" Type="http://schemas.openxmlformats.org/officeDocument/2006/relationships/oleObject" Target="embeddings/oleObject552.bin"/><Relationship Id="rId2111" Type="http://schemas.openxmlformats.org/officeDocument/2006/relationships/oleObject" Target="embeddings/oleObject1095.bin"/><Relationship Id="rId1877" Type="http://schemas.openxmlformats.org/officeDocument/2006/relationships/oleObject" Target="embeddings/oleObject978.bin"/><Relationship Id="rId2928" Type="http://schemas.openxmlformats.org/officeDocument/2006/relationships/oleObject" Target="embeddings/oleObject1501.bin"/><Relationship Id="rId4283" Type="http://schemas.openxmlformats.org/officeDocument/2006/relationships/image" Target="media/image1959.wmf"/><Relationship Id="rId1944" Type="http://schemas.openxmlformats.org/officeDocument/2006/relationships/image" Target="media/image929.wmf"/><Relationship Id="rId4350" Type="http://schemas.openxmlformats.org/officeDocument/2006/relationships/oleObject" Target="embeddings/oleObject2354.bin"/><Relationship Id="rId4003" Type="http://schemas.openxmlformats.org/officeDocument/2006/relationships/image" Target="media/image1858.wmf"/><Relationship Id="rId3769" Type="http://schemas.openxmlformats.org/officeDocument/2006/relationships/oleObject" Target="embeddings/oleObject1998.bin"/><Relationship Id="rId2785" Type="http://schemas.openxmlformats.org/officeDocument/2006/relationships/image" Target="media/image1352.wmf"/><Relationship Id="rId3836" Type="http://schemas.openxmlformats.org/officeDocument/2006/relationships/image" Target="media/image1780.wmf"/><Relationship Id="rId757" Type="http://schemas.openxmlformats.org/officeDocument/2006/relationships/oleObject" Target="embeddings/oleObject399.bin"/><Relationship Id="rId1387" Type="http://schemas.openxmlformats.org/officeDocument/2006/relationships/oleObject" Target="embeddings/oleObject720.bin"/><Relationship Id="rId2438" Type="http://schemas.openxmlformats.org/officeDocument/2006/relationships/image" Target="media/image1176.wmf"/><Relationship Id="rId2852" Type="http://schemas.openxmlformats.org/officeDocument/2006/relationships/oleObject" Target="embeddings/oleObject1463.bin"/><Relationship Id="rId3903" Type="http://schemas.openxmlformats.org/officeDocument/2006/relationships/oleObject" Target="embeddings/oleObject2086.bin"/><Relationship Id="rId93" Type="http://schemas.openxmlformats.org/officeDocument/2006/relationships/oleObject" Target="embeddings/oleObject53.bin"/><Relationship Id="rId824" Type="http://schemas.openxmlformats.org/officeDocument/2006/relationships/oleObject" Target="embeddings/oleObject434.bin"/><Relationship Id="rId1454" Type="http://schemas.openxmlformats.org/officeDocument/2006/relationships/image" Target="media/image696.wmf"/><Relationship Id="rId2505" Type="http://schemas.openxmlformats.org/officeDocument/2006/relationships/oleObject" Target="embeddings/oleObject1292.bin"/><Relationship Id="rId1107" Type="http://schemas.openxmlformats.org/officeDocument/2006/relationships/image" Target="media/image528.wmf"/><Relationship Id="rId1521" Type="http://schemas.openxmlformats.org/officeDocument/2006/relationships/image" Target="media/image728.wmf"/><Relationship Id="rId4677" Type="http://schemas.openxmlformats.org/officeDocument/2006/relationships/image" Target="media/image2141.wmf"/><Relationship Id="rId3279" Type="http://schemas.openxmlformats.org/officeDocument/2006/relationships/image" Target="media/image1534.wmf"/><Relationship Id="rId3693" Type="http://schemas.openxmlformats.org/officeDocument/2006/relationships/oleObject" Target="embeddings/oleObject1956.bin"/><Relationship Id="rId2295" Type="http://schemas.openxmlformats.org/officeDocument/2006/relationships/oleObject" Target="embeddings/oleObject1187.bin"/><Relationship Id="rId3346" Type="http://schemas.openxmlformats.org/officeDocument/2006/relationships/oleObject" Target="embeddings/oleObject1775.bin"/><Relationship Id="rId4744" Type="http://schemas.openxmlformats.org/officeDocument/2006/relationships/oleObject" Target="embeddings/oleObject2566.bin"/><Relationship Id="rId267" Type="http://schemas.openxmlformats.org/officeDocument/2006/relationships/image" Target="media/image118.wmf"/><Relationship Id="rId3760" Type="http://schemas.openxmlformats.org/officeDocument/2006/relationships/image" Target="media/image1763.wmf"/><Relationship Id="rId4811" Type="http://schemas.openxmlformats.org/officeDocument/2006/relationships/oleObject" Target="embeddings/oleObject2595.bin"/><Relationship Id="rId681" Type="http://schemas.openxmlformats.org/officeDocument/2006/relationships/oleObject" Target="embeddings/oleObject361.bin"/><Relationship Id="rId2362" Type="http://schemas.openxmlformats.org/officeDocument/2006/relationships/image" Target="media/image1138.wmf"/><Relationship Id="rId3413" Type="http://schemas.openxmlformats.org/officeDocument/2006/relationships/image" Target="media/image1601.wmf"/><Relationship Id="rId334" Type="http://schemas.openxmlformats.org/officeDocument/2006/relationships/image" Target="media/image150.wmf"/><Relationship Id="rId2015" Type="http://schemas.openxmlformats.org/officeDocument/2006/relationships/oleObject" Target="embeddings/oleObject1047.bin"/><Relationship Id="rId401" Type="http://schemas.openxmlformats.org/officeDocument/2006/relationships/image" Target="media/image182.wmf"/><Relationship Id="rId1031" Type="http://schemas.openxmlformats.org/officeDocument/2006/relationships/image" Target="media/image490.wmf"/><Relationship Id="rId4187" Type="http://schemas.openxmlformats.org/officeDocument/2006/relationships/image" Target="media/image1915.wmf"/><Relationship Id="rId4254" Type="http://schemas.openxmlformats.org/officeDocument/2006/relationships/oleObject" Target="embeddings/oleObject2303.bin"/><Relationship Id="rId1848" Type="http://schemas.openxmlformats.org/officeDocument/2006/relationships/image" Target="media/image881.wmf"/><Relationship Id="rId3270" Type="http://schemas.openxmlformats.org/officeDocument/2006/relationships/oleObject" Target="embeddings/oleObject1737.bin"/><Relationship Id="rId4321" Type="http://schemas.openxmlformats.org/officeDocument/2006/relationships/image" Target="media/image1978.wmf"/><Relationship Id="rId191" Type="http://schemas.openxmlformats.org/officeDocument/2006/relationships/image" Target="media/image85.wmf"/><Relationship Id="rId1915" Type="http://schemas.openxmlformats.org/officeDocument/2006/relationships/oleObject" Target="embeddings/oleObject997.bin"/><Relationship Id="rId2689" Type="http://schemas.openxmlformats.org/officeDocument/2006/relationships/oleObject" Target="embeddings/oleObject1385.bin"/><Relationship Id="rId2756" Type="http://schemas.openxmlformats.org/officeDocument/2006/relationships/image" Target="media/image1334.wmf"/><Relationship Id="rId3807" Type="http://schemas.openxmlformats.org/officeDocument/2006/relationships/oleObject" Target="embeddings/oleObject2027.bin"/><Relationship Id="rId728" Type="http://schemas.openxmlformats.org/officeDocument/2006/relationships/image" Target="media/image340.wmf"/><Relationship Id="rId1358" Type="http://schemas.openxmlformats.org/officeDocument/2006/relationships/image" Target="media/image652.wmf"/><Relationship Id="rId1772" Type="http://schemas.openxmlformats.org/officeDocument/2006/relationships/image" Target="media/image843.wmf"/><Relationship Id="rId2409" Type="http://schemas.openxmlformats.org/officeDocument/2006/relationships/oleObject" Target="embeddings/oleObject1244.bin"/><Relationship Id="rId64" Type="http://schemas.openxmlformats.org/officeDocument/2006/relationships/oleObject" Target="embeddings/oleObject34.bin"/><Relationship Id="rId1425" Type="http://schemas.openxmlformats.org/officeDocument/2006/relationships/oleObject" Target="embeddings/oleObject739.bin"/><Relationship Id="rId2823" Type="http://schemas.openxmlformats.org/officeDocument/2006/relationships/image" Target="media/image1371.wmf"/><Relationship Id="rId2199" Type="http://schemas.openxmlformats.org/officeDocument/2006/relationships/image" Target="media/image1056.wmf"/><Relationship Id="rId3597" Type="http://schemas.openxmlformats.org/officeDocument/2006/relationships/image" Target="media/image1693.wmf"/><Relationship Id="rId4648" Type="http://schemas.openxmlformats.org/officeDocument/2006/relationships/oleObject" Target="embeddings/oleObject2518.bin"/><Relationship Id="rId3664" Type="http://schemas.openxmlformats.org/officeDocument/2006/relationships/image" Target="media/image1722.wmf"/><Relationship Id="rId4715" Type="http://schemas.openxmlformats.org/officeDocument/2006/relationships/image" Target="media/image2160.wmf"/><Relationship Id="rId585" Type="http://schemas.openxmlformats.org/officeDocument/2006/relationships/image" Target="media/image273.wmf"/><Relationship Id="rId2266" Type="http://schemas.openxmlformats.org/officeDocument/2006/relationships/image" Target="media/image1090.wmf"/><Relationship Id="rId2680" Type="http://schemas.openxmlformats.org/officeDocument/2006/relationships/image" Target="media/image1296.wmf"/><Relationship Id="rId3317" Type="http://schemas.openxmlformats.org/officeDocument/2006/relationships/image" Target="media/image1553.wmf"/><Relationship Id="rId3731" Type="http://schemas.openxmlformats.org/officeDocument/2006/relationships/oleObject" Target="embeddings/oleObject1979.bin"/><Relationship Id="rId238" Type="http://schemas.openxmlformats.org/officeDocument/2006/relationships/oleObject" Target="embeddings/oleObject126.bin"/><Relationship Id="rId652" Type="http://schemas.openxmlformats.org/officeDocument/2006/relationships/image" Target="media/image301.wmf"/><Relationship Id="rId1282" Type="http://schemas.openxmlformats.org/officeDocument/2006/relationships/oleObject" Target="embeddings/oleObject663.bin"/><Relationship Id="rId2333" Type="http://schemas.openxmlformats.org/officeDocument/2006/relationships/oleObject" Target="embeddings/oleObject1206.bin"/><Relationship Id="rId305" Type="http://schemas.openxmlformats.org/officeDocument/2006/relationships/oleObject" Target="embeddings/oleObject165.bin"/><Relationship Id="rId2400" Type="http://schemas.openxmlformats.org/officeDocument/2006/relationships/image" Target="media/image1157.wmf"/><Relationship Id="rId1002" Type="http://schemas.openxmlformats.org/officeDocument/2006/relationships/oleObject" Target="embeddings/oleObject523.bin"/><Relationship Id="rId4158" Type="http://schemas.openxmlformats.org/officeDocument/2006/relationships/oleObject" Target="embeddings/oleObject2254.bin"/><Relationship Id="rId3174" Type="http://schemas.openxmlformats.org/officeDocument/2006/relationships/oleObject" Target="embeddings/oleObject1664.bin"/><Relationship Id="rId4572" Type="http://schemas.openxmlformats.org/officeDocument/2006/relationships/oleObject" Target="embeddings/oleObject2480.bin"/><Relationship Id="rId1819" Type="http://schemas.openxmlformats.org/officeDocument/2006/relationships/oleObject" Target="embeddings/oleObject949.bin"/><Relationship Id="rId4225" Type="http://schemas.openxmlformats.org/officeDocument/2006/relationships/oleObject" Target="embeddings/oleObject2288.bin"/><Relationship Id="rId2190" Type="http://schemas.openxmlformats.org/officeDocument/2006/relationships/oleObject" Target="embeddings/oleObject1135.bin"/><Relationship Id="rId3241" Type="http://schemas.openxmlformats.org/officeDocument/2006/relationships/image" Target="media/image1515.wmf"/><Relationship Id="rId162" Type="http://schemas.openxmlformats.org/officeDocument/2006/relationships/image" Target="media/image71.wmf"/><Relationship Id="rId979" Type="http://schemas.openxmlformats.org/officeDocument/2006/relationships/image" Target="media/image461.wmf"/><Relationship Id="rId4082" Type="http://schemas.openxmlformats.org/officeDocument/2006/relationships/image" Target="media/image1868.wmf"/><Relationship Id="rId1676" Type="http://schemas.openxmlformats.org/officeDocument/2006/relationships/image" Target="media/image804.wmf"/><Relationship Id="rId2727" Type="http://schemas.openxmlformats.org/officeDocument/2006/relationships/oleObject" Target="embeddings/oleObject1404.bin"/><Relationship Id="rId1329" Type="http://schemas.openxmlformats.org/officeDocument/2006/relationships/oleObject" Target="embeddings/oleObject688.bin"/><Relationship Id="rId1743" Type="http://schemas.openxmlformats.org/officeDocument/2006/relationships/oleObject" Target="embeddings/oleObject911.bin"/><Relationship Id="rId35" Type="http://schemas.openxmlformats.org/officeDocument/2006/relationships/oleObject" Target="embeddings/oleObject17.bin"/><Relationship Id="rId1810" Type="http://schemas.openxmlformats.org/officeDocument/2006/relationships/image" Target="media/image862.wmf"/><Relationship Id="rId3568" Type="http://schemas.openxmlformats.org/officeDocument/2006/relationships/oleObject" Target="embeddings/oleObject1886.bin"/><Relationship Id="rId3982" Type="http://schemas.openxmlformats.org/officeDocument/2006/relationships/oleObject" Target="embeddings/oleObject2130.bin"/><Relationship Id="rId4619" Type="http://schemas.openxmlformats.org/officeDocument/2006/relationships/image" Target="media/image2112.wmf"/><Relationship Id="rId489" Type="http://schemas.openxmlformats.org/officeDocument/2006/relationships/image" Target="media/image226.wmf"/><Relationship Id="rId2584" Type="http://schemas.openxmlformats.org/officeDocument/2006/relationships/image" Target="media/image1248.wmf"/><Relationship Id="rId3635" Type="http://schemas.openxmlformats.org/officeDocument/2006/relationships/image" Target="media/image1708.wmf"/><Relationship Id="rId556" Type="http://schemas.openxmlformats.org/officeDocument/2006/relationships/oleObject" Target="embeddings/oleObject294.bin"/><Relationship Id="rId1186" Type="http://schemas.openxmlformats.org/officeDocument/2006/relationships/oleObject" Target="embeddings/oleObject615.bin"/><Relationship Id="rId2237" Type="http://schemas.openxmlformats.org/officeDocument/2006/relationships/oleObject" Target="embeddings/oleObject1158.bin"/><Relationship Id="rId209" Type="http://schemas.openxmlformats.org/officeDocument/2006/relationships/image" Target="media/image94.wmf"/><Relationship Id="rId970" Type="http://schemas.openxmlformats.org/officeDocument/2006/relationships/oleObject" Target="embeddings/oleObject510.bin"/><Relationship Id="rId1253" Type="http://schemas.openxmlformats.org/officeDocument/2006/relationships/image" Target="media/image601.wmf"/><Relationship Id="rId2651" Type="http://schemas.openxmlformats.org/officeDocument/2006/relationships/oleObject" Target="embeddings/oleObject1366.bin"/><Relationship Id="rId3702" Type="http://schemas.openxmlformats.org/officeDocument/2006/relationships/image" Target="media/image1738.wmf"/><Relationship Id="rId623" Type="http://schemas.openxmlformats.org/officeDocument/2006/relationships/oleObject" Target="embeddings/oleObject330.bin"/><Relationship Id="rId2304" Type="http://schemas.openxmlformats.org/officeDocument/2006/relationships/image" Target="media/image1109.wmf"/><Relationship Id="rId1320" Type="http://schemas.openxmlformats.org/officeDocument/2006/relationships/oleObject" Target="embeddings/oleObject683.bin"/><Relationship Id="rId4476" Type="http://schemas.openxmlformats.org/officeDocument/2006/relationships/oleObject" Target="embeddings/oleObject2424.bin"/><Relationship Id="rId3078" Type="http://schemas.openxmlformats.org/officeDocument/2006/relationships/oleObject" Target="embeddings/oleObject1587.bin"/><Relationship Id="rId3492" Type="http://schemas.openxmlformats.org/officeDocument/2006/relationships/oleObject" Target="embeddings/oleObject1848.bin"/><Relationship Id="rId4129" Type="http://schemas.openxmlformats.org/officeDocument/2006/relationships/oleObject" Target="embeddings/oleObject2237.bin"/><Relationship Id="rId4543" Type="http://schemas.openxmlformats.org/officeDocument/2006/relationships/image" Target="media/image2074.wmf"/><Relationship Id="rId2094" Type="http://schemas.openxmlformats.org/officeDocument/2006/relationships/image" Target="media/image1004.wmf"/><Relationship Id="rId3145" Type="http://schemas.openxmlformats.org/officeDocument/2006/relationships/oleObject" Target="embeddings/oleObject1636.bin"/><Relationship Id="rId4610" Type="http://schemas.openxmlformats.org/officeDocument/2006/relationships/oleObject" Target="embeddings/oleObject2499.bin"/><Relationship Id="rId480" Type="http://schemas.openxmlformats.org/officeDocument/2006/relationships/oleObject" Target="embeddings/oleObject255.bin"/><Relationship Id="rId2161" Type="http://schemas.openxmlformats.org/officeDocument/2006/relationships/oleObject" Target="embeddings/oleObject1120.bin"/><Relationship Id="rId3212" Type="http://schemas.openxmlformats.org/officeDocument/2006/relationships/oleObject" Target="embeddings/oleObject1702.bin"/><Relationship Id="rId133" Type="http://schemas.openxmlformats.org/officeDocument/2006/relationships/oleObject" Target="embeddings/oleObject73.bin"/><Relationship Id="rId200" Type="http://schemas.openxmlformats.org/officeDocument/2006/relationships/oleObject" Target="embeddings/oleObject107.bin"/><Relationship Id="rId2978" Type="http://schemas.openxmlformats.org/officeDocument/2006/relationships/oleObject" Target="embeddings/oleObject1527.bin"/><Relationship Id="rId1994" Type="http://schemas.openxmlformats.org/officeDocument/2006/relationships/image" Target="media/image954.wmf"/><Relationship Id="rId1647" Type="http://schemas.openxmlformats.org/officeDocument/2006/relationships/oleObject" Target="embeddings/oleObject854.bin"/><Relationship Id="rId4053" Type="http://schemas.openxmlformats.org/officeDocument/2006/relationships/oleObject" Target="embeddings/oleObject2190.bin"/><Relationship Id="rId1714" Type="http://schemas.openxmlformats.org/officeDocument/2006/relationships/oleObject" Target="embeddings/oleObject890.bin"/><Relationship Id="rId4120" Type="http://schemas.openxmlformats.org/officeDocument/2006/relationships/oleObject" Target="embeddings/oleObject2232.bin"/><Relationship Id="rId2488" Type="http://schemas.openxmlformats.org/officeDocument/2006/relationships/image" Target="media/image1201.wmf"/><Relationship Id="rId3886" Type="http://schemas.openxmlformats.org/officeDocument/2006/relationships/image" Target="media/image1805.wmf"/><Relationship Id="rId3539" Type="http://schemas.openxmlformats.org/officeDocument/2006/relationships/image" Target="media/image1664.wmf"/><Relationship Id="rId3953" Type="http://schemas.openxmlformats.org/officeDocument/2006/relationships/oleObject" Target="embeddings/oleObject2114.bin"/><Relationship Id="rId874" Type="http://schemas.openxmlformats.org/officeDocument/2006/relationships/image" Target="media/image411.wmf"/><Relationship Id="rId2555" Type="http://schemas.openxmlformats.org/officeDocument/2006/relationships/oleObject" Target="embeddings/oleObject1318.bin"/><Relationship Id="rId3606" Type="http://schemas.openxmlformats.org/officeDocument/2006/relationships/oleObject" Target="embeddings/oleObject1905.bin"/><Relationship Id="rId527" Type="http://schemas.openxmlformats.org/officeDocument/2006/relationships/image" Target="media/image245.wmf"/><Relationship Id="rId941" Type="http://schemas.openxmlformats.org/officeDocument/2006/relationships/image" Target="media/image442.wmf"/><Relationship Id="rId1157" Type="http://schemas.openxmlformats.org/officeDocument/2006/relationships/image" Target="media/image553.wmf"/><Relationship Id="rId1571" Type="http://schemas.openxmlformats.org/officeDocument/2006/relationships/image" Target="media/image753.wmf"/><Relationship Id="rId2208" Type="http://schemas.openxmlformats.org/officeDocument/2006/relationships/oleObject" Target="embeddings/oleObject1144.bin"/><Relationship Id="rId2622" Type="http://schemas.openxmlformats.org/officeDocument/2006/relationships/image" Target="media/image1267.wmf"/><Relationship Id="rId1224" Type="http://schemas.openxmlformats.org/officeDocument/2006/relationships/oleObject" Target="embeddings/oleObject634.bin"/><Relationship Id="rId4794" Type="http://schemas.openxmlformats.org/officeDocument/2006/relationships/image" Target="media/image2201.wmf"/><Relationship Id="rId3396" Type="http://schemas.openxmlformats.org/officeDocument/2006/relationships/oleObject" Target="embeddings/oleObject1800.bin"/><Relationship Id="rId4447" Type="http://schemas.openxmlformats.org/officeDocument/2006/relationships/oleObject" Target="embeddings/oleObject2407.bin"/><Relationship Id="rId3049" Type="http://schemas.openxmlformats.org/officeDocument/2006/relationships/oleObject" Target="embeddings/oleObject1572.bin"/><Relationship Id="rId3463" Type="http://schemas.openxmlformats.org/officeDocument/2006/relationships/image" Target="media/image1626.wmf"/><Relationship Id="rId4861" Type="http://schemas.openxmlformats.org/officeDocument/2006/relationships/image" Target="media/image2235.wmf"/><Relationship Id="rId384" Type="http://schemas.openxmlformats.org/officeDocument/2006/relationships/oleObject" Target="embeddings/oleObject207.bin"/><Relationship Id="rId2065" Type="http://schemas.openxmlformats.org/officeDocument/2006/relationships/oleObject" Target="embeddings/oleObject1072.bin"/><Relationship Id="rId3116" Type="http://schemas.openxmlformats.org/officeDocument/2006/relationships/oleObject" Target="embeddings/oleObject1612.bin"/><Relationship Id="rId4514" Type="http://schemas.openxmlformats.org/officeDocument/2006/relationships/image" Target="media/image2060.wmf"/><Relationship Id="rId1081" Type="http://schemas.openxmlformats.org/officeDocument/2006/relationships/image" Target="media/image515.wmf"/><Relationship Id="rId3530" Type="http://schemas.openxmlformats.org/officeDocument/2006/relationships/oleObject" Target="embeddings/oleObject1867.bin"/><Relationship Id="rId451" Type="http://schemas.openxmlformats.org/officeDocument/2006/relationships/image" Target="media/image207.wmf"/><Relationship Id="rId2132" Type="http://schemas.openxmlformats.org/officeDocument/2006/relationships/image" Target="media/image1023.wmf"/><Relationship Id="rId104" Type="http://schemas.openxmlformats.org/officeDocument/2006/relationships/image" Target="media/image42.wmf"/><Relationship Id="rId1898" Type="http://schemas.openxmlformats.org/officeDocument/2006/relationships/image" Target="media/image906.wmf"/><Relationship Id="rId2949" Type="http://schemas.openxmlformats.org/officeDocument/2006/relationships/oleObject" Target="embeddings/oleObject1512.bin"/><Relationship Id="rId4371" Type="http://schemas.openxmlformats.org/officeDocument/2006/relationships/oleObject" Target="embeddings/oleObject2368.bin"/><Relationship Id="rId1965" Type="http://schemas.openxmlformats.org/officeDocument/2006/relationships/oleObject" Target="embeddings/oleObject1022.bin"/><Relationship Id="rId4024" Type="http://schemas.openxmlformats.org/officeDocument/2006/relationships/oleObject" Target="embeddings/oleObject2161.bin"/><Relationship Id="rId1618" Type="http://schemas.openxmlformats.org/officeDocument/2006/relationships/image" Target="media/image775.wmf"/><Relationship Id="rId3040" Type="http://schemas.openxmlformats.org/officeDocument/2006/relationships/oleObject" Target="embeddings/oleObject1567.bin"/><Relationship Id="rId3857" Type="http://schemas.openxmlformats.org/officeDocument/2006/relationships/oleObject" Target="embeddings/oleObject2063.bin"/><Relationship Id="rId778" Type="http://schemas.openxmlformats.org/officeDocument/2006/relationships/image" Target="media/image365.wmf"/><Relationship Id="rId2459" Type="http://schemas.openxmlformats.org/officeDocument/2006/relationships/oleObject" Target="embeddings/oleObject1269.bin"/><Relationship Id="rId2873" Type="http://schemas.openxmlformats.org/officeDocument/2006/relationships/image" Target="media/image1396.wmf"/><Relationship Id="rId3924" Type="http://schemas.openxmlformats.org/officeDocument/2006/relationships/image" Target="media/image1824.wmf"/><Relationship Id="rId845" Type="http://schemas.openxmlformats.org/officeDocument/2006/relationships/image" Target="media/image397.wmf"/><Relationship Id="rId1475" Type="http://schemas.openxmlformats.org/officeDocument/2006/relationships/oleObject" Target="embeddings/oleObject766.bin"/><Relationship Id="rId2526" Type="http://schemas.openxmlformats.org/officeDocument/2006/relationships/image" Target="media/image1219.wmf"/><Relationship Id="rId1128" Type="http://schemas.openxmlformats.org/officeDocument/2006/relationships/oleObject" Target="embeddings/oleObject586.bin"/><Relationship Id="rId1542" Type="http://schemas.openxmlformats.org/officeDocument/2006/relationships/oleObject" Target="embeddings/oleObject800.bin"/><Relationship Id="rId2940" Type="http://schemas.openxmlformats.org/officeDocument/2006/relationships/image" Target="media/image1429.wmf"/><Relationship Id="rId4698" Type="http://schemas.openxmlformats.org/officeDocument/2006/relationships/oleObject" Target="embeddings/oleObject2543.bin"/><Relationship Id="rId912" Type="http://schemas.openxmlformats.org/officeDocument/2006/relationships/oleObject" Target="embeddings/oleObject481.bin"/><Relationship Id="rId4765" Type="http://schemas.openxmlformats.org/officeDocument/2006/relationships/image" Target="media/image2185.wmf"/><Relationship Id="rId288" Type="http://schemas.openxmlformats.org/officeDocument/2006/relationships/image" Target="media/image128.wmf"/><Relationship Id="rId3367" Type="http://schemas.openxmlformats.org/officeDocument/2006/relationships/image" Target="media/image1578.wmf"/><Relationship Id="rId3781" Type="http://schemas.openxmlformats.org/officeDocument/2006/relationships/oleObject" Target="embeddings/oleObject2004.bin"/><Relationship Id="rId4418" Type="http://schemas.openxmlformats.org/officeDocument/2006/relationships/oleObject" Target="embeddings/oleObject2391.bin"/><Relationship Id="rId4832" Type="http://schemas.openxmlformats.org/officeDocument/2006/relationships/oleObject" Target="embeddings/oleObject2608.bin"/><Relationship Id="rId2383" Type="http://schemas.openxmlformats.org/officeDocument/2006/relationships/oleObject" Target="embeddings/oleObject1231.bin"/><Relationship Id="rId3434" Type="http://schemas.openxmlformats.org/officeDocument/2006/relationships/oleObject" Target="embeddings/oleObject1819.bin"/><Relationship Id="rId355" Type="http://schemas.openxmlformats.org/officeDocument/2006/relationships/image" Target="media/image159.wmf"/><Relationship Id="rId2036" Type="http://schemas.openxmlformats.org/officeDocument/2006/relationships/image" Target="media/image975.wmf"/><Relationship Id="rId2450" Type="http://schemas.openxmlformats.org/officeDocument/2006/relationships/image" Target="media/image1182.wmf"/><Relationship Id="rId3501" Type="http://schemas.openxmlformats.org/officeDocument/2006/relationships/image" Target="media/image1645.wmf"/><Relationship Id="rId422" Type="http://schemas.openxmlformats.org/officeDocument/2006/relationships/oleObject" Target="embeddings/oleObject226.bin"/><Relationship Id="rId1052" Type="http://schemas.openxmlformats.org/officeDocument/2006/relationships/oleObject" Target="embeddings/oleObject548.bin"/><Relationship Id="rId2103" Type="http://schemas.openxmlformats.org/officeDocument/2006/relationships/oleObject" Target="embeddings/oleObject1091.bin"/><Relationship Id="rId4275" Type="http://schemas.openxmlformats.org/officeDocument/2006/relationships/image" Target="media/image1955.wmf"/><Relationship Id="rId1869" Type="http://schemas.openxmlformats.org/officeDocument/2006/relationships/oleObject" Target="embeddings/oleObject974.bin"/><Relationship Id="rId3291" Type="http://schemas.openxmlformats.org/officeDocument/2006/relationships/image" Target="media/image1540.wmf"/><Relationship Id="rId1936" Type="http://schemas.openxmlformats.org/officeDocument/2006/relationships/image" Target="media/image925.wmf"/><Relationship Id="rId4342" Type="http://schemas.openxmlformats.org/officeDocument/2006/relationships/oleObject" Target="embeddings/oleObject2350.bin"/><Relationship Id="rId3011" Type="http://schemas.openxmlformats.org/officeDocument/2006/relationships/oleObject" Target="embeddings/oleObject1544.bin"/><Relationship Id="rId2777" Type="http://schemas.openxmlformats.org/officeDocument/2006/relationships/image" Target="media/image1348.wmf"/><Relationship Id="rId749" Type="http://schemas.openxmlformats.org/officeDocument/2006/relationships/oleObject" Target="embeddings/oleObject395.bin"/><Relationship Id="rId1379" Type="http://schemas.openxmlformats.org/officeDocument/2006/relationships/oleObject" Target="embeddings/oleObject716.bin"/><Relationship Id="rId3828" Type="http://schemas.openxmlformats.org/officeDocument/2006/relationships/oleObject" Target="embeddings/oleObject2048.bin"/><Relationship Id="rId1793" Type="http://schemas.openxmlformats.org/officeDocument/2006/relationships/oleObject" Target="embeddings/oleObject936.bin"/><Relationship Id="rId2844" Type="http://schemas.openxmlformats.org/officeDocument/2006/relationships/oleObject" Target="embeddings/oleObject1459.bin"/><Relationship Id="rId85" Type="http://schemas.openxmlformats.org/officeDocument/2006/relationships/oleObject" Target="embeddings/oleObject49.bin"/><Relationship Id="rId816" Type="http://schemas.openxmlformats.org/officeDocument/2006/relationships/oleObject" Target="embeddings/oleObject430.bin"/><Relationship Id="rId1446" Type="http://schemas.openxmlformats.org/officeDocument/2006/relationships/image" Target="media/image693.wmf"/><Relationship Id="rId1860" Type="http://schemas.openxmlformats.org/officeDocument/2006/relationships/image" Target="media/image887.wmf"/><Relationship Id="rId2911" Type="http://schemas.openxmlformats.org/officeDocument/2006/relationships/image" Target="media/image1415.wmf"/><Relationship Id="rId1513" Type="http://schemas.openxmlformats.org/officeDocument/2006/relationships/image" Target="media/image724.wmf"/><Relationship Id="rId4669" Type="http://schemas.openxmlformats.org/officeDocument/2006/relationships/image" Target="media/image2137.wmf"/><Relationship Id="rId3685" Type="http://schemas.openxmlformats.org/officeDocument/2006/relationships/oleObject" Target="embeddings/oleObject1949.bin"/><Relationship Id="rId4736" Type="http://schemas.openxmlformats.org/officeDocument/2006/relationships/oleObject" Target="embeddings/oleObject2562.bin"/><Relationship Id="rId2287" Type="http://schemas.openxmlformats.org/officeDocument/2006/relationships/oleObject" Target="embeddings/oleObject1183.bin"/><Relationship Id="rId3338" Type="http://schemas.openxmlformats.org/officeDocument/2006/relationships/oleObject" Target="embeddings/oleObject1771.bin"/><Relationship Id="rId3752" Type="http://schemas.openxmlformats.org/officeDocument/2006/relationships/image" Target="media/image1759.wmf"/><Relationship Id="rId259" Type="http://schemas.openxmlformats.org/officeDocument/2006/relationships/oleObject" Target="embeddings/oleObject138.bin"/><Relationship Id="rId673" Type="http://schemas.openxmlformats.org/officeDocument/2006/relationships/oleObject" Target="embeddings/oleObject358.bin"/><Relationship Id="rId2354" Type="http://schemas.openxmlformats.org/officeDocument/2006/relationships/image" Target="media/image1134.wmf"/><Relationship Id="rId3405" Type="http://schemas.openxmlformats.org/officeDocument/2006/relationships/image" Target="media/image1597.wmf"/><Relationship Id="rId4803" Type="http://schemas.openxmlformats.org/officeDocument/2006/relationships/oleObject" Target="embeddings/oleObject2591.bin"/><Relationship Id="rId326" Type="http://schemas.openxmlformats.org/officeDocument/2006/relationships/image" Target="media/image146.wmf"/><Relationship Id="rId1370" Type="http://schemas.openxmlformats.org/officeDocument/2006/relationships/oleObject" Target="embeddings/oleObject711.bin"/><Relationship Id="rId2007" Type="http://schemas.openxmlformats.org/officeDocument/2006/relationships/oleObject" Target="embeddings/oleObject1043.bin"/><Relationship Id="rId740" Type="http://schemas.openxmlformats.org/officeDocument/2006/relationships/image" Target="media/image346.wmf"/><Relationship Id="rId1023" Type="http://schemas.openxmlformats.org/officeDocument/2006/relationships/image" Target="media/image486.wmf"/><Relationship Id="rId2421" Type="http://schemas.openxmlformats.org/officeDocument/2006/relationships/oleObject" Target="embeddings/oleObject1250.bin"/><Relationship Id="rId4179" Type="http://schemas.openxmlformats.org/officeDocument/2006/relationships/image" Target="media/image1911.wmf"/><Relationship Id="rId4593" Type="http://schemas.openxmlformats.org/officeDocument/2006/relationships/image" Target="media/image2099.wmf"/><Relationship Id="rId3195" Type="http://schemas.openxmlformats.org/officeDocument/2006/relationships/oleObject" Target="embeddings/oleObject1685.bin"/><Relationship Id="rId4246" Type="http://schemas.openxmlformats.org/officeDocument/2006/relationships/image" Target="media/image1944.wmf"/><Relationship Id="rId4660" Type="http://schemas.openxmlformats.org/officeDocument/2006/relationships/oleObject" Target="embeddings/oleObject2524.bin"/><Relationship Id="rId3262" Type="http://schemas.openxmlformats.org/officeDocument/2006/relationships/oleObject" Target="embeddings/oleObject1733.bin"/><Relationship Id="rId4313" Type="http://schemas.openxmlformats.org/officeDocument/2006/relationships/image" Target="media/image1974.wmf"/><Relationship Id="rId183" Type="http://schemas.openxmlformats.org/officeDocument/2006/relationships/image" Target="media/image81.wmf"/><Relationship Id="rId1907" Type="http://schemas.openxmlformats.org/officeDocument/2006/relationships/oleObject" Target="embeddings/oleObject993.bin"/><Relationship Id="rId250" Type="http://schemas.openxmlformats.org/officeDocument/2006/relationships/oleObject" Target="embeddings/oleObject132.bin"/><Relationship Id="rId1697" Type="http://schemas.openxmlformats.org/officeDocument/2006/relationships/oleObject" Target="embeddings/oleObject880.bin"/><Relationship Id="rId2748" Type="http://schemas.openxmlformats.org/officeDocument/2006/relationships/image" Target="media/image1330.wmf"/><Relationship Id="rId1764" Type="http://schemas.openxmlformats.org/officeDocument/2006/relationships/image" Target="media/image839.wmf"/><Relationship Id="rId2815" Type="http://schemas.openxmlformats.org/officeDocument/2006/relationships/image" Target="media/image1367.wmf"/><Relationship Id="rId4170" Type="http://schemas.openxmlformats.org/officeDocument/2006/relationships/oleObject" Target="embeddings/oleObject2260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735.bin"/><Relationship Id="rId1831" Type="http://schemas.openxmlformats.org/officeDocument/2006/relationships/oleObject" Target="embeddings/oleObject955.bin"/><Relationship Id="rId3589" Type="http://schemas.openxmlformats.org/officeDocument/2006/relationships/image" Target="media/image1689.wmf"/><Relationship Id="rId577" Type="http://schemas.openxmlformats.org/officeDocument/2006/relationships/image" Target="media/image269.wmf"/><Relationship Id="rId2258" Type="http://schemas.openxmlformats.org/officeDocument/2006/relationships/image" Target="media/image1086.wmf"/><Relationship Id="rId3656" Type="http://schemas.openxmlformats.org/officeDocument/2006/relationships/image" Target="media/image1718.wmf"/><Relationship Id="rId4707" Type="http://schemas.openxmlformats.org/officeDocument/2006/relationships/image" Target="media/image2156.wmf"/><Relationship Id="rId991" Type="http://schemas.openxmlformats.org/officeDocument/2006/relationships/image" Target="media/image470.wmf"/><Relationship Id="rId2672" Type="http://schemas.openxmlformats.org/officeDocument/2006/relationships/image" Target="media/image1292.wmf"/><Relationship Id="rId3309" Type="http://schemas.openxmlformats.org/officeDocument/2006/relationships/image" Target="media/image1549.wmf"/><Relationship Id="rId3723" Type="http://schemas.openxmlformats.org/officeDocument/2006/relationships/oleObject" Target="embeddings/oleObject1975.bin"/><Relationship Id="rId644" Type="http://schemas.openxmlformats.org/officeDocument/2006/relationships/image" Target="media/image297.wmf"/><Relationship Id="rId1274" Type="http://schemas.openxmlformats.org/officeDocument/2006/relationships/oleObject" Target="embeddings/oleObject659.bin"/><Relationship Id="rId2325" Type="http://schemas.openxmlformats.org/officeDocument/2006/relationships/oleObject" Target="embeddings/oleObject1202.bin"/><Relationship Id="rId711" Type="http://schemas.openxmlformats.org/officeDocument/2006/relationships/oleObject" Target="embeddings/oleObject376.bin"/><Relationship Id="rId1341" Type="http://schemas.openxmlformats.org/officeDocument/2006/relationships/oleObject" Target="embeddings/oleObject694.bin"/><Relationship Id="rId4497" Type="http://schemas.openxmlformats.org/officeDocument/2006/relationships/image" Target="media/image2052.wmf"/><Relationship Id="rId3099" Type="http://schemas.openxmlformats.org/officeDocument/2006/relationships/oleObject" Target="embeddings/oleObject1600.bin"/><Relationship Id="rId4564" Type="http://schemas.openxmlformats.org/officeDocument/2006/relationships/oleObject" Target="embeddings/oleObject2476.bin"/><Relationship Id="rId3166" Type="http://schemas.openxmlformats.org/officeDocument/2006/relationships/oleObject" Target="embeddings/oleObject1656.bin"/><Relationship Id="rId3580" Type="http://schemas.openxmlformats.org/officeDocument/2006/relationships/oleObject" Target="embeddings/oleObject1892.bin"/><Relationship Id="rId4217" Type="http://schemas.openxmlformats.org/officeDocument/2006/relationships/oleObject" Target="embeddings/oleObject2284.bin"/><Relationship Id="rId2182" Type="http://schemas.openxmlformats.org/officeDocument/2006/relationships/oleObject" Target="embeddings/oleObject1131.bin"/><Relationship Id="rId3233" Type="http://schemas.openxmlformats.org/officeDocument/2006/relationships/image" Target="media/image1513.wmf"/><Relationship Id="rId4631" Type="http://schemas.openxmlformats.org/officeDocument/2006/relationships/image" Target="media/image2118.wmf"/><Relationship Id="rId154" Type="http://schemas.openxmlformats.org/officeDocument/2006/relationships/image" Target="media/image67.wmf"/><Relationship Id="rId2999" Type="http://schemas.openxmlformats.org/officeDocument/2006/relationships/image" Target="media/image1458.wmf"/><Relationship Id="rId3300" Type="http://schemas.openxmlformats.org/officeDocument/2006/relationships/oleObject" Target="embeddings/oleObject1752.bin"/><Relationship Id="rId221" Type="http://schemas.openxmlformats.org/officeDocument/2006/relationships/image" Target="media/image100.wmf"/><Relationship Id="rId1668" Type="http://schemas.openxmlformats.org/officeDocument/2006/relationships/image" Target="media/image800.wmf"/><Relationship Id="rId2719" Type="http://schemas.openxmlformats.org/officeDocument/2006/relationships/oleObject" Target="embeddings/oleObject1400.bin"/><Relationship Id="rId4074" Type="http://schemas.openxmlformats.org/officeDocument/2006/relationships/image" Target="media/image1864.wmf"/><Relationship Id="rId3090" Type="http://schemas.openxmlformats.org/officeDocument/2006/relationships/oleObject" Target="embeddings/oleObject1594.bin"/><Relationship Id="rId4141" Type="http://schemas.openxmlformats.org/officeDocument/2006/relationships/image" Target="media/image1892.wmf"/><Relationship Id="rId1735" Type="http://schemas.openxmlformats.org/officeDocument/2006/relationships/oleObject" Target="embeddings/oleObject905.bin"/><Relationship Id="rId27" Type="http://schemas.openxmlformats.org/officeDocument/2006/relationships/oleObject" Target="embeddings/oleObject9.bin"/><Relationship Id="rId1802" Type="http://schemas.openxmlformats.org/officeDocument/2006/relationships/image" Target="media/image858.wmf"/><Relationship Id="rId3974" Type="http://schemas.openxmlformats.org/officeDocument/2006/relationships/oleObject" Target="embeddings/oleObject2126.bin"/><Relationship Id="rId895" Type="http://schemas.openxmlformats.org/officeDocument/2006/relationships/oleObject" Target="embeddings/oleObject471.bin"/><Relationship Id="rId2576" Type="http://schemas.openxmlformats.org/officeDocument/2006/relationships/image" Target="media/image1244.wmf"/><Relationship Id="rId2990" Type="http://schemas.openxmlformats.org/officeDocument/2006/relationships/oleObject" Target="embeddings/oleObject1533.bin"/><Relationship Id="rId3627" Type="http://schemas.openxmlformats.org/officeDocument/2006/relationships/oleObject" Target="embeddings/oleObject1919.bin"/><Relationship Id="rId548" Type="http://schemas.openxmlformats.org/officeDocument/2006/relationships/oleObject" Target="embeddings/oleObject290.bin"/><Relationship Id="rId962" Type="http://schemas.openxmlformats.org/officeDocument/2006/relationships/oleObject" Target="embeddings/oleObject506.bin"/><Relationship Id="rId1178" Type="http://schemas.openxmlformats.org/officeDocument/2006/relationships/oleObject" Target="embeddings/oleObject611.bin"/><Relationship Id="rId1592" Type="http://schemas.openxmlformats.org/officeDocument/2006/relationships/oleObject" Target="embeddings/oleObject825.bin"/><Relationship Id="rId2229" Type="http://schemas.openxmlformats.org/officeDocument/2006/relationships/oleObject" Target="embeddings/oleObject1154.bin"/><Relationship Id="rId2643" Type="http://schemas.openxmlformats.org/officeDocument/2006/relationships/oleObject" Target="embeddings/oleObject1362.bin"/><Relationship Id="rId615" Type="http://schemas.openxmlformats.org/officeDocument/2006/relationships/image" Target="media/image288.wmf"/><Relationship Id="rId1245" Type="http://schemas.openxmlformats.org/officeDocument/2006/relationships/image" Target="media/image597.wmf"/><Relationship Id="rId1312" Type="http://schemas.openxmlformats.org/officeDocument/2006/relationships/oleObject" Target="embeddings/oleObject679.bin"/><Relationship Id="rId2710" Type="http://schemas.openxmlformats.org/officeDocument/2006/relationships/image" Target="media/image1311.wmf"/><Relationship Id="rId4468" Type="http://schemas.openxmlformats.org/officeDocument/2006/relationships/oleObject" Target="embeddings/oleObject2419.bin"/><Relationship Id="rId4882" Type="http://schemas.openxmlformats.org/officeDocument/2006/relationships/oleObject" Target="embeddings/oleObject2633.bin"/><Relationship Id="rId2086" Type="http://schemas.openxmlformats.org/officeDocument/2006/relationships/image" Target="media/image1000.wmf"/><Relationship Id="rId3484" Type="http://schemas.openxmlformats.org/officeDocument/2006/relationships/oleObject" Target="embeddings/oleObject1844.bin"/><Relationship Id="rId4535" Type="http://schemas.openxmlformats.org/officeDocument/2006/relationships/image" Target="media/image2070.wmf"/><Relationship Id="rId3137" Type="http://schemas.openxmlformats.org/officeDocument/2006/relationships/oleObject" Target="embeddings/oleObject1632.bin"/><Relationship Id="rId3551" Type="http://schemas.openxmlformats.org/officeDocument/2006/relationships/image" Target="media/image1670.wmf"/><Relationship Id="rId4602" Type="http://schemas.openxmlformats.org/officeDocument/2006/relationships/oleObject" Target="embeddings/oleObject2495.bin"/><Relationship Id="rId472" Type="http://schemas.openxmlformats.org/officeDocument/2006/relationships/oleObject" Target="embeddings/oleObject251.bin"/><Relationship Id="rId2153" Type="http://schemas.openxmlformats.org/officeDocument/2006/relationships/oleObject" Target="embeddings/oleObject1116.bin"/><Relationship Id="rId3204" Type="http://schemas.openxmlformats.org/officeDocument/2006/relationships/oleObject" Target="embeddings/oleObject1694.bin"/><Relationship Id="rId125" Type="http://schemas.openxmlformats.org/officeDocument/2006/relationships/oleObject" Target="embeddings/oleObject69.bin"/><Relationship Id="rId2220" Type="http://schemas.openxmlformats.org/officeDocument/2006/relationships/image" Target="media/image1067.wmf"/><Relationship Id="rId4392" Type="http://schemas.openxmlformats.org/officeDocument/2006/relationships/image" Target="media/image2010.wmf"/><Relationship Id="rId1986" Type="http://schemas.openxmlformats.org/officeDocument/2006/relationships/image" Target="media/image950.wmf"/><Relationship Id="rId4045" Type="http://schemas.openxmlformats.org/officeDocument/2006/relationships/oleObject" Target="embeddings/oleObject2182.bin"/><Relationship Id="rId1639" Type="http://schemas.openxmlformats.org/officeDocument/2006/relationships/oleObject" Target="embeddings/oleObject850.bin"/><Relationship Id="rId3061" Type="http://schemas.openxmlformats.org/officeDocument/2006/relationships/oleObject" Target="embeddings/oleObject1578.bin"/><Relationship Id="rId1706" Type="http://schemas.openxmlformats.org/officeDocument/2006/relationships/image" Target="media/image818.wmf"/><Relationship Id="rId4112" Type="http://schemas.openxmlformats.org/officeDocument/2006/relationships/image" Target="media/image1883.wmf"/><Relationship Id="rId3878" Type="http://schemas.openxmlformats.org/officeDocument/2006/relationships/image" Target="media/image1801.wmf"/><Relationship Id="rId799" Type="http://schemas.openxmlformats.org/officeDocument/2006/relationships/oleObject" Target="embeddings/oleObject421.bin"/><Relationship Id="rId2894" Type="http://schemas.openxmlformats.org/officeDocument/2006/relationships/oleObject" Target="embeddings/oleObject1484.bin"/><Relationship Id="rId866" Type="http://schemas.openxmlformats.org/officeDocument/2006/relationships/oleObject" Target="embeddings/oleObject455.bin"/><Relationship Id="rId1496" Type="http://schemas.openxmlformats.org/officeDocument/2006/relationships/oleObject" Target="embeddings/oleObject777.bin"/><Relationship Id="rId2547" Type="http://schemas.openxmlformats.org/officeDocument/2006/relationships/oleObject" Target="embeddings/oleObject1314.bin"/><Relationship Id="rId3945" Type="http://schemas.openxmlformats.org/officeDocument/2006/relationships/oleObject" Target="embeddings/oleObject2107.bin"/><Relationship Id="rId519" Type="http://schemas.openxmlformats.org/officeDocument/2006/relationships/image" Target="media/image241.wmf"/><Relationship Id="rId1149" Type="http://schemas.openxmlformats.org/officeDocument/2006/relationships/image" Target="media/image549.wmf"/><Relationship Id="rId2961" Type="http://schemas.openxmlformats.org/officeDocument/2006/relationships/image" Target="media/image1439.wmf"/><Relationship Id="rId933" Type="http://schemas.openxmlformats.org/officeDocument/2006/relationships/image" Target="media/image438.wmf"/><Relationship Id="rId1563" Type="http://schemas.openxmlformats.org/officeDocument/2006/relationships/image" Target="media/image749.wmf"/><Relationship Id="rId2614" Type="http://schemas.openxmlformats.org/officeDocument/2006/relationships/image" Target="media/image1263.wmf"/><Relationship Id="rId1216" Type="http://schemas.openxmlformats.org/officeDocument/2006/relationships/oleObject" Target="embeddings/oleObject630.bin"/><Relationship Id="rId1630" Type="http://schemas.openxmlformats.org/officeDocument/2006/relationships/image" Target="media/image781.wmf"/><Relationship Id="rId4786" Type="http://schemas.openxmlformats.org/officeDocument/2006/relationships/oleObject" Target="embeddings/oleObject2587.bin"/><Relationship Id="rId3388" Type="http://schemas.openxmlformats.org/officeDocument/2006/relationships/oleObject" Target="embeddings/oleObject1796.bin"/><Relationship Id="rId4439" Type="http://schemas.openxmlformats.org/officeDocument/2006/relationships/image" Target="media/image2034.wmf"/><Relationship Id="rId4853" Type="http://schemas.openxmlformats.org/officeDocument/2006/relationships/image" Target="media/image2231.wmf"/><Relationship Id="rId3455" Type="http://schemas.openxmlformats.org/officeDocument/2006/relationships/image" Target="media/image1622.wmf"/><Relationship Id="rId4506" Type="http://schemas.openxmlformats.org/officeDocument/2006/relationships/image" Target="media/image2056.wmf"/><Relationship Id="rId376" Type="http://schemas.openxmlformats.org/officeDocument/2006/relationships/oleObject" Target="embeddings/oleObject203.bin"/><Relationship Id="rId790" Type="http://schemas.openxmlformats.org/officeDocument/2006/relationships/image" Target="media/image371.wmf"/><Relationship Id="rId2057" Type="http://schemas.openxmlformats.org/officeDocument/2006/relationships/oleObject" Target="embeddings/oleObject1068.bin"/><Relationship Id="rId2471" Type="http://schemas.openxmlformats.org/officeDocument/2006/relationships/oleObject" Target="embeddings/oleObject1275.bin"/><Relationship Id="rId3108" Type="http://schemas.openxmlformats.org/officeDocument/2006/relationships/image" Target="media/image1499.wmf"/><Relationship Id="rId3522" Type="http://schemas.openxmlformats.org/officeDocument/2006/relationships/oleObject" Target="embeddings/oleObject1863.bin"/><Relationship Id="rId443" Type="http://schemas.openxmlformats.org/officeDocument/2006/relationships/image" Target="media/image203.wmf"/><Relationship Id="rId1073" Type="http://schemas.openxmlformats.org/officeDocument/2006/relationships/image" Target="media/image511.wmf"/><Relationship Id="rId2124" Type="http://schemas.openxmlformats.org/officeDocument/2006/relationships/image" Target="media/image1019.wmf"/><Relationship Id="rId1140" Type="http://schemas.openxmlformats.org/officeDocument/2006/relationships/oleObject" Target="embeddings/oleObject592.bin"/><Relationship Id="rId4296" Type="http://schemas.openxmlformats.org/officeDocument/2006/relationships/oleObject" Target="embeddings/oleObject2327.bin"/><Relationship Id="rId510" Type="http://schemas.openxmlformats.org/officeDocument/2006/relationships/oleObject" Target="embeddings/oleObject270.bin"/><Relationship Id="rId1957" Type="http://schemas.openxmlformats.org/officeDocument/2006/relationships/oleObject" Target="embeddings/oleObject1018.bin"/><Relationship Id="rId4363" Type="http://schemas.openxmlformats.org/officeDocument/2006/relationships/oleObject" Target="embeddings/oleObject2362.bin"/><Relationship Id="rId4016" Type="http://schemas.openxmlformats.org/officeDocument/2006/relationships/oleObject" Target="embeddings/oleObject2153.bin"/><Relationship Id="rId4430" Type="http://schemas.openxmlformats.org/officeDocument/2006/relationships/oleObject" Target="embeddings/oleObject2397.bin"/><Relationship Id="rId3032" Type="http://schemas.openxmlformats.org/officeDocument/2006/relationships/image" Target="media/image1468.wmf"/><Relationship Id="rId2798" Type="http://schemas.openxmlformats.org/officeDocument/2006/relationships/oleObject" Target="embeddings/oleObject1436.bin"/><Relationship Id="rId3849" Type="http://schemas.openxmlformats.org/officeDocument/2006/relationships/oleObject" Target="embeddings/oleObject2059.bin"/><Relationship Id="rId977" Type="http://schemas.openxmlformats.org/officeDocument/2006/relationships/image" Target="media/image460.wmf"/><Relationship Id="rId2658" Type="http://schemas.openxmlformats.org/officeDocument/2006/relationships/image" Target="media/image1285.wmf"/><Relationship Id="rId2865" Type="http://schemas.openxmlformats.org/officeDocument/2006/relationships/image" Target="media/image1392.wmf"/><Relationship Id="rId3709" Type="http://schemas.openxmlformats.org/officeDocument/2006/relationships/oleObject" Target="embeddings/oleObject1966.bin"/><Relationship Id="rId3916" Type="http://schemas.openxmlformats.org/officeDocument/2006/relationships/image" Target="media/image1820.wmf"/><Relationship Id="rId4080" Type="http://schemas.openxmlformats.org/officeDocument/2006/relationships/image" Target="media/image1867.wmf"/><Relationship Id="rId837" Type="http://schemas.openxmlformats.org/officeDocument/2006/relationships/image" Target="media/image393.wmf"/><Relationship Id="rId1467" Type="http://schemas.openxmlformats.org/officeDocument/2006/relationships/oleObject" Target="embeddings/oleObject761.bin"/><Relationship Id="rId1674" Type="http://schemas.openxmlformats.org/officeDocument/2006/relationships/image" Target="media/image803.wmf"/><Relationship Id="rId1881" Type="http://schemas.openxmlformats.org/officeDocument/2006/relationships/oleObject" Target="embeddings/oleObject980.bin"/><Relationship Id="rId2518" Type="http://schemas.openxmlformats.org/officeDocument/2006/relationships/image" Target="media/image1215.wmf"/><Relationship Id="rId2725" Type="http://schemas.openxmlformats.org/officeDocument/2006/relationships/oleObject" Target="embeddings/oleObject1403.bin"/><Relationship Id="rId2932" Type="http://schemas.openxmlformats.org/officeDocument/2006/relationships/oleObject" Target="embeddings/oleObject1503.bin"/><Relationship Id="rId904" Type="http://schemas.openxmlformats.org/officeDocument/2006/relationships/image" Target="media/image424.wmf"/><Relationship Id="rId1327" Type="http://schemas.openxmlformats.org/officeDocument/2006/relationships/oleObject" Target="embeddings/oleObject687.bin"/><Relationship Id="rId1534" Type="http://schemas.openxmlformats.org/officeDocument/2006/relationships/oleObject" Target="embeddings/oleObject796.bin"/><Relationship Id="rId1741" Type="http://schemas.openxmlformats.org/officeDocument/2006/relationships/oleObject" Target="embeddings/oleObject910.bin"/><Relationship Id="rId33" Type="http://schemas.openxmlformats.org/officeDocument/2006/relationships/oleObject" Target="embeddings/oleObject15.bin"/><Relationship Id="rId1601" Type="http://schemas.openxmlformats.org/officeDocument/2006/relationships/image" Target="media/image768.wmf"/><Relationship Id="rId3499" Type="http://schemas.openxmlformats.org/officeDocument/2006/relationships/image" Target="media/image1644.wmf"/><Relationship Id="rId4757" Type="http://schemas.openxmlformats.org/officeDocument/2006/relationships/image" Target="media/image2181.wmf"/><Relationship Id="rId3359" Type="http://schemas.openxmlformats.org/officeDocument/2006/relationships/image" Target="media/image1574.wmf"/><Relationship Id="rId3566" Type="http://schemas.openxmlformats.org/officeDocument/2006/relationships/oleObject" Target="embeddings/oleObject1885.bin"/><Relationship Id="rId487" Type="http://schemas.openxmlformats.org/officeDocument/2006/relationships/image" Target="media/image225.wmf"/><Relationship Id="rId694" Type="http://schemas.openxmlformats.org/officeDocument/2006/relationships/image" Target="media/image323.wmf"/><Relationship Id="rId2168" Type="http://schemas.openxmlformats.org/officeDocument/2006/relationships/image" Target="media/image1041.wmf"/><Relationship Id="rId2375" Type="http://schemas.openxmlformats.org/officeDocument/2006/relationships/oleObject" Target="embeddings/oleObject1227.bin"/><Relationship Id="rId3219" Type="http://schemas.openxmlformats.org/officeDocument/2006/relationships/image" Target="media/image1508.wmf"/><Relationship Id="rId3773" Type="http://schemas.openxmlformats.org/officeDocument/2006/relationships/oleObject" Target="embeddings/oleObject2000.bin"/><Relationship Id="rId3980" Type="http://schemas.openxmlformats.org/officeDocument/2006/relationships/oleObject" Target="embeddings/oleObject2129.bin"/><Relationship Id="rId4617" Type="http://schemas.openxmlformats.org/officeDocument/2006/relationships/image" Target="media/image2111.wmf"/><Relationship Id="rId4824" Type="http://schemas.openxmlformats.org/officeDocument/2006/relationships/oleObject" Target="embeddings/oleObject2604.bin"/><Relationship Id="rId347" Type="http://schemas.openxmlformats.org/officeDocument/2006/relationships/oleObject" Target="embeddings/oleObject187.bin"/><Relationship Id="rId1184" Type="http://schemas.openxmlformats.org/officeDocument/2006/relationships/oleObject" Target="embeddings/oleObject614.bin"/><Relationship Id="rId2028" Type="http://schemas.openxmlformats.org/officeDocument/2006/relationships/image" Target="media/image971.wmf"/><Relationship Id="rId2582" Type="http://schemas.openxmlformats.org/officeDocument/2006/relationships/image" Target="media/image1247.wmf"/><Relationship Id="rId3426" Type="http://schemas.openxmlformats.org/officeDocument/2006/relationships/oleObject" Target="embeddings/oleObject1815.bin"/><Relationship Id="rId3633" Type="http://schemas.openxmlformats.org/officeDocument/2006/relationships/image" Target="media/image1707.wmf"/><Relationship Id="rId3840" Type="http://schemas.openxmlformats.org/officeDocument/2006/relationships/image" Target="media/image1782.wmf"/><Relationship Id="rId554" Type="http://schemas.openxmlformats.org/officeDocument/2006/relationships/oleObject" Target="embeddings/oleObject293.bin"/><Relationship Id="rId761" Type="http://schemas.openxmlformats.org/officeDocument/2006/relationships/oleObject" Target="embeddings/oleObject401.bin"/><Relationship Id="rId1391" Type="http://schemas.openxmlformats.org/officeDocument/2006/relationships/oleObject" Target="embeddings/oleObject722.bin"/><Relationship Id="rId2235" Type="http://schemas.openxmlformats.org/officeDocument/2006/relationships/oleObject" Target="embeddings/oleObject1157.bin"/><Relationship Id="rId2442" Type="http://schemas.openxmlformats.org/officeDocument/2006/relationships/image" Target="media/image1178.wmf"/><Relationship Id="rId3700" Type="http://schemas.openxmlformats.org/officeDocument/2006/relationships/image" Target="media/image1737.wmf"/><Relationship Id="rId207" Type="http://schemas.openxmlformats.org/officeDocument/2006/relationships/image" Target="media/image93.wmf"/><Relationship Id="rId414" Type="http://schemas.openxmlformats.org/officeDocument/2006/relationships/oleObject" Target="embeddings/oleObject222.bin"/><Relationship Id="rId621" Type="http://schemas.openxmlformats.org/officeDocument/2006/relationships/oleObject" Target="embeddings/oleObject328.bin"/><Relationship Id="rId1044" Type="http://schemas.openxmlformats.org/officeDocument/2006/relationships/oleObject" Target="embeddings/oleObject544.bin"/><Relationship Id="rId1251" Type="http://schemas.openxmlformats.org/officeDocument/2006/relationships/image" Target="media/image600.wmf"/><Relationship Id="rId2302" Type="http://schemas.openxmlformats.org/officeDocument/2006/relationships/image" Target="media/image1108.wmf"/><Relationship Id="rId1111" Type="http://schemas.openxmlformats.org/officeDocument/2006/relationships/image" Target="media/image530.wmf"/><Relationship Id="rId4267" Type="http://schemas.openxmlformats.org/officeDocument/2006/relationships/image" Target="media/image1951.wmf"/><Relationship Id="rId4474" Type="http://schemas.openxmlformats.org/officeDocument/2006/relationships/image" Target="media/image2048.wmf"/><Relationship Id="rId4681" Type="http://schemas.openxmlformats.org/officeDocument/2006/relationships/image" Target="media/image2143.wmf"/><Relationship Id="rId3076" Type="http://schemas.openxmlformats.org/officeDocument/2006/relationships/oleObject" Target="embeddings/oleObject1586.bin"/><Relationship Id="rId3283" Type="http://schemas.openxmlformats.org/officeDocument/2006/relationships/image" Target="media/image1536.wmf"/><Relationship Id="rId3490" Type="http://schemas.openxmlformats.org/officeDocument/2006/relationships/oleObject" Target="embeddings/oleObject1847.bin"/><Relationship Id="rId4127" Type="http://schemas.openxmlformats.org/officeDocument/2006/relationships/oleObject" Target="embeddings/oleObject2236.bin"/><Relationship Id="rId4334" Type="http://schemas.openxmlformats.org/officeDocument/2006/relationships/oleObject" Target="embeddings/oleObject2346.bin"/><Relationship Id="rId4541" Type="http://schemas.openxmlformats.org/officeDocument/2006/relationships/image" Target="media/image2073.wmf"/><Relationship Id="rId1928" Type="http://schemas.openxmlformats.org/officeDocument/2006/relationships/image" Target="media/image921.wmf"/><Relationship Id="rId2092" Type="http://schemas.openxmlformats.org/officeDocument/2006/relationships/image" Target="media/image1003.wmf"/><Relationship Id="rId3143" Type="http://schemas.openxmlformats.org/officeDocument/2006/relationships/oleObject" Target="embeddings/oleObject1635.bin"/><Relationship Id="rId3350" Type="http://schemas.openxmlformats.org/officeDocument/2006/relationships/oleObject" Target="embeddings/oleObject1777.bin"/><Relationship Id="rId271" Type="http://schemas.openxmlformats.org/officeDocument/2006/relationships/oleObject" Target="embeddings/oleObject148.bin"/><Relationship Id="rId3003" Type="http://schemas.openxmlformats.org/officeDocument/2006/relationships/image" Target="media/image1460.wmf"/><Relationship Id="rId4401" Type="http://schemas.openxmlformats.org/officeDocument/2006/relationships/oleObject" Target="embeddings/oleObject2383.bin"/><Relationship Id="rId131" Type="http://schemas.openxmlformats.org/officeDocument/2006/relationships/oleObject" Target="embeddings/oleObject72.bin"/><Relationship Id="rId3210" Type="http://schemas.openxmlformats.org/officeDocument/2006/relationships/oleObject" Target="embeddings/oleObject1700.bin"/><Relationship Id="rId2769" Type="http://schemas.openxmlformats.org/officeDocument/2006/relationships/image" Target="media/image1344.wmf"/><Relationship Id="rId2976" Type="http://schemas.openxmlformats.org/officeDocument/2006/relationships/oleObject" Target="embeddings/oleObject1526.bin"/><Relationship Id="rId948" Type="http://schemas.openxmlformats.org/officeDocument/2006/relationships/oleObject" Target="embeddings/oleObject499.bin"/><Relationship Id="rId1578" Type="http://schemas.openxmlformats.org/officeDocument/2006/relationships/oleObject" Target="embeddings/oleObject818.bin"/><Relationship Id="rId1785" Type="http://schemas.openxmlformats.org/officeDocument/2006/relationships/oleObject" Target="embeddings/oleObject932.bin"/><Relationship Id="rId1992" Type="http://schemas.openxmlformats.org/officeDocument/2006/relationships/image" Target="media/image953.wmf"/><Relationship Id="rId2629" Type="http://schemas.openxmlformats.org/officeDocument/2006/relationships/oleObject" Target="embeddings/oleObject1355.bin"/><Relationship Id="rId2836" Type="http://schemas.openxmlformats.org/officeDocument/2006/relationships/oleObject" Target="embeddings/oleObject1455.bin"/><Relationship Id="rId4191" Type="http://schemas.openxmlformats.org/officeDocument/2006/relationships/image" Target="media/image1917.wmf"/><Relationship Id="rId77" Type="http://schemas.openxmlformats.org/officeDocument/2006/relationships/image" Target="media/image30.wmf"/><Relationship Id="rId808" Type="http://schemas.openxmlformats.org/officeDocument/2006/relationships/image" Target="media/image379.wmf"/><Relationship Id="rId1438" Type="http://schemas.openxmlformats.org/officeDocument/2006/relationships/image" Target="media/image689.wmf"/><Relationship Id="rId1645" Type="http://schemas.openxmlformats.org/officeDocument/2006/relationships/oleObject" Target="embeddings/oleObject853.bin"/><Relationship Id="rId4051" Type="http://schemas.openxmlformats.org/officeDocument/2006/relationships/oleObject" Target="embeddings/oleObject2188.bin"/><Relationship Id="rId1852" Type="http://schemas.openxmlformats.org/officeDocument/2006/relationships/image" Target="media/image883.wmf"/><Relationship Id="rId2903" Type="http://schemas.openxmlformats.org/officeDocument/2006/relationships/image" Target="media/image1411.wmf"/><Relationship Id="rId1505" Type="http://schemas.openxmlformats.org/officeDocument/2006/relationships/image" Target="media/image720.wmf"/><Relationship Id="rId1712" Type="http://schemas.openxmlformats.org/officeDocument/2006/relationships/oleObject" Target="embeddings/oleObject888.bin"/><Relationship Id="rId4868" Type="http://schemas.openxmlformats.org/officeDocument/2006/relationships/oleObject" Target="embeddings/oleObject2626.bin"/><Relationship Id="rId3677" Type="http://schemas.openxmlformats.org/officeDocument/2006/relationships/oleObject" Target="embeddings/oleObject1945.bin"/><Relationship Id="rId3884" Type="http://schemas.openxmlformats.org/officeDocument/2006/relationships/image" Target="media/image1804.wmf"/><Relationship Id="rId4728" Type="http://schemas.openxmlformats.org/officeDocument/2006/relationships/oleObject" Target="embeddings/oleObject2558.bin"/><Relationship Id="rId598" Type="http://schemas.openxmlformats.org/officeDocument/2006/relationships/oleObject" Target="embeddings/oleObject315.bin"/><Relationship Id="rId2279" Type="http://schemas.openxmlformats.org/officeDocument/2006/relationships/oleObject" Target="embeddings/oleObject1179.bin"/><Relationship Id="rId2486" Type="http://schemas.openxmlformats.org/officeDocument/2006/relationships/image" Target="media/image1200.wmf"/><Relationship Id="rId2693" Type="http://schemas.openxmlformats.org/officeDocument/2006/relationships/oleObject" Target="embeddings/oleObject1387.bin"/><Relationship Id="rId3537" Type="http://schemas.openxmlformats.org/officeDocument/2006/relationships/image" Target="media/image1663.wmf"/><Relationship Id="rId3744" Type="http://schemas.openxmlformats.org/officeDocument/2006/relationships/image" Target="media/image1755.wmf"/><Relationship Id="rId3951" Type="http://schemas.openxmlformats.org/officeDocument/2006/relationships/oleObject" Target="embeddings/oleObject2112.bin"/><Relationship Id="rId458" Type="http://schemas.openxmlformats.org/officeDocument/2006/relationships/oleObject" Target="embeddings/oleObject244.bin"/><Relationship Id="rId665" Type="http://schemas.openxmlformats.org/officeDocument/2006/relationships/oleObject" Target="embeddings/oleObject354.bin"/><Relationship Id="rId872" Type="http://schemas.openxmlformats.org/officeDocument/2006/relationships/image" Target="media/image410.wmf"/><Relationship Id="rId1088" Type="http://schemas.openxmlformats.org/officeDocument/2006/relationships/oleObject" Target="embeddings/oleObject566.bin"/><Relationship Id="rId1295" Type="http://schemas.openxmlformats.org/officeDocument/2006/relationships/image" Target="media/image622.wmf"/><Relationship Id="rId2139" Type="http://schemas.openxmlformats.org/officeDocument/2006/relationships/oleObject" Target="embeddings/oleObject1109.bin"/><Relationship Id="rId2346" Type="http://schemas.openxmlformats.org/officeDocument/2006/relationships/image" Target="media/image1130.wmf"/><Relationship Id="rId2553" Type="http://schemas.openxmlformats.org/officeDocument/2006/relationships/oleObject" Target="embeddings/oleObject1317.bin"/><Relationship Id="rId2760" Type="http://schemas.openxmlformats.org/officeDocument/2006/relationships/image" Target="media/image1337.wmf"/><Relationship Id="rId3604" Type="http://schemas.openxmlformats.org/officeDocument/2006/relationships/oleObject" Target="embeddings/oleObject1904.bin"/><Relationship Id="rId3811" Type="http://schemas.openxmlformats.org/officeDocument/2006/relationships/oleObject" Target="embeddings/oleObject2031.bin"/><Relationship Id="rId318" Type="http://schemas.openxmlformats.org/officeDocument/2006/relationships/image" Target="media/image143.wmf"/><Relationship Id="rId525" Type="http://schemas.openxmlformats.org/officeDocument/2006/relationships/image" Target="media/image244.wmf"/><Relationship Id="rId732" Type="http://schemas.openxmlformats.org/officeDocument/2006/relationships/image" Target="media/image342.wmf"/><Relationship Id="rId1155" Type="http://schemas.openxmlformats.org/officeDocument/2006/relationships/image" Target="media/image552.wmf"/><Relationship Id="rId1362" Type="http://schemas.openxmlformats.org/officeDocument/2006/relationships/image" Target="media/image654.wmf"/><Relationship Id="rId2206" Type="http://schemas.openxmlformats.org/officeDocument/2006/relationships/oleObject" Target="embeddings/oleObject1143.bin"/><Relationship Id="rId2413" Type="http://schemas.openxmlformats.org/officeDocument/2006/relationships/oleObject" Target="embeddings/oleObject1246.bin"/><Relationship Id="rId2620" Type="http://schemas.openxmlformats.org/officeDocument/2006/relationships/image" Target="media/image1266.wmf"/><Relationship Id="rId1015" Type="http://schemas.openxmlformats.org/officeDocument/2006/relationships/image" Target="media/image482.wmf"/><Relationship Id="rId1222" Type="http://schemas.openxmlformats.org/officeDocument/2006/relationships/oleObject" Target="embeddings/oleObject633.bin"/><Relationship Id="rId4378" Type="http://schemas.openxmlformats.org/officeDocument/2006/relationships/image" Target="media/image2003.wmf"/><Relationship Id="rId4585" Type="http://schemas.openxmlformats.org/officeDocument/2006/relationships/image" Target="media/image2095.wmf"/><Relationship Id="rId3187" Type="http://schemas.openxmlformats.org/officeDocument/2006/relationships/oleObject" Target="embeddings/oleObject1677.bin"/><Relationship Id="rId3394" Type="http://schemas.openxmlformats.org/officeDocument/2006/relationships/oleObject" Target="embeddings/oleObject1799.bin"/><Relationship Id="rId4238" Type="http://schemas.openxmlformats.org/officeDocument/2006/relationships/image" Target="media/image1940.wmf"/><Relationship Id="rId4792" Type="http://schemas.openxmlformats.org/officeDocument/2006/relationships/image" Target="media/image2199.wmf"/><Relationship Id="rId3047" Type="http://schemas.openxmlformats.org/officeDocument/2006/relationships/oleObject" Target="embeddings/oleObject1571.bin"/><Relationship Id="rId4445" Type="http://schemas.openxmlformats.org/officeDocument/2006/relationships/oleObject" Target="embeddings/oleObject2406.bin"/><Relationship Id="rId4652" Type="http://schemas.openxmlformats.org/officeDocument/2006/relationships/oleObject" Target="embeddings/oleObject2520.bin"/><Relationship Id="rId175" Type="http://schemas.openxmlformats.org/officeDocument/2006/relationships/image" Target="media/image77.wmf"/><Relationship Id="rId3254" Type="http://schemas.openxmlformats.org/officeDocument/2006/relationships/oleObject" Target="embeddings/oleObject1729.bin"/><Relationship Id="rId3461" Type="http://schemas.openxmlformats.org/officeDocument/2006/relationships/image" Target="media/image1625.wmf"/><Relationship Id="rId4305" Type="http://schemas.openxmlformats.org/officeDocument/2006/relationships/image" Target="media/image1970.wmf"/><Relationship Id="rId4512" Type="http://schemas.openxmlformats.org/officeDocument/2006/relationships/image" Target="media/image2059.wmf"/><Relationship Id="rId382" Type="http://schemas.openxmlformats.org/officeDocument/2006/relationships/oleObject" Target="embeddings/oleObject206.bin"/><Relationship Id="rId2063" Type="http://schemas.openxmlformats.org/officeDocument/2006/relationships/oleObject" Target="embeddings/oleObject1071.bin"/><Relationship Id="rId2270" Type="http://schemas.openxmlformats.org/officeDocument/2006/relationships/image" Target="media/image1092.wmf"/><Relationship Id="rId3114" Type="http://schemas.openxmlformats.org/officeDocument/2006/relationships/oleObject" Target="embeddings/oleObject1610.bin"/><Relationship Id="rId3321" Type="http://schemas.openxmlformats.org/officeDocument/2006/relationships/image" Target="media/image1555.wmf"/><Relationship Id="rId242" Type="http://schemas.openxmlformats.org/officeDocument/2006/relationships/oleObject" Target="embeddings/oleObject128.bin"/><Relationship Id="rId2130" Type="http://schemas.openxmlformats.org/officeDocument/2006/relationships/image" Target="media/image1022.wmf"/><Relationship Id="rId102" Type="http://schemas.openxmlformats.org/officeDocument/2006/relationships/image" Target="media/image41.wmf"/><Relationship Id="rId1689" Type="http://schemas.openxmlformats.org/officeDocument/2006/relationships/oleObject" Target="embeddings/oleObject875.bin"/><Relationship Id="rId4095" Type="http://schemas.openxmlformats.org/officeDocument/2006/relationships/oleObject" Target="embeddings/oleObject2217.bin"/><Relationship Id="rId1896" Type="http://schemas.openxmlformats.org/officeDocument/2006/relationships/image" Target="media/image905.wmf"/><Relationship Id="rId2947" Type="http://schemas.openxmlformats.org/officeDocument/2006/relationships/oleObject" Target="embeddings/oleObject1511.bin"/><Relationship Id="rId4162" Type="http://schemas.openxmlformats.org/officeDocument/2006/relationships/oleObject" Target="embeddings/oleObject2256.bin"/><Relationship Id="rId919" Type="http://schemas.openxmlformats.org/officeDocument/2006/relationships/image" Target="media/image431.wmf"/><Relationship Id="rId1549" Type="http://schemas.openxmlformats.org/officeDocument/2006/relationships/image" Target="media/image742.wmf"/><Relationship Id="rId1756" Type="http://schemas.openxmlformats.org/officeDocument/2006/relationships/image" Target="media/image835.wmf"/><Relationship Id="rId1963" Type="http://schemas.openxmlformats.org/officeDocument/2006/relationships/oleObject" Target="embeddings/oleObject1021.bin"/><Relationship Id="rId2807" Type="http://schemas.openxmlformats.org/officeDocument/2006/relationships/image" Target="media/image1363.wmf"/><Relationship Id="rId4022" Type="http://schemas.openxmlformats.org/officeDocument/2006/relationships/oleObject" Target="embeddings/oleObject2159.bin"/><Relationship Id="rId48" Type="http://schemas.openxmlformats.org/officeDocument/2006/relationships/oleObject" Target="embeddings/oleObject24.bin"/><Relationship Id="rId1409" Type="http://schemas.openxmlformats.org/officeDocument/2006/relationships/oleObject" Target="embeddings/oleObject731.bin"/><Relationship Id="rId1616" Type="http://schemas.openxmlformats.org/officeDocument/2006/relationships/oleObject" Target="embeddings/oleObject838.bin"/><Relationship Id="rId1823" Type="http://schemas.openxmlformats.org/officeDocument/2006/relationships/oleObject" Target="embeddings/oleObject951.bin"/><Relationship Id="rId3788" Type="http://schemas.openxmlformats.org/officeDocument/2006/relationships/oleObject" Target="embeddings/oleObject2010.bin"/><Relationship Id="rId3995" Type="http://schemas.openxmlformats.org/officeDocument/2006/relationships/image" Target="media/image1854.wmf"/><Relationship Id="rId4839" Type="http://schemas.openxmlformats.org/officeDocument/2006/relationships/image" Target="media/image2224.wmf"/><Relationship Id="rId2597" Type="http://schemas.openxmlformats.org/officeDocument/2006/relationships/oleObject" Target="embeddings/oleObject1339.bin"/><Relationship Id="rId3648" Type="http://schemas.openxmlformats.org/officeDocument/2006/relationships/image" Target="media/image1714.wmf"/><Relationship Id="rId3855" Type="http://schemas.openxmlformats.org/officeDocument/2006/relationships/oleObject" Target="embeddings/oleObject2062.bin"/><Relationship Id="rId569" Type="http://schemas.openxmlformats.org/officeDocument/2006/relationships/image" Target="media/image265.wmf"/><Relationship Id="rId776" Type="http://schemas.openxmlformats.org/officeDocument/2006/relationships/image" Target="media/image364.wmf"/><Relationship Id="rId983" Type="http://schemas.openxmlformats.org/officeDocument/2006/relationships/image" Target="media/image463.wmf"/><Relationship Id="rId1199" Type="http://schemas.openxmlformats.org/officeDocument/2006/relationships/image" Target="media/image574.wmf"/><Relationship Id="rId2457" Type="http://schemas.openxmlformats.org/officeDocument/2006/relationships/oleObject" Target="embeddings/oleObject1268.bin"/><Relationship Id="rId2664" Type="http://schemas.openxmlformats.org/officeDocument/2006/relationships/image" Target="media/image1288.wmf"/><Relationship Id="rId3508" Type="http://schemas.openxmlformats.org/officeDocument/2006/relationships/oleObject" Target="embeddings/oleObject1856.bin"/><Relationship Id="rId429" Type="http://schemas.openxmlformats.org/officeDocument/2006/relationships/image" Target="media/image196.wmf"/><Relationship Id="rId636" Type="http://schemas.openxmlformats.org/officeDocument/2006/relationships/image" Target="media/image293.wmf"/><Relationship Id="rId1059" Type="http://schemas.openxmlformats.org/officeDocument/2006/relationships/image" Target="media/image504.wmf"/><Relationship Id="rId1266" Type="http://schemas.openxmlformats.org/officeDocument/2006/relationships/oleObject" Target="embeddings/oleObject655.bin"/><Relationship Id="rId1473" Type="http://schemas.openxmlformats.org/officeDocument/2006/relationships/image" Target="media/image705.wmf"/><Relationship Id="rId2317" Type="http://schemas.openxmlformats.org/officeDocument/2006/relationships/oleObject" Target="embeddings/oleObject1198.bin"/><Relationship Id="rId2871" Type="http://schemas.openxmlformats.org/officeDocument/2006/relationships/image" Target="media/image1395.wmf"/><Relationship Id="rId3715" Type="http://schemas.openxmlformats.org/officeDocument/2006/relationships/oleObject" Target="embeddings/oleObject1971.bin"/><Relationship Id="rId3922" Type="http://schemas.openxmlformats.org/officeDocument/2006/relationships/image" Target="media/image1823.wmf"/><Relationship Id="rId843" Type="http://schemas.openxmlformats.org/officeDocument/2006/relationships/image" Target="media/image396.wmf"/><Relationship Id="rId1126" Type="http://schemas.openxmlformats.org/officeDocument/2006/relationships/oleObject" Target="embeddings/oleObject585.bin"/><Relationship Id="rId1680" Type="http://schemas.openxmlformats.org/officeDocument/2006/relationships/image" Target="media/image806.wmf"/><Relationship Id="rId2524" Type="http://schemas.openxmlformats.org/officeDocument/2006/relationships/image" Target="media/image1218.wmf"/><Relationship Id="rId2731" Type="http://schemas.openxmlformats.org/officeDocument/2006/relationships/oleObject" Target="embeddings/oleObject1406.bin"/><Relationship Id="rId703" Type="http://schemas.openxmlformats.org/officeDocument/2006/relationships/oleObject" Target="embeddings/oleObject372.bin"/><Relationship Id="rId910" Type="http://schemas.openxmlformats.org/officeDocument/2006/relationships/oleObject" Target="embeddings/oleObject480.bin"/><Relationship Id="rId1333" Type="http://schemas.openxmlformats.org/officeDocument/2006/relationships/oleObject" Target="embeddings/oleObject690.bin"/><Relationship Id="rId1540" Type="http://schemas.openxmlformats.org/officeDocument/2006/relationships/oleObject" Target="embeddings/oleObject799.bin"/><Relationship Id="rId4489" Type="http://schemas.openxmlformats.org/officeDocument/2006/relationships/oleObject" Target="embeddings/oleObject2437.bin"/><Relationship Id="rId4696" Type="http://schemas.openxmlformats.org/officeDocument/2006/relationships/oleObject" Target="embeddings/oleObject2542.bin"/><Relationship Id="rId1400" Type="http://schemas.openxmlformats.org/officeDocument/2006/relationships/image" Target="media/image670.wmf"/><Relationship Id="rId3298" Type="http://schemas.openxmlformats.org/officeDocument/2006/relationships/oleObject" Target="embeddings/oleObject1751.bin"/><Relationship Id="rId4349" Type="http://schemas.openxmlformats.org/officeDocument/2006/relationships/image" Target="media/image1992.wmf"/><Relationship Id="rId4556" Type="http://schemas.openxmlformats.org/officeDocument/2006/relationships/oleObject" Target="embeddings/oleObject2472.bin"/><Relationship Id="rId4763" Type="http://schemas.openxmlformats.org/officeDocument/2006/relationships/image" Target="media/image2184.wmf"/><Relationship Id="rId3158" Type="http://schemas.openxmlformats.org/officeDocument/2006/relationships/oleObject" Target="embeddings/oleObject1648.bin"/><Relationship Id="rId3365" Type="http://schemas.openxmlformats.org/officeDocument/2006/relationships/image" Target="media/image1577.wmf"/><Relationship Id="rId3572" Type="http://schemas.openxmlformats.org/officeDocument/2006/relationships/oleObject" Target="embeddings/oleObject1888.bin"/><Relationship Id="rId4209" Type="http://schemas.openxmlformats.org/officeDocument/2006/relationships/image" Target="media/image1926.wmf"/><Relationship Id="rId4416" Type="http://schemas.openxmlformats.org/officeDocument/2006/relationships/oleObject" Target="embeddings/oleObject2390.bin"/><Relationship Id="rId4623" Type="http://schemas.openxmlformats.org/officeDocument/2006/relationships/image" Target="media/image2114.wmf"/><Relationship Id="rId4830" Type="http://schemas.openxmlformats.org/officeDocument/2006/relationships/oleObject" Target="embeddings/oleObject2607.bin"/><Relationship Id="rId286" Type="http://schemas.openxmlformats.org/officeDocument/2006/relationships/image" Target="media/image127.wmf"/><Relationship Id="rId493" Type="http://schemas.openxmlformats.org/officeDocument/2006/relationships/image" Target="media/image228.wmf"/><Relationship Id="rId2174" Type="http://schemas.openxmlformats.org/officeDocument/2006/relationships/image" Target="media/image1044.wmf"/><Relationship Id="rId2381" Type="http://schemas.openxmlformats.org/officeDocument/2006/relationships/oleObject" Target="embeddings/oleObject1230.bin"/><Relationship Id="rId3018" Type="http://schemas.openxmlformats.org/officeDocument/2006/relationships/oleObject" Target="embeddings/oleObject1551.bin"/><Relationship Id="rId3225" Type="http://schemas.openxmlformats.org/officeDocument/2006/relationships/oleObject" Target="embeddings/oleObject1711.bin"/><Relationship Id="rId3432" Type="http://schemas.openxmlformats.org/officeDocument/2006/relationships/oleObject" Target="embeddings/oleObject1818.bin"/><Relationship Id="rId146" Type="http://schemas.openxmlformats.org/officeDocument/2006/relationships/image" Target="media/image63.wmf"/><Relationship Id="rId353" Type="http://schemas.openxmlformats.org/officeDocument/2006/relationships/image" Target="media/image158.wmf"/><Relationship Id="rId560" Type="http://schemas.openxmlformats.org/officeDocument/2006/relationships/oleObject" Target="embeddings/oleObject296.bin"/><Relationship Id="rId1190" Type="http://schemas.openxmlformats.org/officeDocument/2006/relationships/oleObject" Target="embeddings/oleObject617.bin"/><Relationship Id="rId2034" Type="http://schemas.openxmlformats.org/officeDocument/2006/relationships/image" Target="media/image974.wmf"/><Relationship Id="rId2241" Type="http://schemas.openxmlformats.org/officeDocument/2006/relationships/oleObject" Target="embeddings/oleObject1160.bin"/><Relationship Id="rId213" Type="http://schemas.openxmlformats.org/officeDocument/2006/relationships/image" Target="media/image96.wmf"/><Relationship Id="rId420" Type="http://schemas.openxmlformats.org/officeDocument/2006/relationships/oleObject" Target="embeddings/oleObject225.bin"/><Relationship Id="rId1050" Type="http://schemas.openxmlformats.org/officeDocument/2006/relationships/oleObject" Target="embeddings/oleObject547.bin"/><Relationship Id="rId2101" Type="http://schemas.openxmlformats.org/officeDocument/2006/relationships/oleObject" Target="embeddings/oleObject1090.bin"/><Relationship Id="rId4066" Type="http://schemas.openxmlformats.org/officeDocument/2006/relationships/image" Target="media/image1860.wmf"/><Relationship Id="rId1867" Type="http://schemas.openxmlformats.org/officeDocument/2006/relationships/oleObject" Target="embeddings/oleObject973.bin"/><Relationship Id="rId2918" Type="http://schemas.openxmlformats.org/officeDocument/2006/relationships/oleObject" Target="embeddings/oleObject1496.bin"/><Relationship Id="rId4273" Type="http://schemas.openxmlformats.org/officeDocument/2006/relationships/image" Target="media/image1954.wmf"/><Relationship Id="rId4480" Type="http://schemas.openxmlformats.org/officeDocument/2006/relationships/oleObject" Target="embeddings/oleObject2428.bin"/><Relationship Id="rId1727" Type="http://schemas.openxmlformats.org/officeDocument/2006/relationships/oleObject" Target="embeddings/oleObject900.bin"/><Relationship Id="rId1934" Type="http://schemas.openxmlformats.org/officeDocument/2006/relationships/image" Target="media/image924.wmf"/><Relationship Id="rId3082" Type="http://schemas.openxmlformats.org/officeDocument/2006/relationships/oleObject" Target="embeddings/oleObject1589.bin"/><Relationship Id="rId4133" Type="http://schemas.openxmlformats.org/officeDocument/2006/relationships/oleObject" Target="embeddings/oleObject2239.bin"/><Relationship Id="rId4340" Type="http://schemas.openxmlformats.org/officeDocument/2006/relationships/oleObject" Target="embeddings/oleObject2349.bin"/><Relationship Id="rId19" Type="http://schemas.openxmlformats.org/officeDocument/2006/relationships/oleObject" Target="embeddings/oleObject5.bin"/><Relationship Id="rId3899" Type="http://schemas.openxmlformats.org/officeDocument/2006/relationships/oleObject" Target="embeddings/oleObject2084.bin"/><Relationship Id="rId4200" Type="http://schemas.openxmlformats.org/officeDocument/2006/relationships/oleObject" Target="embeddings/oleObject2275.bin"/><Relationship Id="rId3759" Type="http://schemas.openxmlformats.org/officeDocument/2006/relationships/oleObject" Target="embeddings/oleObject1993.bin"/><Relationship Id="rId3966" Type="http://schemas.openxmlformats.org/officeDocument/2006/relationships/image" Target="media/image1841.wmf"/><Relationship Id="rId3" Type="http://schemas.openxmlformats.org/officeDocument/2006/relationships/styles" Target="styles.xml"/><Relationship Id="rId887" Type="http://schemas.openxmlformats.org/officeDocument/2006/relationships/oleObject" Target="embeddings/oleObject467.bin"/><Relationship Id="rId2568" Type="http://schemas.openxmlformats.org/officeDocument/2006/relationships/image" Target="media/image1240.wmf"/><Relationship Id="rId2775" Type="http://schemas.openxmlformats.org/officeDocument/2006/relationships/image" Target="media/image1347.wmf"/><Relationship Id="rId2982" Type="http://schemas.openxmlformats.org/officeDocument/2006/relationships/oleObject" Target="embeddings/oleObject1529.bin"/><Relationship Id="rId3619" Type="http://schemas.openxmlformats.org/officeDocument/2006/relationships/image" Target="media/image1704.wmf"/><Relationship Id="rId3826" Type="http://schemas.openxmlformats.org/officeDocument/2006/relationships/oleObject" Target="embeddings/oleObject2046.bin"/><Relationship Id="rId747" Type="http://schemas.openxmlformats.org/officeDocument/2006/relationships/oleObject" Target="embeddings/oleObject394.bin"/><Relationship Id="rId954" Type="http://schemas.openxmlformats.org/officeDocument/2006/relationships/oleObject" Target="embeddings/oleObject502.bin"/><Relationship Id="rId1377" Type="http://schemas.openxmlformats.org/officeDocument/2006/relationships/oleObject" Target="embeddings/oleObject715.bin"/><Relationship Id="rId1584" Type="http://schemas.openxmlformats.org/officeDocument/2006/relationships/oleObject" Target="embeddings/oleObject821.bin"/><Relationship Id="rId1791" Type="http://schemas.openxmlformats.org/officeDocument/2006/relationships/oleObject" Target="embeddings/oleObject935.bin"/><Relationship Id="rId2428" Type="http://schemas.openxmlformats.org/officeDocument/2006/relationships/image" Target="media/image1171.wmf"/><Relationship Id="rId2635" Type="http://schemas.openxmlformats.org/officeDocument/2006/relationships/oleObject" Target="embeddings/oleObject1358.bin"/><Relationship Id="rId2842" Type="http://schemas.openxmlformats.org/officeDocument/2006/relationships/oleObject" Target="embeddings/oleObject1458.bin"/><Relationship Id="rId83" Type="http://schemas.openxmlformats.org/officeDocument/2006/relationships/image" Target="media/image31.gif"/><Relationship Id="rId607" Type="http://schemas.openxmlformats.org/officeDocument/2006/relationships/image" Target="media/image284.wmf"/><Relationship Id="rId814" Type="http://schemas.openxmlformats.org/officeDocument/2006/relationships/oleObject" Target="embeddings/oleObject429.bin"/><Relationship Id="rId1237" Type="http://schemas.openxmlformats.org/officeDocument/2006/relationships/image" Target="media/image593.wmf"/><Relationship Id="rId1444" Type="http://schemas.openxmlformats.org/officeDocument/2006/relationships/image" Target="media/image692.wmf"/><Relationship Id="rId1651" Type="http://schemas.openxmlformats.org/officeDocument/2006/relationships/oleObject" Target="embeddings/oleObject856.bin"/><Relationship Id="rId2702" Type="http://schemas.openxmlformats.org/officeDocument/2006/relationships/image" Target="media/image1307.wmf"/><Relationship Id="rId1304" Type="http://schemas.openxmlformats.org/officeDocument/2006/relationships/oleObject" Target="embeddings/oleObject675.bin"/><Relationship Id="rId1511" Type="http://schemas.openxmlformats.org/officeDocument/2006/relationships/image" Target="media/image723.wmf"/><Relationship Id="rId4667" Type="http://schemas.openxmlformats.org/officeDocument/2006/relationships/image" Target="media/image2136.wmf"/><Relationship Id="rId4874" Type="http://schemas.openxmlformats.org/officeDocument/2006/relationships/oleObject" Target="embeddings/oleObject2629.bin"/><Relationship Id="rId3269" Type="http://schemas.openxmlformats.org/officeDocument/2006/relationships/image" Target="media/image1529.wmf"/><Relationship Id="rId3476" Type="http://schemas.openxmlformats.org/officeDocument/2006/relationships/oleObject" Target="embeddings/oleObject1840.bin"/><Relationship Id="rId3683" Type="http://schemas.openxmlformats.org/officeDocument/2006/relationships/oleObject" Target="embeddings/oleObject1948.bin"/><Relationship Id="rId4527" Type="http://schemas.openxmlformats.org/officeDocument/2006/relationships/image" Target="media/image2066.wmf"/><Relationship Id="rId10" Type="http://schemas.openxmlformats.org/officeDocument/2006/relationships/image" Target="media/image6.wmf"/><Relationship Id="rId397" Type="http://schemas.openxmlformats.org/officeDocument/2006/relationships/image" Target="media/image180.wmf"/><Relationship Id="rId2078" Type="http://schemas.openxmlformats.org/officeDocument/2006/relationships/image" Target="media/image996.wmf"/><Relationship Id="rId2285" Type="http://schemas.openxmlformats.org/officeDocument/2006/relationships/oleObject" Target="embeddings/oleObject1182.bin"/><Relationship Id="rId2492" Type="http://schemas.openxmlformats.org/officeDocument/2006/relationships/image" Target="media/image1203.wmf"/><Relationship Id="rId3129" Type="http://schemas.openxmlformats.org/officeDocument/2006/relationships/oleObject" Target="embeddings/oleObject1625.bin"/><Relationship Id="rId3336" Type="http://schemas.openxmlformats.org/officeDocument/2006/relationships/oleObject" Target="embeddings/oleObject1770.bin"/><Relationship Id="rId3890" Type="http://schemas.openxmlformats.org/officeDocument/2006/relationships/image" Target="media/image1807.wmf"/><Relationship Id="rId4734" Type="http://schemas.openxmlformats.org/officeDocument/2006/relationships/oleObject" Target="embeddings/oleObject2561.bin"/><Relationship Id="rId257" Type="http://schemas.openxmlformats.org/officeDocument/2006/relationships/oleObject" Target="embeddings/oleObject136.bin"/><Relationship Id="rId464" Type="http://schemas.openxmlformats.org/officeDocument/2006/relationships/oleObject" Target="embeddings/oleObject247.bin"/><Relationship Id="rId1094" Type="http://schemas.openxmlformats.org/officeDocument/2006/relationships/oleObject" Target="embeddings/oleObject569.bin"/><Relationship Id="rId2145" Type="http://schemas.openxmlformats.org/officeDocument/2006/relationships/oleObject" Target="embeddings/oleObject1112.bin"/><Relationship Id="rId3543" Type="http://schemas.openxmlformats.org/officeDocument/2006/relationships/image" Target="media/image1666.wmf"/><Relationship Id="rId3750" Type="http://schemas.openxmlformats.org/officeDocument/2006/relationships/image" Target="media/image1758.wmf"/><Relationship Id="rId4801" Type="http://schemas.openxmlformats.org/officeDocument/2006/relationships/oleObject" Target="embeddings/oleObject2590.bin"/><Relationship Id="rId117" Type="http://schemas.openxmlformats.org/officeDocument/2006/relationships/oleObject" Target="embeddings/oleObject65.bin"/><Relationship Id="rId671" Type="http://schemas.openxmlformats.org/officeDocument/2006/relationships/oleObject" Target="embeddings/oleObject357.bin"/><Relationship Id="rId2352" Type="http://schemas.openxmlformats.org/officeDocument/2006/relationships/image" Target="media/image1133.wmf"/><Relationship Id="rId3403" Type="http://schemas.openxmlformats.org/officeDocument/2006/relationships/image" Target="media/image1596.wmf"/><Relationship Id="rId3610" Type="http://schemas.openxmlformats.org/officeDocument/2006/relationships/oleObject" Target="embeddings/oleObject1907.bin"/><Relationship Id="rId324" Type="http://schemas.openxmlformats.org/officeDocument/2006/relationships/oleObject" Target="embeddings/oleObject175.bin"/><Relationship Id="rId531" Type="http://schemas.openxmlformats.org/officeDocument/2006/relationships/oleObject" Target="embeddings/oleObject281.bin"/><Relationship Id="rId1161" Type="http://schemas.openxmlformats.org/officeDocument/2006/relationships/image" Target="media/image555.wmf"/><Relationship Id="rId2005" Type="http://schemas.openxmlformats.org/officeDocument/2006/relationships/oleObject" Target="embeddings/oleObject1042.bin"/><Relationship Id="rId2212" Type="http://schemas.openxmlformats.org/officeDocument/2006/relationships/image" Target="media/image1063.wmf"/><Relationship Id="rId1021" Type="http://schemas.openxmlformats.org/officeDocument/2006/relationships/image" Target="media/image485.wmf"/><Relationship Id="rId1978" Type="http://schemas.openxmlformats.org/officeDocument/2006/relationships/image" Target="media/image946.wmf"/><Relationship Id="rId4177" Type="http://schemas.openxmlformats.org/officeDocument/2006/relationships/image" Target="media/image1910.wmf"/><Relationship Id="rId4384" Type="http://schemas.openxmlformats.org/officeDocument/2006/relationships/image" Target="media/image2006.wmf"/><Relationship Id="rId4591" Type="http://schemas.openxmlformats.org/officeDocument/2006/relationships/image" Target="media/image2098.wmf"/><Relationship Id="rId3193" Type="http://schemas.openxmlformats.org/officeDocument/2006/relationships/oleObject" Target="embeddings/oleObject1683.bin"/><Relationship Id="rId4037" Type="http://schemas.openxmlformats.org/officeDocument/2006/relationships/oleObject" Target="embeddings/oleObject2174.bin"/><Relationship Id="rId4244" Type="http://schemas.openxmlformats.org/officeDocument/2006/relationships/image" Target="media/image1943.wmf"/><Relationship Id="rId4451" Type="http://schemas.openxmlformats.org/officeDocument/2006/relationships/oleObject" Target="embeddings/oleObject2409.bin"/><Relationship Id="rId1838" Type="http://schemas.openxmlformats.org/officeDocument/2006/relationships/image" Target="media/image876.wmf"/><Relationship Id="rId3053" Type="http://schemas.openxmlformats.org/officeDocument/2006/relationships/oleObject" Target="embeddings/oleObject1574.bin"/><Relationship Id="rId3260" Type="http://schemas.openxmlformats.org/officeDocument/2006/relationships/oleObject" Target="embeddings/oleObject1732.bin"/><Relationship Id="rId4104" Type="http://schemas.openxmlformats.org/officeDocument/2006/relationships/image" Target="media/image1879.wmf"/><Relationship Id="rId4311" Type="http://schemas.openxmlformats.org/officeDocument/2006/relationships/image" Target="media/image1973.wmf"/><Relationship Id="rId181" Type="http://schemas.openxmlformats.org/officeDocument/2006/relationships/image" Target="media/image80.wmf"/><Relationship Id="rId1905" Type="http://schemas.openxmlformats.org/officeDocument/2006/relationships/oleObject" Target="embeddings/oleObject992.bin"/><Relationship Id="rId3120" Type="http://schemas.openxmlformats.org/officeDocument/2006/relationships/oleObject" Target="embeddings/oleObject1616.bin"/><Relationship Id="rId998" Type="http://schemas.openxmlformats.org/officeDocument/2006/relationships/oleObject" Target="embeddings/oleObject521.bin"/><Relationship Id="rId2679" Type="http://schemas.openxmlformats.org/officeDocument/2006/relationships/oleObject" Target="embeddings/oleObject1380.bin"/><Relationship Id="rId2886" Type="http://schemas.openxmlformats.org/officeDocument/2006/relationships/oleObject" Target="embeddings/oleObject1480.bin"/><Relationship Id="rId3937" Type="http://schemas.openxmlformats.org/officeDocument/2006/relationships/oleObject" Target="embeddings/oleObject2103.bin"/><Relationship Id="rId858" Type="http://schemas.openxmlformats.org/officeDocument/2006/relationships/oleObject" Target="embeddings/oleObject451.bin"/><Relationship Id="rId1488" Type="http://schemas.openxmlformats.org/officeDocument/2006/relationships/oleObject" Target="embeddings/oleObject773.bin"/><Relationship Id="rId1695" Type="http://schemas.openxmlformats.org/officeDocument/2006/relationships/oleObject" Target="embeddings/oleObject879.bin"/><Relationship Id="rId2539" Type="http://schemas.openxmlformats.org/officeDocument/2006/relationships/oleObject" Target="embeddings/oleObject1310.bin"/><Relationship Id="rId2746" Type="http://schemas.openxmlformats.org/officeDocument/2006/relationships/image" Target="media/image1329.wmf"/><Relationship Id="rId2953" Type="http://schemas.openxmlformats.org/officeDocument/2006/relationships/image" Target="media/image1435.wmf"/><Relationship Id="rId718" Type="http://schemas.openxmlformats.org/officeDocument/2006/relationships/image" Target="media/image335.wmf"/><Relationship Id="rId925" Type="http://schemas.openxmlformats.org/officeDocument/2006/relationships/image" Target="media/image434.wmf"/><Relationship Id="rId1348" Type="http://schemas.openxmlformats.org/officeDocument/2006/relationships/image" Target="media/image647.wmf"/><Relationship Id="rId1555" Type="http://schemas.openxmlformats.org/officeDocument/2006/relationships/image" Target="media/image745.wmf"/><Relationship Id="rId1762" Type="http://schemas.openxmlformats.org/officeDocument/2006/relationships/image" Target="media/image838.wmf"/><Relationship Id="rId2606" Type="http://schemas.openxmlformats.org/officeDocument/2006/relationships/image" Target="media/image1259.wmf"/><Relationship Id="rId1208" Type="http://schemas.openxmlformats.org/officeDocument/2006/relationships/oleObject" Target="embeddings/oleObject626.bin"/><Relationship Id="rId1415" Type="http://schemas.openxmlformats.org/officeDocument/2006/relationships/oleObject" Target="embeddings/oleObject734.bin"/><Relationship Id="rId2813" Type="http://schemas.openxmlformats.org/officeDocument/2006/relationships/image" Target="media/image1366.wmf"/><Relationship Id="rId54" Type="http://schemas.openxmlformats.org/officeDocument/2006/relationships/image" Target="media/image24.wmf"/><Relationship Id="rId1622" Type="http://schemas.openxmlformats.org/officeDocument/2006/relationships/image" Target="media/image777.wmf"/><Relationship Id="rId4778" Type="http://schemas.openxmlformats.org/officeDocument/2006/relationships/oleObject" Target="embeddings/oleObject2583.bin"/><Relationship Id="rId2189" Type="http://schemas.openxmlformats.org/officeDocument/2006/relationships/image" Target="media/image1051.wmf"/><Relationship Id="rId3587" Type="http://schemas.openxmlformats.org/officeDocument/2006/relationships/image" Target="media/image1688.wmf"/><Relationship Id="rId3794" Type="http://schemas.openxmlformats.org/officeDocument/2006/relationships/oleObject" Target="embeddings/oleObject2016.bin"/><Relationship Id="rId4638" Type="http://schemas.openxmlformats.org/officeDocument/2006/relationships/oleObject" Target="embeddings/oleObject2513.bin"/><Relationship Id="rId4845" Type="http://schemas.openxmlformats.org/officeDocument/2006/relationships/image" Target="media/image2227.wmf"/><Relationship Id="rId2396" Type="http://schemas.openxmlformats.org/officeDocument/2006/relationships/image" Target="media/image1155.wmf"/><Relationship Id="rId3447" Type="http://schemas.openxmlformats.org/officeDocument/2006/relationships/image" Target="media/image1618.wmf"/><Relationship Id="rId3654" Type="http://schemas.openxmlformats.org/officeDocument/2006/relationships/image" Target="media/image1717.wmf"/><Relationship Id="rId3861" Type="http://schemas.openxmlformats.org/officeDocument/2006/relationships/oleObject" Target="embeddings/oleObject2065.bin"/><Relationship Id="rId4705" Type="http://schemas.openxmlformats.org/officeDocument/2006/relationships/image" Target="media/image2155.wmf"/><Relationship Id="rId368" Type="http://schemas.openxmlformats.org/officeDocument/2006/relationships/oleObject" Target="embeddings/oleObject199.bin"/><Relationship Id="rId575" Type="http://schemas.openxmlformats.org/officeDocument/2006/relationships/image" Target="media/image268.wmf"/><Relationship Id="rId782" Type="http://schemas.openxmlformats.org/officeDocument/2006/relationships/image" Target="media/image367.wmf"/><Relationship Id="rId2049" Type="http://schemas.openxmlformats.org/officeDocument/2006/relationships/oleObject" Target="embeddings/oleObject1064.bin"/><Relationship Id="rId2256" Type="http://schemas.openxmlformats.org/officeDocument/2006/relationships/image" Target="media/image1085.wmf"/><Relationship Id="rId2463" Type="http://schemas.openxmlformats.org/officeDocument/2006/relationships/oleObject" Target="embeddings/oleObject1271.bin"/><Relationship Id="rId2670" Type="http://schemas.openxmlformats.org/officeDocument/2006/relationships/image" Target="media/image1291.wmf"/><Relationship Id="rId3307" Type="http://schemas.openxmlformats.org/officeDocument/2006/relationships/image" Target="media/image1548.wmf"/><Relationship Id="rId3514" Type="http://schemas.openxmlformats.org/officeDocument/2006/relationships/oleObject" Target="embeddings/oleObject1859.bin"/><Relationship Id="rId3721" Type="http://schemas.openxmlformats.org/officeDocument/2006/relationships/oleObject" Target="embeddings/oleObject1974.bin"/><Relationship Id="rId228" Type="http://schemas.openxmlformats.org/officeDocument/2006/relationships/oleObject" Target="embeddings/oleObject121.bin"/><Relationship Id="rId435" Type="http://schemas.openxmlformats.org/officeDocument/2006/relationships/image" Target="media/image199.wmf"/><Relationship Id="rId642" Type="http://schemas.openxmlformats.org/officeDocument/2006/relationships/image" Target="media/image296.wmf"/><Relationship Id="rId1065" Type="http://schemas.openxmlformats.org/officeDocument/2006/relationships/image" Target="media/image507.wmf"/><Relationship Id="rId1272" Type="http://schemas.openxmlformats.org/officeDocument/2006/relationships/oleObject" Target="embeddings/oleObject658.bin"/><Relationship Id="rId2116" Type="http://schemas.openxmlformats.org/officeDocument/2006/relationships/image" Target="media/image1015.wmf"/><Relationship Id="rId2323" Type="http://schemas.openxmlformats.org/officeDocument/2006/relationships/oleObject" Target="embeddings/oleObject1201.bin"/><Relationship Id="rId2530" Type="http://schemas.openxmlformats.org/officeDocument/2006/relationships/image" Target="media/image1221.wmf"/><Relationship Id="rId502" Type="http://schemas.openxmlformats.org/officeDocument/2006/relationships/oleObject" Target="embeddings/oleObject266.bin"/><Relationship Id="rId1132" Type="http://schemas.openxmlformats.org/officeDocument/2006/relationships/oleObject" Target="embeddings/oleObject588.bin"/><Relationship Id="rId4288" Type="http://schemas.openxmlformats.org/officeDocument/2006/relationships/oleObject" Target="embeddings/oleObject2323.bin"/><Relationship Id="rId4495" Type="http://schemas.openxmlformats.org/officeDocument/2006/relationships/image" Target="media/image2051.wmf"/><Relationship Id="rId3097" Type="http://schemas.openxmlformats.org/officeDocument/2006/relationships/oleObject" Target="embeddings/oleObject1599.bin"/><Relationship Id="rId4148" Type="http://schemas.openxmlformats.org/officeDocument/2006/relationships/oleObject" Target="embeddings/oleObject2249.bin"/><Relationship Id="rId4355" Type="http://schemas.openxmlformats.org/officeDocument/2006/relationships/image" Target="media/image1995.wmf"/><Relationship Id="rId1949" Type="http://schemas.openxmlformats.org/officeDocument/2006/relationships/oleObject" Target="embeddings/oleObject1014.bin"/><Relationship Id="rId3164" Type="http://schemas.openxmlformats.org/officeDocument/2006/relationships/oleObject" Target="embeddings/oleObject1654.bin"/><Relationship Id="rId4008" Type="http://schemas.openxmlformats.org/officeDocument/2006/relationships/oleObject" Target="embeddings/oleObject2145.bin"/><Relationship Id="rId4562" Type="http://schemas.openxmlformats.org/officeDocument/2006/relationships/oleObject" Target="embeddings/oleObject2475.bin"/><Relationship Id="rId292" Type="http://schemas.openxmlformats.org/officeDocument/2006/relationships/image" Target="media/image130.wmf"/><Relationship Id="rId1809" Type="http://schemas.openxmlformats.org/officeDocument/2006/relationships/oleObject" Target="embeddings/oleObject944.bin"/><Relationship Id="rId3371" Type="http://schemas.openxmlformats.org/officeDocument/2006/relationships/image" Target="media/image1580.wmf"/><Relationship Id="rId4215" Type="http://schemas.openxmlformats.org/officeDocument/2006/relationships/image" Target="media/image1929.wmf"/><Relationship Id="rId4422" Type="http://schemas.openxmlformats.org/officeDocument/2006/relationships/oleObject" Target="embeddings/oleObject2393.bin"/><Relationship Id="rId2180" Type="http://schemas.openxmlformats.org/officeDocument/2006/relationships/oleObject" Target="embeddings/oleObject1130.bin"/><Relationship Id="rId3024" Type="http://schemas.openxmlformats.org/officeDocument/2006/relationships/image" Target="media/image1464.wmf"/><Relationship Id="rId3231" Type="http://schemas.openxmlformats.org/officeDocument/2006/relationships/image" Target="media/image1512.wmf"/><Relationship Id="rId152" Type="http://schemas.openxmlformats.org/officeDocument/2006/relationships/image" Target="media/image66.wmf"/><Relationship Id="rId2040" Type="http://schemas.openxmlformats.org/officeDocument/2006/relationships/image" Target="media/image977.wmf"/><Relationship Id="rId2997" Type="http://schemas.openxmlformats.org/officeDocument/2006/relationships/image" Target="media/image1457.wmf"/><Relationship Id="rId969" Type="http://schemas.openxmlformats.org/officeDocument/2006/relationships/image" Target="media/image456.wmf"/><Relationship Id="rId1599" Type="http://schemas.openxmlformats.org/officeDocument/2006/relationships/image" Target="media/image767.wmf"/><Relationship Id="rId1459" Type="http://schemas.openxmlformats.org/officeDocument/2006/relationships/oleObject" Target="embeddings/oleObject757.bin"/><Relationship Id="rId2857" Type="http://schemas.openxmlformats.org/officeDocument/2006/relationships/image" Target="media/image1388.wmf"/><Relationship Id="rId3908" Type="http://schemas.openxmlformats.org/officeDocument/2006/relationships/image" Target="media/image1816.wmf"/><Relationship Id="rId4072" Type="http://schemas.openxmlformats.org/officeDocument/2006/relationships/image" Target="media/image1863.wmf"/><Relationship Id="rId98" Type="http://schemas.openxmlformats.org/officeDocument/2006/relationships/image" Target="media/image39.wmf"/><Relationship Id="rId829" Type="http://schemas.openxmlformats.org/officeDocument/2006/relationships/image" Target="media/image389.wmf"/><Relationship Id="rId1666" Type="http://schemas.openxmlformats.org/officeDocument/2006/relationships/image" Target="media/image799.wmf"/><Relationship Id="rId1873" Type="http://schemas.openxmlformats.org/officeDocument/2006/relationships/oleObject" Target="embeddings/oleObject976.bin"/><Relationship Id="rId2717" Type="http://schemas.openxmlformats.org/officeDocument/2006/relationships/oleObject" Target="embeddings/oleObject1399.bin"/><Relationship Id="rId2924" Type="http://schemas.openxmlformats.org/officeDocument/2006/relationships/oleObject" Target="embeddings/oleObject1499.bin"/><Relationship Id="rId1319" Type="http://schemas.openxmlformats.org/officeDocument/2006/relationships/image" Target="media/image633.wmf"/><Relationship Id="rId1526" Type="http://schemas.openxmlformats.org/officeDocument/2006/relationships/oleObject" Target="embeddings/oleObject792.bin"/><Relationship Id="rId1733" Type="http://schemas.openxmlformats.org/officeDocument/2006/relationships/oleObject" Target="embeddings/oleObject903.bin"/><Relationship Id="rId1940" Type="http://schemas.openxmlformats.org/officeDocument/2006/relationships/image" Target="media/image927.wmf"/><Relationship Id="rId25" Type="http://schemas.openxmlformats.org/officeDocument/2006/relationships/oleObject" Target="embeddings/oleObject8.bin"/><Relationship Id="rId1800" Type="http://schemas.openxmlformats.org/officeDocument/2006/relationships/image" Target="media/image857.wmf"/><Relationship Id="rId3698" Type="http://schemas.openxmlformats.org/officeDocument/2006/relationships/image" Target="media/image1736.wmf"/><Relationship Id="rId4749" Type="http://schemas.openxmlformats.org/officeDocument/2006/relationships/image" Target="media/image2177.wmf"/><Relationship Id="rId3558" Type="http://schemas.openxmlformats.org/officeDocument/2006/relationships/oleObject" Target="embeddings/oleObject1881.bin"/><Relationship Id="rId3765" Type="http://schemas.openxmlformats.org/officeDocument/2006/relationships/oleObject" Target="embeddings/oleObject1996.bin"/><Relationship Id="rId3972" Type="http://schemas.openxmlformats.org/officeDocument/2006/relationships/image" Target="media/image1844.wmf"/><Relationship Id="rId4609" Type="http://schemas.openxmlformats.org/officeDocument/2006/relationships/image" Target="media/image2107.wmf"/><Relationship Id="rId4816" Type="http://schemas.openxmlformats.org/officeDocument/2006/relationships/oleObject" Target="embeddings/oleObject2598.bin"/><Relationship Id="rId479" Type="http://schemas.openxmlformats.org/officeDocument/2006/relationships/image" Target="media/image221.wmf"/><Relationship Id="rId686" Type="http://schemas.openxmlformats.org/officeDocument/2006/relationships/image" Target="media/image319.wmf"/><Relationship Id="rId893" Type="http://schemas.openxmlformats.org/officeDocument/2006/relationships/oleObject" Target="embeddings/oleObject470.bin"/><Relationship Id="rId2367" Type="http://schemas.openxmlformats.org/officeDocument/2006/relationships/oleObject" Target="embeddings/oleObject1223.bin"/><Relationship Id="rId2574" Type="http://schemas.openxmlformats.org/officeDocument/2006/relationships/image" Target="media/image1243.wmf"/><Relationship Id="rId2781" Type="http://schemas.openxmlformats.org/officeDocument/2006/relationships/image" Target="media/image1350.wmf"/><Relationship Id="rId3418" Type="http://schemas.openxmlformats.org/officeDocument/2006/relationships/oleObject" Target="embeddings/oleObject1811.bin"/><Relationship Id="rId3625" Type="http://schemas.openxmlformats.org/officeDocument/2006/relationships/oleObject" Target="embeddings/oleObject1917.bin"/><Relationship Id="rId339" Type="http://schemas.openxmlformats.org/officeDocument/2006/relationships/oleObject" Target="embeddings/oleObject183.bin"/><Relationship Id="rId546" Type="http://schemas.openxmlformats.org/officeDocument/2006/relationships/oleObject" Target="embeddings/oleObject289.bin"/><Relationship Id="rId753" Type="http://schemas.openxmlformats.org/officeDocument/2006/relationships/oleObject" Target="embeddings/oleObject397.bin"/><Relationship Id="rId1176" Type="http://schemas.openxmlformats.org/officeDocument/2006/relationships/oleObject" Target="embeddings/oleObject610.bin"/><Relationship Id="rId1383" Type="http://schemas.openxmlformats.org/officeDocument/2006/relationships/oleObject" Target="embeddings/oleObject718.bin"/><Relationship Id="rId2227" Type="http://schemas.openxmlformats.org/officeDocument/2006/relationships/oleObject" Target="embeddings/oleObject1153.bin"/><Relationship Id="rId2434" Type="http://schemas.openxmlformats.org/officeDocument/2006/relationships/image" Target="media/image1174.wmf"/><Relationship Id="rId3832" Type="http://schemas.openxmlformats.org/officeDocument/2006/relationships/image" Target="media/image1778.wmf"/><Relationship Id="rId406" Type="http://schemas.openxmlformats.org/officeDocument/2006/relationships/oleObject" Target="embeddings/oleObject218.bin"/><Relationship Id="rId960" Type="http://schemas.openxmlformats.org/officeDocument/2006/relationships/oleObject" Target="embeddings/oleObject505.bin"/><Relationship Id="rId1036" Type="http://schemas.openxmlformats.org/officeDocument/2006/relationships/oleObject" Target="embeddings/oleObject540.bin"/><Relationship Id="rId1243" Type="http://schemas.openxmlformats.org/officeDocument/2006/relationships/image" Target="media/image596.wmf"/><Relationship Id="rId1590" Type="http://schemas.openxmlformats.org/officeDocument/2006/relationships/oleObject" Target="embeddings/oleObject824.bin"/><Relationship Id="rId2641" Type="http://schemas.openxmlformats.org/officeDocument/2006/relationships/oleObject" Target="embeddings/oleObject1361.bin"/><Relationship Id="rId4399" Type="http://schemas.openxmlformats.org/officeDocument/2006/relationships/oleObject" Target="embeddings/oleObject2382.bin"/><Relationship Id="rId613" Type="http://schemas.openxmlformats.org/officeDocument/2006/relationships/image" Target="media/image287.wmf"/><Relationship Id="rId820" Type="http://schemas.openxmlformats.org/officeDocument/2006/relationships/oleObject" Target="embeddings/oleObject432.bin"/><Relationship Id="rId1450" Type="http://schemas.openxmlformats.org/officeDocument/2006/relationships/image" Target="media/image694.wmf"/><Relationship Id="rId2501" Type="http://schemas.openxmlformats.org/officeDocument/2006/relationships/oleObject" Target="embeddings/oleObject1290.bin"/><Relationship Id="rId1103" Type="http://schemas.openxmlformats.org/officeDocument/2006/relationships/image" Target="media/image526.wmf"/><Relationship Id="rId1310" Type="http://schemas.openxmlformats.org/officeDocument/2006/relationships/oleObject" Target="embeddings/oleObject678.bin"/><Relationship Id="rId4259" Type="http://schemas.openxmlformats.org/officeDocument/2006/relationships/oleObject" Target="embeddings/oleObject2308.bin"/><Relationship Id="rId4466" Type="http://schemas.openxmlformats.org/officeDocument/2006/relationships/oleObject" Target="embeddings/oleObject2418.bin"/><Relationship Id="rId4673" Type="http://schemas.openxmlformats.org/officeDocument/2006/relationships/image" Target="media/image2139.wmf"/><Relationship Id="rId4880" Type="http://schemas.openxmlformats.org/officeDocument/2006/relationships/oleObject" Target="embeddings/oleObject2632.bin"/><Relationship Id="rId3068" Type="http://schemas.openxmlformats.org/officeDocument/2006/relationships/oleObject" Target="embeddings/oleObject1582.bin"/><Relationship Id="rId3275" Type="http://schemas.openxmlformats.org/officeDocument/2006/relationships/image" Target="media/image1532.wmf"/><Relationship Id="rId3482" Type="http://schemas.openxmlformats.org/officeDocument/2006/relationships/oleObject" Target="embeddings/oleObject1843.bin"/><Relationship Id="rId4119" Type="http://schemas.openxmlformats.org/officeDocument/2006/relationships/oleObject" Target="embeddings/oleObject2231.bin"/><Relationship Id="rId4326" Type="http://schemas.openxmlformats.org/officeDocument/2006/relationships/oleObject" Target="embeddings/oleObject2342.bin"/><Relationship Id="rId4533" Type="http://schemas.openxmlformats.org/officeDocument/2006/relationships/image" Target="media/image2069.wmf"/><Relationship Id="rId4740" Type="http://schemas.openxmlformats.org/officeDocument/2006/relationships/oleObject" Target="embeddings/oleObject2564.bin"/><Relationship Id="rId196" Type="http://schemas.openxmlformats.org/officeDocument/2006/relationships/oleObject" Target="embeddings/oleObject105.bin"/><Relationship Id="rId2084" Type="http://schemas.openxmlformats.org/officeDocument/2006/relationships/image" Target="media/image999.wmf"/><Relationship Id="rId2291" Type="http://schemas.openxmlformats.org/officeDocument/2006/relationships/oleObject" Target="embeddings/oleObject1185.bin"/><Relationship Id="rId3135" Type="http://schemas.openxmlformats.org/officeDocument/2006/relationships/oleObject" Target="embeddings/oleObject1631.bin"/><Relationship Id="rId3342" Type="http://schemas.openxmlformats.org/officeDocument/2006/relationships/oleObject" Target="embeddings/oleObject1773.bin"/><Relationship Id="rId4600" Type="http://schemas.openxmlformats.org/officeDocument/2006/relationships/oleObject" Target="embeddings/oleObject2494.bin"/><Relationship Id="rId263" Type="http://schemas.openxmlformats.org/officeDocument/2006/relationships/oleObject" Target="embeddings/oleObject142.bin"/><Relationship Id="rId470" Type="http://schemas.openxmlformats.org/officeDocument/2006/relationships/oleObject" Target="embeddings/oleObject250.bin"/><Relationship Id="rId2151" Type="http://schemas.openxmlformats.org/officeDocument/2006/relationships/oleObject" Target="embeddings/oleObject1115.bin"/><Relationship Id="rId3202" Type="http://schemas.openxmlformats.org/officeDocument/2006/relationships/oleObject" Target="embeddings/oleObject1692.bin"/><Relationship Id="rId123" Type="http://schemas.openxmlformats.org/officeDocument/2006/relationships/oleObject" Target="embeddings/oleObject68.bin"/><Relationship Id="rId330" Type="http://schemas.openxmlformats.org/officeDocument/2006/relationships/image" Target="media/image148.wmf"/><Relationship Id="rId2011" Type="http://schemas.openxmlformats.org/officeDocument/2006/relationships/oleObject" Target="embeddings/oleObject1045.bin"/><Relationship Id="rId2968" Type="http://schemas.openxmlformats.org/officeDocument/2006/relationships/oleObject" Target="embeddings/oleObject1522.bin"/><Relationship Id="rId4183" Type="http://schemas.openxmlformats.org/officeDocument/2006/relationships/image" Target="media/image1913.wmf"/><Relationship Id="rId1777" Type="http://schemas.openxmlformats.org/officeDocument/2006/relationships/oleObject" Target="embeddings/oleObject928.bin"/><Relationship Id="rId1984" Type="http://schemas.openxmlformats.org/officeDocument/2006/relationships/image" Target="media/image949.wmf"/><Relationship Id="rId2828" Type="http://schemas.openxmlformats.org/officeDocument/2006/relationships/oleObject" Target="embeddings/oleObject1451.bin"/><Relationship Id="rId4390" Type="http://schemas.openxmlformats.org/officeDocument/2006/relationships/image" Target="media/image2009.wmf"/><Relationship Id="rId69" Type="http://schemas.openxmlformats.org/officeDocument/2006/relationships/oleObject" Target="embeddings/oleObject39.bin"/><Relationship Id="rId1637" Type="http://schemas.openxmlformats.org/officeDocument/2006/relationships/oleObject" Target="embeddings/oleObject849.bin"/><Relationship Id="rId1844" Type="http://schemas.openxmlformats.org/officeDocument/2006/relationships/image" Target="media/image879.wmf"/><Relationship Id="rId4043" Type="http://schemas.openxmlformats.org/officeDocument/2006/relationships/oleObject" Target="embeddings/oleObject2180.bin"/><Relationship Id="rId4250" Type="http://schemas.openxmlformats.org/officeDocument/2006/relationships/image" Target="media/image1946.wmf"/><Relationship Id="rId1704" Type="http://schemas.openxmlformats.org/officeDocument/2006/relationships/image" Target="media/image817.wmf"/><Relationship Id="rId4110" Type="http://schemas.openxmlformats.org/officeDocument/2006/relationships/image" Target="media/image1882.wmf"/><Relationship Id="rId1911" Type="http://schemas.openxmlformats.org/officeDocument/2006/relationships/oleObject" Target="embeddings/oleObject995.bin"/><Relationship Id="rId3669" Type="http://schemas.openxmlformats.org/officeDocument/2006/relationships/oleObject" Target="embeddings/oleObject1941.bin"/><Relationship Id="rId797" Type="http://schemas.openxmlformats.org/officeDocument/2006/relationships/oleObject" Target="embeddings/oleObject419.bin"/><Relationship Id="rId2478" Type="http://schemas.openxmlformats.org/officeDocument/2006/relationships/image" Target="media/image1196.wmf"/><Relationship Id="rId3876" Type="http://schemas.openxmlformats.org/officeDocument/2006/relationships/image" Target="media/image1800.wmf"/><Relationship Id="rId1287" Type="http://schemas.openxmlformats.org/officeDocument/2006/relationships/image" Target="media/image618.wmf"/><Relationship Id="rId2685" Type="http://schemas.openxmlformats.org/officeDocument/2006/relationships/oleObject" Target="embeddings/oleObject1383.bin"/><Relationship Id="rId2892" Type="http://schemas.openxmlformats.org/officeDocument/2006/relationships/oleObject" Target="embeddings/oleObject1483.bin"/><Relationship Id="rId3529" Type="http://schemas.openxmlformats.org/officeDocument/2006/relationships/image" Target="media/image1659.wmf"/><Relationship Id="rId3736" Type="http://schemas.openxmlformats.org/officeDocument/2006/relationships/image" Target="media/image1751.wmf"/><Relationship Id="rId3943" Type="http://schemas.openxmlformats.org/officeDocument/2006/relationships/oleObject" Target="embeddings/oleObject2106.bin"/><Relationship Id="rId657" Type="http://schemas.openxmlformats.org/officeDocument/2006/relationships/oleObject" Target="embeddings/oleObject350.bin"/><Relationship Id="rId864" Type="http://schemas.openxmlformats.org/officeDocument/2006/relationships/oleObject" Target="embeddings/oleObject454.bin"/><Relationship Id="rId1494" Type="http://schemas.openxmlformats.org/officeDocument/2006/relationships/oleObject" Target="embeddings/oleObject776.bin"/><Relationship Id="rId2338" Type="http://schemas.openxmlformats.org/officeDocument/2006/relationships/image" Target="media/image1126.wmf"/><Relationship Id="rId2545" Type="http://schemas.openxmlformats.org/officeDocument/2006/relationships/oleObject" Target="embeddings/oleObject1313.bin"/><Relationship Id="rId2752" Type="http://schemas.openxmlformats.org/officeDocument/2006/relationships/image" Target="media/image1332.wmf"/><Relationship Id="rId3803" Type="http://schemas.openxmlformats.org/officeDocument/2006/relationships/oleObject" Target="embeddings/oleObject2024.bin"/><Relationship Id="rId517" Type="http://schemas.openxmlformats.org/officeDocument/2006/relationships/image" Target="media/image240.wmf"/><Relationship Id="rId724" Type="http://schemas.openxmlformats.org/officeDocument/2006/relationships/image" Target="media/image338.wmf"/><Relationship Id="rId931" Type="http://schemas.openxmlformats.org/officeDocument/2006/relationships/image" Target="media/image437.wmf"/><Relationship Id="rId1147" Type="http://schemas.openxmlformats.org/officeDocument/2006/relationships/image" Target="media/image548.wmf"/><Relationship Id="rId1354" Type="http://schemas.openxmlformats.org/officeDocument/2006/relationships/image" Target="media/image650.wmf"/><Relationship Id="rId1561" Type="http://schemas.openxmlformats.org/officeDocument/2006/relationships/image" Target="media/image748.wmf"/><Relationship Id="rId2405" Type="http://schemas.openxmlformats.org/officeDocument/2006/relationships/oleObject" Target="embeddings/oleObject1242.bin"/><Relationship Id="rId2612" Type="http://schemas.openxmlformats.org/officeDocument/2006/relationships/image" Target="media/image1262.wmf"/><Relationship Id="rId60" Type="http://schemas.openxmlformats.org/officeDocument/2006/relationships/oleObject" Target="embeddings/oleObject30.bin"/><Relationship Id="rId1007" Type="http://schemas.openxmlformats.org/officeDocument/2006/relationships/image" Target="media/image478.wmf"/><Relationship Id="rId1214" Type="http://schemas.openxmlformats.org/officeDocument/2006/relationships/oleObject" Target="embeddings/oleObject629.bin"/><Relationship Id="rId1421" Type="http://schemas.openxmlformats.org/officeDocument/2006/relationships/oleObject" Target="embeddings/oleObject737.bin"/><Relationship Id="rId4577" Type="http://schemas.openxmlformats.org/officeDocument/2006/relationships/image" Target="media/image2091.wmf"/><Relationship Id="rId4784" Type="http://schemas.openxmlformats.org/officeDocument/2006/relationships/oleObject" Target="embeddings/oleObject2586.bin"/><Relationship Id="rId3179" Type="http://schemas.openxmlformats.org/officeDocument/2006/relationships/oleObject" Target="embeddings/oleObject1669.bin"/><Relationship Id="rId3386" Type="http://schemas.openxmlformats.org/officeDocument/2006/relationships/oleObject" Target="embeddings/oleObject1795.bin"/><Relationship Id="rId3593" Type="http://schemas.openxmlformats.org/officeDocument/2006/relationships/image" Target="media/image1691.wmf"/><Relationship Id="rId4437" Type="http://schemas.openxmlformats.org/officeDocument/2006/relationships/image" Target="media/image2033.wmf"/><Relationship Id="rId4644" Type="http://schemas.openxmlformats.org/officeDocument/2006/relationships/oleObject" Target="embeddings/oleObject2516.bin"/><Relationship Id="rId2195" Type="http://schemas.openxmlformats.org/officeDocument/2006/relationships/image" Target="media/image1054.wmf"/><Relationship Id="rId3039" Type="http://schemas.openxmlformats.org/officeDocument/2006/relationships/oleObject" Target="embeddings/oleObject1566.bin"/><Relationship Id="rId3246" Type="http://schemas.openxmlformats.org/officeDocument/2006/relationships/oleObject" Target="embeddings/oleObject1725.bin"/><Relationship Id="rId3453" Type="http://schemas.openxmlformats.org/officeDocument/2006/relationships/image" Target="media/image1621.wmf"/><Relationship Id="rId4851" Type="http://schemas.openxmlformats.org/officeDocument/2006/relationships/image" Target="media/image2230.wmf"/><Relationship Id="rId167" Type="http://schemas.openxmlformats.org/officeDocument/2006/relationships/oleObject" Target="embeddings/oleObject90.bin"/><Relationship Id="rId374" Type="http://schemas.openxmlformats.org/officeDocument/2006/relationships/oleObject" Target="embeddings/oleObject202.bin"/><Relationship Id="rId581" Type="http://schemas.openxmlformats.org/officeDocument/2006/relationships/image" Target="media/image271.wmf"/><Relationship Id="rId2055" Type="http://schemas.openxmlformats.org/officeDocument/2006/relationships/oleObject" Target="embeddings/oleObject1067.bin"/><Relationship Id="rId2262" Type="http://schemas.openxmlformats.org/officeDocument/2006/relationships/image" Target="media/image1088.wmf"/><Relationship Id="rId3106" Type="http://schemas.openxmlformats.org/officeDocument/2006/relationships/image" Target="media/image1498.wmf"/><Relationship Id="rId3660" Type="http://schemas.openxmlformats.org/officeDocument/2006/relationships/image" Target="media/image1720.wmf"/><Relationship Id="rId4504" Type="http://schemas.openxmlformats.org/officeDocument/2006/relationships/image" Target="media/image2055.wmf"/><Relationship Id="rId4711" Type="http://schemas.openxmlformats.org/officeDocument/2006/relationships/image" Target="media/image2158.wmf"/><Relationship Id="rId234" Type="http://schemas.openxmlformats.org/officeDocument/2006/relationships/oleObject" Target="embeddings/oleObject124.bin"/><Relationship Id="rId3313" Type="http://schemas.openxmlformats.org/officeDocument/2006/relationships/image" Target="media/image1551.wmf"/><Relationship Id="rId3520" Type="http://schemas.openxmlformats.org/officeDocument/2006/relationships/oleObject" Target="embeddings/oleObject1862.bin"/><Relationship Id="rId441" Type="http://schemas.openxmlformats.org/officeDocument/2006/relationships/image" Target="media/image202.wmf"/><Relationship Id="rId1071" Type="http://schemas.openxmlformats.org/officeDocument/2006/relationships/image" Target="media/image510.wmf"/><Relationship Id="rId2122" Type="http://schemas.openxmlformats.org/officeDocument/2006/relationships/image" Target="media/image1018.wmf"/><Relationship Id="rId301" Type="http://schemas.openxmlformats.org/officeDocument/2006/relationships/oleObject" Target="embeddings/oleObject163.bin"/><Relationship Id="rId1888" Type="http://schemas.openxmlformats.org/officeDocument/2006/relationships/image" Target="media/image901.wmf"/><Relationship Id="rId2939" Type="http://schemas.openxmlformats.org/officeDocument/2006/relationships/oleObject" Target="embeddings/oleObject1507.bin"/><Relationship Id="rId4087" Type="http://schemas.openxmlformats.org/officeDocument/2006/relationships/oleObject" Target="embeddings/oleObject2213.bin"/><Relationship Id="rId4294" Type="http://schemas.openxmlformats.org/officeDocument/2006/relationships/oleObject" Target="embeddings/oleObject2326.bin"/><Relationship Id="rId1748" Type="http://schemas.openxmlformats.org/officeDocument/2006/relationships/image" Target="media/image831.wmf"/><Relationship Id="rId4154" Type="http://schemas.openxmlformats.org/officeDocument/2006/relationships/oleObject" Target="embeddings/oleObject2252.bin"/><Relationship Id="rId4361" Type="http://schemas.openxmlformats.org/officeDocument/2006/relationships/oleObject" Target="embeddings/oleObject2360.bin"/><Relationship Id="rId1955" Type="http://schemas.openxmlformats.org/officeDocument/2006/relationships/oleObject" Target="embeddings/oleObject1017.bin"/><Relationship Id="rId3170" Type="http://schemas.openxmlformats.org/officeDocument/2006/relationships/oleObject" Target="embeddings/oleObject1660.bin"/><Relationship Id="rId4014" Type="http://schemas.openxmlformats.org/officeDocument/2006/relationships/oleObject" Target="embeddings/oleObject2151.bin"/><Relationship Id="rId4221" Type="http://schemas.openxmlformats.org/officeDocument/2006/relationships/oleObject" Target="embeddings/oleObject2286.bin"/><Relationship Id="rId1608" Type="http://schemas.openxmlformats.org/officeDocument/2006/relationships/oleObject" Target="embeddings/oleObject833.bin"/><Relationship Id="rId1815" Type="http://schemas.openxmlformats.org/officeDocument/2006/relationships/oleObject" Target="embeddings/oleObject947.bin"/><Relationship Id="rId3030" Type="http://schemas.openxmlformats.org/officeDocument/2006/relationships/image" Target="media/image1467.wmf"/><Relationship Id="rId3987" Type="http://schemas.openxmlformats.org/officeDocument/2006/relationships/image" Target="media/image1851.wmf"/><Relationship Id="rId2589" Type="http://schemas.openxmlformats.org/officeDocument/2006/relationships/oleObject" Target="embeddings/oleObject1335.bin"/><Relationship Id="rId2796" Type="http://schemas.openxmlformats.org/officeDocument/2006/relationships/oleObject" Target="embeddings/oleObject1435.bin"/><Relationship Id="rId3847" Type="http://schemas.openxmlformats.org/officeDocument/2006/relationships/oleObject" Target="embeddings/oleObject2058.bin"/><Relationship Id="rId768" Type="http://schemas.openxmlformats.org/officeDocument/2006/relationships/image" Target="media/image360.wmf"/><Relationship Id="rId975" Type="http://schemas.openxmlformats.org/officeDocument/2006/relationships/image" Target="media/image459.wmf"/><Relationship Id="rId1398" Type="http://schemas.openxmlformats.org/officeDocument/2006/relationships/image" Target="media/image669.wmf"/><Relationship Id="rId2449" Type="http://schemas.openxmlformats.org/officeDocument/2006/relationships/oleObject" Target="embeddings/oleObject1264.bin"/><Relationship Id="rId2656" Type="http://schemas.openxmlformats.org/officeDocument/2006/relationships/image" Target="media/image1284.wmf"/><Relationship Id="rId2863" Type="http://schemas.openxmlformats.org/officeDocument/2006/relationships/image" Target="media/image1391.wmf"/><Relationship Id="rId3707" Type="http://schemas.openxmlformats.org/officeDocument/2006/relationships/oleObject" Target="embeddings/oleObject1964.bin"/><Relationship Id="rId3914" Type="http://schemas.openxmlformats.org/officeDocument/2006/relationships/image" Target="media/image1819.wmf"/><Relationship Id="rId628" Type="http://schemas.openxmlformats.org/officeDocument/2006/relationships/oleObject" Target="embeddings/oleObject335.bin"/><Relationship Id="rId835" Type="http://schemas.openxmlformats.org/officeDocument/2006/relationships/image" Target="media/image392.wmf"/><Relationship Id="rId1258" Type="http://schemas.openxmlformats.org/officeDocument/2006/relationships/oleObject" Target="embeddings/oleObject651.bin"/><Relationship Id="rId1465" Type="http://schemas.openxmlformats.org/officeDocument/2006/relationships/oleObject" Target="embeddings/oleObject760.bin"/><Relationship Id="rId1672" Type="http://schemas.openxmlformats.org/officeDocument/2006/relationships/image" Target="media/image802.wmf"/><Relationship Id="rId2309" Type="http://schemas.openxmlformats.org/officeDocument/2006/relationships/oleObject" Target="embeddings/oleObject1194.bin"/><Relationship Id="rId2516" Type="http://schemas.openxmlformats.org/officeDocument/2006/relationships/image" Target="media/image1214.wmf"/><Relationship Id="rId2723" Type="http://schemas.openxmlformats.org/officeDocument/2006/relationships/oleObject" Target="embeddings/oleObject1402.bin"/><Relationship Id="rId1118" Type="http://schemas.openxmlformats.org/officeDocument/2006/relationships/oleObject" Target="embeddings/oleObject581.bin"/><Relationship Id="rId1325" Type="http://schemas.openxmlformats.org/officeDocument/2006/relationships/oleObject" Target="embeddings/oleObject686.bin"/><Relationship Id="rId1532" Type="http://schemas.openxmlformats.org/officeDocument/2006/relationships/oleObject" Target="embeddings/oleObject795.bin"/><Relationship Id="rId2930" Type="http://schemas.openxmlformats.org/officeDocument/2006/relationships/oleObject" Target="embeddings/oleObject1502.bin"/><Relationship Id="rId4688" Type="http://schemas.openxmlformats.org/officeDocument/2006/relationships/oleObject" Target="embeddings/oleObject2538.bin"/><Relationship Id="rId902" Type="http://schemas.openxmlformats.org/officeDocument/2006/relationships/image" Target="media/image423.wmf"/><Relationship Id="rId3497" Type="http://schemas.openxmlformats.org/officeDocument/2006/relationships/image" Target="media/image1643.wmf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89.bin"/><Relationship Id="rId4548" Type="http://schemas.openxmlformats.org/officeDocument/2006/relationships/oleObject" Target="embeddings/oleObject2468.bin"/><Relationship Id="rId4755" Type="http://schemas.openxmlformats.org/officeDocument/2006/relationships/image" Target="media/image2180.wmf"/><Relationship Id="rId278" Type="http://schemas.openxmlformats.org/officeDocument/2006/relationships/image" Target="media/image123.wmf"/><Relationship Id="rId3357" Type="http://schemas.openxmlformats.org/officeDocument/2006/relationships/image" Target="media/image1573.wmf"/><Relationship Id="rId3564" Type="http://schemas.openxmlformats.org/officeDocument/2006/relationships/oleObject" Target="embeddings/oleObject1884.bin"/><Relationship Id="rId3771" Type="http://schemas.openxmlformats.org/officeDocument/2006/relationships/oleObject" Target="embeddings/oleObject1999.bin"/><Relationship Id="rId4408" Type="http://schemas.openxmlformats.org/officeDocument/2006/relationships/image" Target="media/image2018.wmf"/><Relationship Id="rId4615" Type="http://schemas.openxmlformats.org/officeDocument/2006/relationships/image" Target="media/image2110.wmf"/><Relationship Id="rId4822" Type="http://schemas.openxmlformats.org/officeDocument/2006/relationships/oleObject" Target="embeddings/oleObject2603.bin"/><Relationship Id="rId485" Type="http://schemas.openxmlformats.org/officeDocument/2006/relationships/image" Target="media/image224.wmf"/><Relationship Id="rId692" Type="http://schemas.openxmlformats.org/officeDocument/2006/relationships/image" Target="media/image322.wmf"/><Relationship Id="rId2166" Type="http://schemas.openxmlformats.org/officeDocument/2006/relationships/image" Target="media/image1040.wmf"/><Relationship Id="rId2373" Type="http://schemas.openxmlformats.org/officeDocument/2006/relationships/oleObject" Target="embeddings/oleObject1226.bin"/><Relationship Id="rId2580" Type="http://schemas.openxmlformats.org/officeDocument/2006/relationships/image" Target="media/image1246.wmf"/><Relationship Id="rId3217" Type="http://schemas.openxmlformats.org/officeDocument/2006/relationships/image" Target="media/image1507.wmf"/><Relationship Id="rId3424" Type="http://schemas.openxmlformats.org/officeDocument/2006/relationships/oleObject" Target="embeddings/oleObject1814.bin"/><Relationship Id="rId3631" Type="http://schemas.openxmlformats.org/officeDocument/2006/relationships/image" Target="media/image1706.wmf"/><Relationship Id="rId138" Type="http://schemas.openxmlformats.org/officeDocument/2006/relationships/image" Target="media/image59.wmf"/><Relationship Id="rId345" Type="http://schemas.openxmlformats.org/officeDocument/2006/relationships/oleObject" Target="embeddings/oleObject186.bin"/><Relationship Id="rId552" Type="http://schemas.openxmlformats.org/officeDocument/2006/relationships/oleObject" Target="embeddings/oleObject292.bin"/><Relationship Id="rId1182" Type="http://schemas.openxmlformats.org/officeDocument/2006/relationships/oleObject" Target="embeddings/oleObject613.bin"/><Relationship Id="rId2026" Type="http://schemas.openxmlformats.org/officeDocument/2006/relationships/image" Target="media/image970.wmf"/><Relationship Id="rId2233" Type="http://schemas.openxmlformats.org/officeDocument/2006/relationships/oleObject" Target="embeddings/oleObject1156.bin"/><Relationship Id="rId2440" Type="http://schemas.openxmlformats.org/officeDocument/2006/relationships/image" Target="media/image1177.wmf"/><Relationship Id="rId205" Type="http://schemas.openxmlformats.org/officeDocument/2006/relationships/image" Target="media/image92.wmf"/><Relationship Id="rId412" Type="http://schemas.openxmlformats.org/officeDocument/2006/relationships/oleObject" Target="embeddings/oleObject221.bin"/><Relationship Id="rId1042" Type="http://schemas.openxmlformats.org/officeDocument/2006/relationships/oleObject" Target="embeddings/oleObject543.bin"/><Relationship Id="rId2300" Type="http://schemas.openxmlformats.org/officeDocument/2006/relationships/image" Target="media/image1107.wmf"/><Relationship Id="rId4198" Type="http://schemas.openxmlformats.org/officeDocument/2006/relationships/oleObject" Target="embeddings/oleObject2274.bin"/><Relationship Id="rId1999" Type="http://schemas.openxmlformats.org/officeDocument/2006/relationships/oleObject" Target="embeddings/oleObject1039.bin"/><Relationship Id="rId4058" Type="http://schemas.openxmlformats.org/officeDocument/2006/relationships/oleObject" Target="embeddings/oleObject2195.bin"/><Relationship Id="rId4265" Type="http://schemas.openxmlformats.org/officeDocument/2006/relationships/image" Target="media/image1950.wmf"/><Relationship Id="rId4472" Type="http://schemas.openxmlformats.org/officeDocument/2006/relationships/image" Target="media/image2047.wmf"/><Relationship Id="rId1859" Type="http://schemas.openxmlformats.org/officeDocument/2006/relationships/oleObject" Target="embeddings/oleObject969.bin"/><Relationship Id="rId3074" Type="http://schemas.openxmlformats.org/officeDocument/2006/relationships/oleObject" Target="embeddings/oleObject1585.bin"/><Relationship Id="rId4125" Type="http://schemas.openxmlformats.org/officeDocument/2006/relationships/oleObject" Target="embeddings/oleObject2235.bin"/><Relationship Id="rId1719" Type="http://schemas.openxmlformats.org/officeDocument/2006/relationships/oleObject" Target="embeddings/oleObject895.bin"/><Relationship Id="rId1926" Type="http://schemas.openxmlformats.org/officeDocument/2006/relationships/image" Target="media/image920.wmf"/><Relationship Id="rId3281" Type="http://schemas.openxmlformats.org/officeDocument/2006/relationships/image" Target="media/image1535.wmf"/><Relationship Id="rId4332" Type="http://schemas.openxmlformats.org/officeDocument/2006/relationships/oleObject" Target="embeddings/oleObject2345.bin"/><Relationship Id="rId2090" Type="http://schemas.openxmlformats.org/officeDocument/2006/relationships/image" Target="media/image1002.wmf"/><Relationship Id="rId3141" Type="http://schemas.openxmlformats.org/officeDocument/2006/relationships/oleObject" Target="embeddings/oleObject1634.bin"/><Relationship Id="rId3001" Type="http://schemas.openxmlformats.org/officeDocument/2006/relationships/image" Target="media/image1459.wmf"/><Relationship Id="rId3958" Type="http://schemas.openxmlformats.org/officeDocument/2006/relationships/image" Target="media/image1837.wmf"/><Relationship Id="rId879" Type="http://schemas.openxmlformats.org/officeDocument/2006/relationships/oleObject" Target="embeddings/oleObject462.bin"/><Relationship Id="rId2767" Type="http://schemas.openxmlformats.org/officeDocument/2006/relationships/image" Target="media/image1343.wmf"/><Relationship Id="rId739" Type="http://schemas.openxmlformats.org/officeDocument/2006/relationships/oleObject" Target="embeddings/oleObject390.bin"/><Relationship Id="rId1369" Type="http://schemas.openxmlformats.org/officeDocument/2006/relationships/oleObject" Target="embeddings/oleObject710.bin"/><Relationship Id="rId1576" Type="http://schemas.openxmlformats.org/officeDocument/2006/relationships/oleObject" Target="embeddings/oleObject817.bin"/><Relationship Id="rId2974" Type="http://schemas.openxmlformats.org/officeDocument/2006/relationships/oleObject" Target="embeddings/oleObject1525.bin"/><Relationship Id="rId3818" Type="http://schemas.openxmlformats.org/officeDocument/2006/relationships/oleObject" Target="embeddings/oleObject2038.bin"/><Relationship Id="rId946" Type="http://schemas.openxmlformats.org/officeDocument/2006/relationships/oleObject" Target="embeddings/oleObject498.bin"/><Relationship Id="rId1229" Type="http://schemas.openxmlformats.org/officeDocument/2006/relationships/image" Target="media/image589.wmf"/><Relationship Id="rId1783" Type="http://schemas.openxmlformats.org/officeDocument/2006/relationships/oleObject" Target="embeddings/oleObject931.bin"/><Relationship Id="rId1990" Type="http://schemas.openxmlformats.org/officeDocument/2006/relationships/image" Target="media/image952.wmf"/><Relationship Id="rId2627" Type="http://schemas.openxmlformats.org/officeDocument/2006/relationships/oleObject" Target="embeddings/oleObject1354.bin"/><Relationship Id="rId2834" Type="http://schemas.openxmlformats.org/officeDocument/2006/relationships/oleObject" Target="embeddings/oleObject1454.bin"/><Relationship Id="rId75" Type="http://schemas.openxmlformats.org/officeDocument/2006/relationships/image" Target="media/image29.wmf"/><Relationship Id="rId806" Type="http://schemas.openxmlformats.org/officeDocument/2006/relationships/image" Target="media/image378.wmf"/><Relationship Id="rId1436" Type="http://schemas.openxmlformats.org/officeDocument/2006/relationships/image" Target="media/image688.wmf"/><Relationship Id="rId1643" Type="http://schemas.openxmlformats.org/officeDocument/2006/relationships/oleObject" Target="embeddings/oleObject852.bin"/><Relationship Id="rId1850" Type="http://schemas.openxmlformats.org/officeDocument/2006/relationships/image" Target="media/image882.wmf"/><Relationship Id="rId2901" Type="http://schemas.openxmlformats.org/officeDocument/2006/relationships/image" Target="media/image1410.wmf"/><Relationship Id="rId4799" Type="http://schemas.openxmlformats.org/officeDocument/2006/relationships/image" Target="media/image2206.wmf"/><Relationship Id="rId1503" Type="http://schemas.openxmlformats.org/officeDocument/2006/relationships/image" Target="media/image719.wmf"/><Relationship Id="rId1710" Type="http://schemas.openxmlformats.org/officeDocument/2006/relationships/image" Target="media/image820.wmf"/><Relationship Id="rId4659" Type="http://schemas.openxmlformats.org/officeDocument/2006/relationships/image" Target="media/image2132.wmf"/><Relationship Id="rId4866" Type="http://schemas.openxmlformats.org/officeDocument/2006/relationships/oleObject" Target="embeddings/oleObject2625.bin"/><Relationship Id="rId3468" Type="http://schemas.openxmlformats.org/officeDocument/2006/relationships/oleObject" Target="embeddings/oleObject1836.bin"/><Relationship Id="rId3675" Type="http://schemas.openxmlformats.org/officeDocument/2006/relationships/oleObject" Target="embeddings/oleObject1944.bin"/><Relationship Id="rId3882" Type="http://schemas.openxmlformats.org/officeDocument/2006/relationships/image" Target="media/image1803.wmf"/><Relationship Id="rId4519" Type="http://schemas.openxmlformats.org/officeDocument/2006/relationships/oleObject" Target="embeddings/oleObject2453.bin"/><Relationship Id="rId4726" Type="http://schemas.openxmlformats.org/officeDocument/2006/relationships/oleObject" Target="embeddings/oleObject2557.bin"/><Relationship Id="rId389" Type="http://schemas.openxmlformats.org/officeDocument/2006/relationships/image" Target="media/image176.wmf"/><Relationship Id="rId596" Type="http://schemas.openxmlformats.org/officeDocument/2006/relationships/oleObject" Target="embeddings/oleObject314.bin"/><Relationship Id="rId2277" Type="http://schemas.openxmlformats.org/officeDocument/2006/relationships/oleObject" Target="embeddings/oleObject1178.bin"/><Relationship Id="rId2484" Type="http://schemas.openxmlformats.org/officeDocument/2006/relationships/image" Target="media/image1199.wmf"/><Relationship Id="rId2691" Type="http://schemas.openxmlformats.org/officeDocument/2006/relationships/oleObject" Target="embeddings/oleObject1386.bin"/><Relationship Id="rId3328" Type="http://schemas.openxmlformats.org/officeDocument/2006/relationships/oleObject" Target="embeddings/oleObject1766.bin"/><Relationship Id="rId3535" Type="http://schemas.openxmlformats.org/officeDocument/2006/relationships/image" Target="media/image1662.wmf"/><Relationship Id="rId3742" Type="http://schemas.openxmlformats.org/officeDocument/2006/relationships/image" Target="media/image1754.wmf"/><Relationship Id="rId249" Type="http://schemas.openxmlformats.org/officeDocument/2006/relationships/image" Target="media/image114.wmf"/><Relationship Id="rId456" Type="http://schemas.openxmlformats.org/officeDocument/2006/relationships/oleObject" Target="embeddings/oleObject243.bin"/><Relationship Id="rId663" Type="http://schemas.openxmlformats.org/officeDocument/2006/relationships/oleObject" Target="embeddings/oleObject353.bin"/><Relationship Id="rId870" Type="http://schemas.openxmlformats.org/officeDocument/2006/relationships/image" Target="media/image409.wmf"/><Relationship Id="rId1086" Type="http://schemas.openxmlformats.org/officeDocument/2006/relationships/oleObject" Target="embeddings/oleObject565.bin"/><Relationship Id="rId1293" Type="http://schemas.openxmlformats.org/officeDocument/2006/relationships/image" Target="media/image621.wmf"/><Relationship Id="rId2137" Type="http://schemas.openxmlformats.org/officeDocument/2006/relationships/oleObject" Target="embeddings/oleObject1108.bin"/><Relationship Id="rId2344" Type="http://schemas.openxmlformats.org/officeDocument/2006/relationships/image" Target="media/image1129.wmf"/><Relationship Id="rId2551" Type="http://schemas.openxmlformats.org/officeDocument/2006/relationships/oleObject" Target="embeddings/oleObject1316.bin"/><Relationship Id="rId109" Type="http://schemas.openxmlformats.org/officeDocument/2006/relationships/oleObject" Target="embeddings/oleObject61.bin"/><Relationship Id="rId316" Type="http://schemas.openxmlformats.org/officeDocument/2006/relationships/image" Target="media/image142.wmf"/><Relationship Id="rId523" Type="http://schemas.openxmlformats.org/officeDocument/2006/relationships/image" Target="media/image243.wmf"/><Relationship Id="rId1153" Type="http://schemas.openxmlformats.org/officeDocument/2006/relationships/image" Target="media/image551.wmf"/><Relationship Id="rId2204" Type="http://schemas.openxmlformats.org/officeDocument/2006/relationships/oleObject" Target="embeddings/oleObject1142.bin"/><Relationship Id="rId3602" Type="http://schemas.openxmlformats.org/officeDocument/2006/relationships/oleObject" Target="embeddings/oleObject1903.bin"/><Relationship Id="rId730" Type="http://schemas.openxmlformats.org/officeDocument/2006/relationships/image" Target="media/image341.wmf"/><Relationship Id="rId1013" Type="http://schemas.openxmlformats.org/officeDocument/2006/relationships/image" Target="media/image481.wmf"/><Relationship Id="rId1360" Type="http://schemas.openxmlformats.org/officeDocument/2006/relationships/image" Target="media/image653.wmf"/><Relationship Id="rId2411" Type="http://schemas.openxmlformats.org/officeDocument/2006/relationships/oleObject" Target="embeddings/oleObject1245.bin"/><Relationship Id="rId4169" Type="http://schemas.openxmlformats.org/officeDocument/2006/relationships/image" Target="media/image1906.wmf"/><Relationship Id="rId1220" Type="http://schemas.openxmlformats.org/officeDocument/2006/relationships/oleObject" Target="embeddings/oleObject632.bin"/><Relationship Id="rId4376" Type="http://schemas.openxmlformats.org/officeDocument/2006/relationships/image" Target="media/image2002.wmf"/><Relationship Id="rId4583" Type="http://schemas.openxmlformats.org/officeDocument/2006/relationships/image" Target="media/image2094.wmf"/><Relationship Id="rId4790" Type="http://schemas.openxmlformats.org/officeDocument/2006/relationships/oleObject" Target="embeddings/oleObject2589.bin"/><Relationship Id="rId3185" Type="http://schemas.openxmlformats.org/officeDocument/2006/relationships/oleObject" Target="embeddings/oleObject1675.bin"/><Relationship Id="rId3392" Type="http://schemas.openxmlformats.org/officeDocument/2006/relationships/oleObject" Target="embeddings/oleObject1798.bin"/><Relationship Id="rId4029" Type="http://schemas.openxmlformats.org/officeDocument/2006/relationships/oleObject" Target="embeddings/oleObject2166.bin"/><Relationship Id="rId4236" Type="http://schemas.openxmlformats.org/officeDocument/2006/relationships/image" Target="media/image1939.wmf"/><Relationship Id="rId4443" Type="http://schemas.openxmlformats.org/officeDocument/2006/relationships/oleObject" Target="embeddings/oleObject2404.bin"/><Relationship Id="rId4650" Type="http://schemas.openxmlformats.org/officeDocument/2006/relationships/oleObject" Target="embeddings/oleObject2519.bin"/><Relationship Id="rId3045" Type="http://schemas.openxmlformats.org/officeDocument/2006/relationships/oleObject" Target="embeddings/oleObject1570.bin"/><Relationship Id="rId3252" Type="http://schemas.openxmlformats.org/officeDocument/2006/relationships/oleObject" Target="embeddings/oleObject1728.bin"/><Relationship Id="rId4303" Type="http://schemas.openxmlformats.org/officeDocument/2006/relationships/image" Target="media/image1969.wmf"/><Relationship Id="rId4510" Type="http://schemas.openxmlformats.org/officeDocument/2006/relationships/image" Target="media/image2058.wmf"/><Relationship Id="rId173" Type="http://schemas.openxmlformats.org/officeDocument/2006/relationships/image" Target="media/image76.wmf"/><Relationship Id="rId380" Type="http://schemas.openxmlformats.org/officeDocument/2006/relationships/oleObject" Target="embeddings/oleObject205.bin"/><Relationship Id="rId2061" Type="http://schemas.openxmlformats.org/officeDocument/2006/relationships/oleObject" Target="embeddings/oleObject1070.bin"/><Relationship Id="rId3112" Type="http://schemas.openxmlformats.org/officeDocument/2006/relationships/oleObject" Target="embeddings/oleObject1608.bin"/><Relationship Id="rId240" Type="http://schemas.openxmlformats.org/officeDocument/2006/relationships/oleObject" Target="embeddings/oleObject127.bin"/><Relationship Id="rId100" Type="http://schemas.openxmlformats.org/officeDocument/2006/relationships/image" Target="media/image40.wmf"/><Relationship Id="rId2878" Type="http://schemas.openxmlformats.org/officeDocument/2006/relationships/oleObject" Target="embeddings/oleObject1476.bin"/><Relationship Id="rId3929" Type="http://schemas.openxmlformats.org/officeDocument/2006/relationships/oleObject" Target="embeddings/oleObject2099.bin"/><Relationship Id="rId4093" Type="http://schemas.openxmlformats.org/officeDocument/2006/relationships/oleObject" Target="embeddings/oleObject2216.bin"/><Relationship Id="rId1687" Type="http://schemas.openxmlformats.org/officeDocument/2006/relationships/oleObject" Target="embeddings/oleObject874.bin"/><Relationship Id="rId1894" Type="http://schemas.openxmlformats.org/officeDocument/2006/relationships/image" Target="media/image904.wmf"/><Relationship Id="rId2738" Type="http://schemas.openxmlformats.org/officeDocument/2006/relationships/image" Target="media/image1325.wmf"/><Relationship Id="rId2945" Type="http://schemas.openxmlformats.org/officeDocument/2006/relationships/oleObject" Target="embeddings/oleObject1510.bin"/><Relationship Id="rId917" Type="http://schemas.openxmlformats.org/officeDocument/2006/relationships/image" Target="media/image430.wmf"/><Relationship Id="rId1547" Type="http://schemas.openxmlformats.org/officeDocument/2006/relationships/image" Target="media/image741.wmf"/><Relationship Id="rId1754" Type="http://schemas.openxmlformats.org/officeDocument/2006/relationships/image" Target="media/image834.wmf"/><Relationship Id="rId1961" Type="http://schemas.openxmlformats.org/officeDocument/2006/relationships/oleObject" Target="embeddings/oleObject1020.bin"/><Relationship Id="rId2805" Type="http://schemas.openxmlformats.org/officeDocument/2006/relationships/image" Target="media/image1362.wmf"/><Relationship Id="rId4160" Type="http://schemas.openxmlformats.org/officeDocument/2006/relationships/oleObject" Target="embeddings/oleObject2255.bin"/><Relationship Id="rId46" Type="http://schemas.openxmlformats.org/officeDocument/2006/relationships/oleObject" Target="embeddings/oleObject23.bin"/><Relationship Id="rId1407" Type="http://schemas.openxmlformats.org/officeDocument/2006/relationships/oleObject" Target="embeddings/oleObject730.bin"/><Relationship Id="rId1614" Type="http://schemas.openxmlformats.org/officeDocument/2006/relationships/oleObject" Target="embeddings/oleObject837.bin"/><Relationship Id="rId1821" Type="http://schemas.openxmlformats.org/officeDocument/2006/relationships/oleObject" Target="embeddings/oleObject950.bin"/><Relationship Id="rId4020" Type="http://schemas.openxmlformats.org/officeDocument/2006/relationships/oleObject" Target="embeddings/oleObject2157.bin"/><Relationship Id="rId3579" Type="http://schemas.openxmlformats.org/officeDocument/2006/relationships/image" Target="media/image1684.wmf"/><Relationship Id="rId3786" Type="http://schemas.openxmlformats.org/officeDocument/2006/relationships/oleObject" Target="embeddings/oleObject2008.bin"/><Relationship Id="rId2388" Type="http://schemas.openxmlformats.org/officeDocument/2006/relationships/image" Target="media/image1151.wmf"/><Relationship Id="rId2595" Type="http://schemas.openxmlformats.org/officeDocument/2006/relationships/oleObject" Target="embeddings/oleObject1338.bin"/><Relationship Id="rId3439" Type="http://schemas.openxmlformats.org/officeDocument/2006/relationships/image" Target="media/image1614.wmf"/><Relationship Id="rId3993" Type="http://schemas.openxmlformats.org/officeDocument/2006/relationships/oleObject" Target="embeddings/oleObject2136.bin"/><Relationship Id="rId4837" Type="http://schemas.openxmlformats.org/officeDocument/2006/relationships/image" Target="media/image2223.wmf"/><Relationship Id="rId567" Type="http://schemas.openxmlformats.org/officeDocument/2006/relationships/image" Target="media/image264.wmf"/><Relationship Id="rId1197" Type="http://schemas.openxmlformats.org/officeDocument/2006/relationships/image" Target="media/image573.wmf"/><Relationship Id="rId2248" Type="http://schemas.openxmlformats.org/officeDocument/2006/relationships/image" Target="media/image1081.wmf"/><Relationship Id="rId3646" Type="http://schemas.openxmlformats.org/officeDocument/2006/relationships/image" Target="media/image1713.wmf"/><Relationship Id="rId3853" Type="http://schemas.openxmlformats.org/officeDocument/2006/relationships/oleObject" Target="embeddings/oleObject2061.bin"/><Relationship Id="rId774" Type="http://schemas.openxmlformats.org/officeDocument/2006/relationships/image" Target="media/image363.wmf"/><Relationship Id="rId981" Type="http://schemas.openxmlformats.org/officeDocument/2006/relationships/image" Target="media/image462.wmf"/><Relationship Id="rId1057" Type="http://schemas.openxmlformats.org/officeDocument/2006/relationships/image" Target="media/image503.wmf"/><Relationship Id="rId2455" Type="http://schemas.openxmlformats.org/officeDocument/2006/relationships/oleObject" Target="embeddings/oleObject1267.bin"/><Relationship Id="rId2662" Type="http://schemas.openxmlformats.org/officeDocument/2006/relationships/image" Target="media/image1287.wmf"/><Relationship Id="rId3506" Type="http://schemas.openxmlformats.org/officeDocument/2006/relationships/oleObject" Target="embeddings/oleObject1855.bin"/><Relationship Id="rId3713" Type="http://schemas.openxmlformats.org/officeDocument/2006/relationships/oleObject" Target="embeddings/oleObject1970.bin"/><Relationship Id="rId3920" Type="http://schemas.openxmlformats.org/officeDocument/2006/relationships/image" Target="media/image1822.wmf"/><Relationship Id="rId427" Type="http://schemas.openxmlformats.org/officeDocument/2006/relationships/image" Target="media/image195.wmf"/><Relationship Id="rId634" Type="http://schemas.openxmlformats.org/officeDocument/2006/relationships/image" Target="media/image292.wmf"/><Relationship Id="rId841" Type="http://schemas.openxmlformats.org/officeDocument/2006/relationships/image" Target="media/image395.wmf"/><Relationship Id="rId1264" Type="http://schemas.openxmlformats.org/officeDocument/2006/relationships/oleObject" Target="embeddings/oleObject654.bin"/><Relationship Id="rId1471" Type="http://schemas.openxmlformats.org/officeDocument/2006/relationships/image" Target="media/image704.wmf"/><Relationship Id="rId2108" Type="http://schemas.openxmlformats.org/officeDocument/2006/relationships/image" Target="media/image1011.wmf"/><Relationship Id="rId2315" Type="http://schemas.openxmlformats.org/officeDocument/2006/relationships/oleObject" Target="embeddings/oleObject1197.bin"/><Relationship Id="rId2522" Type="http://schemas.openxmlformats.org/officeDocument/2006/relationships/image" Target="media/image1217.wmf"/><Relationship Id="rId701" Type="http://schemas.openxmlformats.org/officeDocument/2006/relationships/oleObject" Target="embeddings/oleObject371.bin"/><Relationship Id="rId1124" Type="http://schemas.openxmlformats.org/officeDocument/2006/relationships/oleObject" Target="embeddings/oleObject584.bin"/><Relationship Id="rId1331" Type="http://schemas.openxmlformats.org/officeDocument/2006/relationships/oleObject" Target="embeddings/oleObject689.bin"/><Relationship Id="rId4487" Type="http://schemas.openxmlformats.org/officeDocument/2006/relationships/oleObject" Target="embeddings/oleObject2435.bin"/><Relationship Id="rId4694" Type="http://schemas.openxmlformats.org/officeDocument/2006/relationships/oleObject" Target="embeddings/oleObject2541.bin"/><Relationship Id="rId3089" Type="http://schemas.openxmlformats.org/officeDocument/2006/relationships/image" Target="media/image1492.wmf"/><Relationship Id="rId3296" Type="http://schemas.openxmlformats.org/officeDocument/2006/relationships/oleObject" Target="embeddings/oleObject1750.bin"/><Relationship Id="rId4347" Type="http://schemas.openxmlformats.org/officeDocument/2006/relationships/image" Target="media/image1991.wmf"/><Relationship Id="rId4554" Type="http://schemas.openxmlformats.org/officeDocument/2006/relationships/oleObject" Target="embeddings/oleObject2471.bin"/><Relationship Id="rId4761" Type="http://schemas.openxmlformats.org/officeDocument/2006/relationships/image" Target="media/image2183.wmf"/><Relationship Id="rId3156" Type="http://schemas.openxmlformats.org/officeDocument/2006/relationships/oleObject" Target="embeddings/oleObject1646.bin"/><Relationship Id="rId3363" Type="http://schemas.openxmlformats.org/officeDocument/2006/relationships/image" Target="media/image1576.wmf"/><Relationship Id="rId4207" Type="http://schemas.openxmlformats.org/officeDocument/2006/relationships/image" Target="media/image1925.wmf"/><Relationship Id="rId4414" Type="http://schemas.openxmlformats.org/officeDocument/2006/relationships/oleObject" Target="embeddings/oleObject2389.bin"/><Relationship Id="rId284" Type="http://schemas.openxmlformats.org/officeDocument/2006/relationships/image" Target="media/image126.wmf"/><Relationship Id="rId491" Type="http://schemas.openxmlformats.org/officeDocument/2006/relationships/image" Target="media/image227.wmf"/><Relationship Id="rId2172" Type="http://schemas.openxmlformats.org/officeDocument/2006/relationships/image" Target="media/image1043.wmf"/><Relationship Id="rId3016" Type="http://schemas.openxmlformats.org/officeDocument/2006/relationships/oleObject" Target="embeddings/oleObject1549.bin"/><Relationship Id="rId3223" Type="http://schemas.openxmlformats.org/officeDocument/2006/relationships/image" Target="media/image1510.wmf"/><Relationship Id="rId3570" Type="http://schemas.openxmlformats.org/officeDocument/2006/relationships/oleObject" Target="embeddings/oleObject1887.bin"/><Relationship Id="rId4621" Type="http://schemas.openxmlformats.org/officeDocument/2006/relationships/image" Target="media/image2113.wmf"/><Relationship Id="rId144" Type="http://schemas.openxmlformats.org/officeDocument/2006/relationships/image" Target="media/image62.wmf"/><Relationship Id="rId3430" Type="http://schemas.openxmlformats.org/officeDocument/2006/relationships/oleObject" Target="embeddings/oleObject1817.bin"/><Relationship Id="rId351" Type="http://schemas.openxmlformats.org/officeDocument/2006/relationships/image" Target="media/image157.wmf"/><Relationship Id="rId2032" Type="http://schemas.openxmlformats.org/officeDocument/2006/relationships/image" Target="media/image973.wmf"/><Relationship Id="rId2989" Type="http://schemas.openxmlformats.org/officeDocument/2006/relationships/image" Target="media/image1453.wmf"/><Relationship Id="rId211" Type="http://schemas.openxmlformats.org/officeDocument/2006/relationships/image" Target="media/image95.wmf"/><Relationship Id="rId1798" Type="http://schemas.openxmlformats.org/officeDocument/2006/relationships/image" Target="media/image856.wmf"/><Relationship Id="rId2849" Type="http://schemas.openxmlformats.org/officeDocument/2006/relationships/image" Target="media/image1384.wmf"/><Relationship Id="rId1658" Type="http://schemas.openxmlformats.org/officeDocument/2006/relationships/image" Target="media/image795.wmf"/><Relationship Id="rId1865" Type="http://schemas.openxmlformats.org/officeDocument/2006/relationships/oleObject" Target="embeddings/oleObject972.bin"/><Relationship Id="rId2709" Type="http://schemas.openxmlformats.org/officeDocument/2006/relationships/oleObject" Target="embeddings/oleObject1395.bin"/><Relationship Id="rId4064" Type="http://schemas.openxmlformats.org/officeDocument/2006/relationships/oleObject" Target="embeddings/oleObject2201.bin"/><Relationship Id="rId4271" Type="http://schemas.openxmlformats.org/officeDocument/2006/relationships/image" Target="media/image1953.wmf"/><Relationship Id="rId1518" Type="http://schemas.openxmlformats.org/officeDocument/2006/relationships/oleObject" Target="embeddings/oleObject788.bin"/><Relationship Id="rId2916" Type="http://schemas.openxmlformats.org/officeDocument/2006/relationships/oleObject" Target="embeddings/oleObject1495.bin"/><Relationship Id="rId3080" Type="http://schemas.openxmlformats.org/officeDocument/2006/relationships/oleObject" Target="embeddings/oleObject1588.bin"/><Relationship Id="rId4131" Type="http://schemas.openxmlformats.org/officeDocument/2006/relationships/oleObject" Target="embeddings/oleObject2238.bin"/><Relationship Id="rId1725" Type="http://schemas.openxmlformats.org/officeDocument/2006/relationships/oleObject" Target="embeddings/oleObject899.bin"/><Relationship Id="rId1932" Type="http://schemas.openxmlformats.org/officeDocument/2006/relationships/image" Target="media/image923.wmf"/><Relationship Id="rId17" Type="http://schemas.openxmlformats.org/officeDocument/2006/relationships/oleObject" Target="embeddings/oleObject4.bin"/><Relationship Id="rId3897" Type="http://schemas.openxmlformats.org/officeDocument/2006/relationships/oleObject" Target="embeddings/oleObject2083.bin"/><Relationship Id="rId2499" Type="http://schemas.openxmlformats.org/officeDocument/2006/relationships/oleObject" Target="embeddings/oleObject1289.bin"/><Relationship Id="rId3757" Type="http://schemas.openxmlformats.org/officeDocument/2006/relationships/oleObject" Target="embeddings/oleObject1992.bin"/><Relationship Id="rId3964" Type="http://schemas.openxmlformats.org/officeDocument/2006/relationships/image" Target="media/image1840.wmf"/><Relationship Id="rId4808" Type="http://schemas.openxmlformats.org/officeDocument/2006/relationships/image" Target="media/image2211.wmf"/><Relationship Id="rId1" Type="http://schemas.openxmlformats.org/officeDocument/2006/relationships/customXml" Target="../customXml/item1.xml"/><Relationship Id="rId678" Type="http://schemas.openxmlformats.org/officeDocument/2006/relationships/image" Target="media/image314.wmf"/><Relationship Id="rId885" Type="http://schemas.openxmlformats.org/officeDocument/2006/relationships/oleObject" Target="embeddings/oleObject466.bin"/><Relationship Id="rId2359" Type="http://schemas.openxmlformats.org/officeDocument/2006/relationships/oleObject" Target="embeddings/oleObject1219.bin"/><Relationship Id="rId2566" Type="http://schemas.openxmlformats.org/officeDocument/2006/relationships/image" Target="media/image1239.wmf"/><Relationship Id="rId2773" Type="http://schemas.openxmlformats.org/officeDocument/2006/relationships/image" Target="media/image1346.wmf"/><Relationship Id="rId2980" Type="http://schemas.openxmlformats.org/officeDocument/2006/relationships/oleObject" Target="embeddings/oleObject1528.bin"/><Relationship Id="rId3617" Type="http://schemas.openxmlformats.org/officeDocument/2006/relationships/image" Target="media/image1703.wmf"/><Relationship Id="rId3824" Type="http://schemas.openxmlformats.org/officeDocument/2006/relationships/oleObject" Target="embeddings/oleObject2044.bin"/><Relationship Id="rId538" Type="http://schemas.openxmlformats.org/officeDocument/2006/relationships/oleObject" Target="embeddings/oleObject285.bin"/><Relationship Id="rId745" Type="http://schemas.openxmlformats.org/officeDocument/2006/relationships/oleObject" Target="embeddings/oleObject393.bin"/><Relationship Id="rId952" Type="http://schemas.openxmlformats.org/officeDocument/2006/relationships/oleObject" Target="embeddings/oleObject501.bin"/><Relationship Id="rId1168" Type="http://schemas.openxmlformats.org/officeDocument/2006/relationships/oleObject" Target="embeddings/oleObject606.bin"/><Relationship Id="rId1375" Type="http://schemas.openxmlformats.org/officeDocument/2006/relationships/oleObject" Target="embeddings/oleObject714.bin"/><Relationship Id="rId1582" Type="http://schemas.openxmlformats.org/officeDocument/2006/relationships/oleObject" Target="embeddings/oleObject820.bin"/><Relationship Id="rId2219" Type="http://schemas.openxmlformats.org/officeDocument/2006/relationships/oleObject" Target="embeddings/oleObject1149.bin"/><Relationship Id="rId2426" Type="http://schemas.openxmlformats.org/officeDocument/2006/relationships/image" Target="media/image1170.wmf"/><Relationship Id="rId2633" Type="http://schemas.openxmlformats.org/officeDocument/2006/relationships/oleObject" Target="embeddings/oleObject1357.bin"/><Relationship Id="rId81" Type="http://schemas.openxmlformats.org/officeDocument/2006/relationships/oleObject" Target="embeddings/oleObject47.bin"/><Relationship Id="rId605" Type="http://schemas.openxmlformats.org/officeDocument/2006/relationships/image" Target="media/image283.wmf"/><Relationship Id="rId812" Type="http://schemas.openxmlformats.org/officeDocument/2006/relationships/oleObject" Target="embeddings/oleObject428.bin"/><Relationship Id="rId1028" Type="http://schemas.openxmlformats.org/officeDocument/2006/relationships/oleObject" Target="embeddings/oleObject536.bin"/><Relationship Id="rId1235" Type="http://schemas.openxmlformats.org/officeDocument/2006/relationships/image" Target="media/image592.wmf"/><Relationship Id="rId1442" Type="http://schemas.openxmlformats.org/officeDocument/2006/relationships/image" Target="media/image691.wmf"/><Relationship Id="rId2840" Type="http://schemas.openxmlformats.org/officeDocument/2006/relationships/oleObject" Target="embeddings/oleObject1457.bin"/><Relationship Id="rId4598" Type="http://schemas.openxmlformats.org/officeDocument/2006/relationships/oleObject" Target="embeddings/oleObject2493.bin"/><Relationship Id="rId1302" Type="http://schemas.openxmlformats.org/officeDocument/2006/relationships/oleObject" Target="embeddings/oleObject674.bin"/><Relationship Id="rId2700" Type="http://schemas.openxmlformats.org/officeDocument/2006/relationships/image" Target="media/image1306.wmf"/><Relationship Id="rId4458" Type="http://schemas.openxmlformats.org/officeDocument/2006/relationships/oleObject" Target="embeddings/oleObject2413.bin"/><Relationship Id="rId3267" Type="http://schemas.openxmlformats.org/officeDocument/2006/relationships/image" Target="media/image1528.wmf"/><Relationship Id="rId4665" Type="http://schemas.openxmlformats.org/officeDocument/2006/relationships/image" Target="media/image2135.wmf"/><Relationship Id="rId4872" Type="http://schemas.openxmlformats.org/officeDocument/2006/relationships/oleObject" Target="embeddings/oleObject2628.bin"/><Relationship Id="rId188" Type="http://schemas.openxmlformats.org/officeDocument/2006/relationships/oleObject" Target="embeddings/oleObject101.bin"/><Relationship Id="rId395" Type="http://schemas.openxmlformats.org/officeDocument/2006/relationships/image" Target="media/image179.wmf"/><Relationship Id="rId2076" Type="http://schemas.openxmlformats.org/officeDocument/2006/relationships/image" Target="media/image995.wmf"/><Relationship Id="rId3474" Type="http://schemas.openxmlformats.org/officeDocument/2006/relationships/oleObject" Target="embeddings/oleObject1839.bin"/><Relationship Id="rId3681" Type="http://schemas.openxmlformats.org/officeDocument/2006/relationships/oleObject" Target="embeddings/oleObject1947.bin"/><Relationship Id="rId4318" Type="http://schemas.openxmlformats.org/officeDocument/2006/relationships/oleObject" Target="embeddings/oleObject2338.bin"/><Relationship Id="rId4525" Type="http://schemas.openxmlformats.org/officeDocument/2006/relationships/image" Target="media/image2065.wmf"/><Relationship Id="rId4732" Type="http://schemas.openxmlformats.org/officeDocument/2006/relationships/oleObject" Target="embeddings/oleObject2560.bin"/><Relationship Id="rId2283" Type="http://schemas.openxmlformats.org/officeDocument/2006/relationships/oleObject" Target="embeddings/oleObject1181.bin"/><Relationship Id="rId2490" Type="http://schemas.openxmlformats.org/officeDocument/2006/relationships/image" Target="media/image1202.wmf"/><Relationship Id="rId3127" Type="http://schemas.openxmlformats.org/officeDocument/2006/relationships/oleObject" Target="embeddings/oleObject1623.bin"/><Relationship Id="rId3334" Type="http://schemas.openxmlformats.org/officeDocument/2006/relationships/oleObject" Target="embeddings/oleObject1769.bin"/><Relationship Id="rId3541" Type="http://schemas.openxmlformats.org/officeDocument/2006/relationships/image" Target="media/image1665.wmf"/><Relationship Id="rId255" Type="http://schemas.openxmlformats.org/officeDocument/2006/relationships/image" Target="media/image117.wmf"/><Relationship Id="rId462" Type="http://schemas.openxmlformats.org/officeDocument/2006/relationships/oleObject" Target="embeddings/oleObject246.bin"/><Relationship Id="rId1092" Type="http://schemas.openxmlformats.org/officeDocument/2006/relationships/oleObject" Target="embeddings/oleObject568.bin"/><Relationship Id="rId2143" Type="http://schemas.openxmlformats.org/officeDocument/2006/relationships/oleObject" Target="embeddings/oleObject1111.bin"/><Relationship Id="rId2350" Type="http://schemas.openxmlformats.org/officeDocument/2006/relationships/image" Target="media/image1132.wmf"/><Relationship Id="rId3401" Type="http://schemas.openxmlformats.org/officeDocument/2006/relationships/image" Target="media/image1595.wmf"/><Relationship Id="rId115" Type="http://schemas.openxmlformats.org/officeDocument/2006/relationships/oleObject" Target="embeddings/oleObject64.bin"/><Relationship Id="rId322" Type="http://schemas.openxmlformats.org/officeDocument/2006/relationships/image" Target="media/image145.wmf"/><Relationship Id="rId2003" Type="http://schemas.openxmlformats.org/officeDocument/2006/relationships/oleObject" Target="embeddings/oleObject1041.bin"/><Relationship Id="rId2210" Type="http://schemas.openxmlformats.org/officeDocument/2006/relationships/image" Target="media/image1062.wmf"/><Relationship Id="rId4175" Type="http://schemas.openxmlformats.org/officeDocument/2006/relationships/image" Target="media/image1909.wmf"/><Relationship Id="rId4382" Type="http://schemas.openxmlformats.org/officeDocument/2006/relationships/image" Target="media/image2005.wmf"/><Relationship Id="rId1769" Type="http://schemas.openxmlformats.org/officeDocument/2006/relationships/oleObject" Target="embeddings/oleObject924.bin"/><Relationship Id="rId1976" Type="http://schemas.openxmlformats.org/officeDocument/2006/relationships/image" Target="media/image945.wmf"/><Relationship Id="rId3191" Type="http://schemas.openxmlformats.org/officeDocument/2006/relationships/oleObject" Target="embeddings/oleObject1681.bin"/><Relationship Id="rId4035" Type="http://schemas.openxmlformats.org/officeDocument/2006/relationships/oleObject" Target="embeddings/oleObject2172.bin"/><Relationship Id="rId4242" Type="http://schemas.openxmlformats.org/officeDocument/2006/relationships/image" Target="media/image1942.wmf"/><Relationship Id="rId1629" Type="http://schemas.openxmlformats.org/officeDocument/2006/relationships/oleObject" Target="embeddings/oleObject845.bin"/><Relationship Id="rId1836" Type="http://schemas.openxmlformats.org/officeDocument/2006/relationships/image" Target="media/image875.wmf"/><Relationship Id="rId1903" Type="http://schemas.openxmlformats.org/officeDocument/2006/relationships/oleObject" Target="embeddings/oleObject991.bin"/><Relationship Id="rId3051" Type="http://schemas.openxmlformats.org/officeDocument/2006/relationships/oleObject" Target="embeddings/oleObject1573.bin"/><Relationship Id="rId4102" Type="http://schemas.openxmlformats.org/officeDocument/2006/relationships/image" Target="media/image1878.wmf"/><Relationship Id="rId3868" Type="http://schemas.openxmlformats.org/officeDocument/2006/relationships/image" Target="media/image1796.wmf"/><Relationship Id="rId789" Type="http://schemas.openxmlformats.org/officeDocument/2006/relationships/oleObject" Target="embeddings/oleObject415.bin"/><Relationship Id="rId996" Type="http://schemas.openxmlformats.org/officeDocument/2006/relationships/oleObject" Target="embeddings/oleObject520.bin"/><Relationship Id="rId2677" Type="http://schemas.openxmlformats.org/officeDocument/2006/relationships/oleObject" Target="embeddings/oleObject1379.bin"/><Relationship Id="rId2884" Type="http://schemas.openxmlformats.org/officeDocument/2006/relationships/oleObject" Target="embeddings/oleObject1479.bin"/><Relationship Id="rId3728" Type="http://schemas.openxmlformats.org/officeDocument/2006/relationships/image" Target="media/image1747.wmf"/><Relationship Id="rId649" Type="http://schemas.openxmlformats.org/officeDocument/2006/relationships/oleObject" Target="embeddings/oleObject346.bin"/><Relationship Id="rId856" Type="http://schemas.openxmlformats.org/officeDocument/2006/relationships/oleObject" Target="embeddings/oleObject450.bin"/><Relationship Id="rId1279" Type="http://schemas.openxmlformats.org/officeDocument/2006/relationships/image" Target="media/image614.wmf"/><Relationship Id="rId1486" Type="http://schemas.openxmlformats.org/officeDocument/2006/relationships/oleObject" Target="embeddings/oleObject772.bin"/><Relationship Id="rId2537" Type="http://schemas.openxmlformats.org/officeDocument/2006/relationships/oleObject" Target="embeddings/oleObject1309.bin"/><Relationship Id="rId3935" Type="http://schemas.openxmlformats.org/officeDocument/2006/relationships/oleObject" Target="embeddings/oleObject2102.bin"/><Relationship Id="rId509" Type="http://schemas.openxmlformats.org/officeDocument/2006/relationships/image" Target="media/image236.wmf"/><Relationship Id="rId1139" Type="http://schemas.openxmlformats.org/officeDocument/2006/relationships/image" Target="media/image544.wmf"/><Relationship Id="rId1346" Type="http://schemas.openxmlformats.org/officeDocument/2006/relationships/image" Target="media/image646.wmf"/><Relationship Id="rId1693" Type="http://schemas.openxmlformats.org/officeDocument/2006/relationships/oleObject" Target="embeddings/oleObject878.bin"/><Relationship Id="rId2744" Type="http://schemas.openxmlformats.org/officeDocument/2006/relationships/image" Target="media/image1328.wmf"/><Relationship Id="rId2951" Type="http://schemas.openxmlformats.org/officeDocument/2006/relationships/oleObject" Target="embeddings/oleObject1513.bin"/><Relationship Id="rId716" Type="http://schemas.openxmlformats.org/officeDocument/2006/relationships/image" Target="media/image334.wmf"/><Relationship Id="rId923" Type="http://schemas.openxmlformats.org/officeDocument/2006/relationships/image" Target="media/image433.wmf"/><Relationship Id="rId1553" Type="http://schemas.openxmlformats.org/officeDocument/2006/relationships/image" Target="media/image744.wmf"/><Relationship Id="rId1760" Type="http://schemas.openxmlformats.org/officeDocument/2006/relationships/image" Target="media/image837.wmf"/><Relationship Id="rId2604" Type="http://schemas.openxmlformats.org/officeDocument/2006/relationships/image" Target="media/image1258.wmf"/><Relationship Id="rId2811" Type="http://schemas.openxmlformats.org/officeDocument/2006/relationships/image" Target="media/image1365.wmf"/><Relationship Id="rId52" Type="http://schemas.openxmlformats.org/officeDocument/2006/relationships/oleObject" Target="embeddings/oleObject26.bin"/><Relationship Id="rId1206" Type="http://schemas.openxmlformats.org/officeDocument/2006/relationships/oleObject" Target="embeddings/oleObject625.bin"/><Relationship Id="rId1413" Type="http://schemas.openxmlformats.org/officeDocument/2006/relationships/oleObject" Target="embeddings/oleObject733.bin"/><Relationship Id="rId1620" Type="http://schemas.openxmlformats.org/officeDocument/2006/relationships/image" Target="media/image776.wmf"/><Relationship Id="rId4569" Type="http://schemas.openxmlformats.org/officeDocument/2006/relationships/image" Target="media/image2087.wmf"/><Relationship Id="rId4776" Type="http://schemas.openxmlformats.org/officeDocument/2006/relationships/oleObject" Target="embeddings/oleObject2582.bin"/><Relationship Id="rId3378" Type="http://schemas.openxmlformats.org/officeDocument/2006/relationships/oleObject" Target="embeddings/oleObject1791.bin"/><Relationship Id="rId3585" Type="http://schemas.openxmlformats.org/officeDocument/2006/relationships/image" Target="media/image1687.wmf"/><Relationship Id="rId3792" Type="http://schemas.openxmlformats.org/officeDocument/2006/relationships/oleObject" Target="embeddings/oleObject2014.bin"/><Relationship Id="rId4429" Type="http://schemas.openxmlformats.org/officeDocument/2006/relationships/image" Target="media/image2029.wmf"/><Relationship Id="rId4636" Type="http://schemas.openxmlformats.org/officeDocument/2006/relationships/oleObject" Target="embeddings/oleObject2512.bin"/><Relationship Id="rId4843" Type="http://schemas.openxmlformats.org/officeDocument/2006/relationships/image" Target="media/image2226.wmf"/><Relationship Id="rId299" Type="http://schemas.openxmlformats.org/officeDocument/2006/relationships/oleObject" Target="embeddings/oleObject162.bin"/><Relationship Id="rId2187" Type="http://schemas.openxmlformats.org/officeDocument/2006/relationships/image" Target="media/image1050.wmf"/><Relationship Id="rId2394" Type="http://schemas.openxmlformats.org/officeDocument/2006/relationships/image" Target="media/image1154.wmf"/><Relationship Id="rId3238" Type="http://schemas.openxmlformats.org/officeDocument/2006/relationships/oleObject" Target="embeddings/oleObject1720.bin"/><Relationship Id="rId3445" Type="http://schemas.openxmlformats.org/officeDocument/2006/relationships/image" Target="media/image1617.wmf"/><Relationship Id="rId3652" Type="http://schemas.openxmlformats.org/officeDocument/2006/relationships/image" Target="media/image1716.wmf"/><Relationship Id="rId4703" Type="http://schemas.openxmlformats.org/officeDocument/2006/relationships/image" Target="media/image2154.wmf"/><Relationship Id="rId159" Type="http://schemas.openxmlformats.org/officeDocument/2006/relationships/oleObject" Target="embeddings/oleObject86.bin"/><Relationship Id="rId366" Type="http://schemas.openxmlformats.org/officeDocument/2006/relationships/oleObject" Target="embeddings/oleObject198.bin"/><Relationship Id="rId573" Type="http://schemas.openxmlformats.org/officeDocument/2006/relationships/image" Target="media/image267.wmf"/><Relationship Id="rId780" Type="http://schemas.openxmlformats.org/officeDocument/2006/relationships/image" Target="media/image366.wmf"/><Relationship Id="rId2047" Type="http://schemas.openxmlformats.org/officeDocument/2006/relationships/oleObject" Target="embeddings/oleObject1063.bin"/><Relationship Id="rId2254" Type="http://schemas.openxmlformats.org/officeDocument/2006/relationships/image" Target="media/image1084.wmf"/><Relationship Id="rId2461" Type="http://schemas.openxmlformats.org/officeDocument/2006/relationships/oleObject" Target="embeddings/oleObject1270.bin"/><Relationship Id="rId3305" Type="http://schemas.openxmlformats.org/officeDocument/2006/relationships/image" Target="media/image1547.wmf"/><Relationship Id="rId3512" Type="http://schemas.openxmlformats.org/officeDocument/2006/relationships/oleObject" Target="embeddings/oleObject1858.bin"/><Relationship Id="rId226" Type="http://schemas.openxmlformats.org/officeDocument/2006/relationships/oleObject" Target="embeddings/oleObject120.bin"/><Relationship Id="rId433" Type="http://schemas.openxmlformats.org/officeDocument/2006/relationships/image" Target="media/image198.wmf"/><Relationship Id="rId1063" Type="http://schemas.openxmlformats.org/officeDocument/2006/relationships/image" Target="media/image506.wmf"/><Relationship Id="rId1270" Type="http://schemas.openxmlformats.org/officeDocument/2006/relationships/oleObject" Target="embeddings/oleObject657.bin"/><Relationship Id="rId2114" Type="http://schemas.openxmlformats.org/officeDocument/2006/relationships/image" Target="media/image1014.wmf"/><Relationship Id="rId640" Type="http://schemas.openxmlformats.org/officeDocument/2006/relationships/image" Target="media/image295.wmf"/><Relationship Id="rId2321" Type="http://schemas.openxmlformats.org/officeDocument/2006/relationships/oleObject" Target="embeddings/oleObject1200.bin"/><Relationship Id="rId4079" Type="http://schemas.openxmlformats.org/officeDocument/2006/relationships/oleObject" Target="embeddings/oleObject2209.bin"/><Relationship Id="rId4286" Type="http://schemas.openxmlformats.org/officeDocument/2006/relationships/oleObject" Target="embeddings/oleObject2322.bin"/><Relationship Id="rId500" Type="http://schemas.openxmlformats.org/officeDocument/2006/relationships/oleObject" Target="embeddings/oleObject265.bin"/><Relationship Id="rId1130" Type="http://schemas.openxmlformats.org/officeDocument/2006/relationships/oleObject" Target="embeddings/oleObject587.bin"/><Relationship Id="rId4493" Type="http://schemas.openxmlformats.org/officeDocument/2006/relationships/image" Target="media/image2050.wmf"/><Relationship Id="rId1947" Type="http://schemas.openxmlformats.org/officeDocument/2006/relationships/oleObject" Target="embeddings/oleObject1013.bin"/><Relationship Id="rId3095" Type="http://schemas.openxmlformats.org/officeDocument/2006/relationships/oleObject" Target="embeddings/oleObject1597.bin"/><Relationship Id="rId4146" Type="http://schemas.openxmlformats.org/officeDocument/2006/relationships/oleObject" Target="embeddings/oleObject2248.bin"/><Relationship Id="rId4353" Type="http://schemas.openxmlformats.org/officeDocument/2006/relationships/image" Target="media/image1994.wmf"/><Relationship Id="rId4560" Type="http://schemas.openxmlformats.org/officeDocument/2006/relationships/oleObject" Target="embeddings/oleObject2474.bin"/><Relationship Id="rId1807" Type="http://schemas.openxmlformats.org/officeDocument/2006/relationships/oleObject" Target="embeddings/oleObject943.bin"/><Relationship Id="rId3162" Type="http://schemas.openxmlformats.org/officeDocument/2006/relationships/oleObject" Target="embeddings/oleObject1652.bin"/><Relationship Id="rId4006" Type="http://schemas.openxmlformats.org/officeDocument/2006/relationships/oleObject" Target="embeddings/oleObject2143.bin"/><Relationship Id="rId4213" Type="http://schemas.openxmlformats.org/officeDocument/2006/relationships/image" Target="media/image1928.wmf"/><Relationship Id="rId4420" Type="http://schemas.openxmlformats.org/officeDocument/2006/relationships/oleObject" Target="embeddings/oleObject2392.bin"/><Relationship Id="rId290" Type="http://schemas.openxmlformats.org/officeDocument/2006/relationships/image" Target="media/image129.wmf"/><Relationship Id="rId3022" Type="http://schemas.openxmlformats.org/officeDocument/2006/relationships/oleObject" Target="embeddings/oleObject1555.bin"/><Relationship Id="rId150" Type="http://schemas.openxmlformats.org/officeDocument/2006/relationships/image" Target="media/image65.wmf"/><Relationship Id="rId3979" Type="http://schemas.openxmlformats.org/officeDocument/2006/relationships/image" Target="media/image1847.wmf"/><Relationship Id="rId2788" Type="http://schemas.openxmlformats.org/officeDocument/2006/relationships/oleObject" Target="embeddings/oleObject1431.bin"/><Relationship Id="rId2995" Type="http://schemas.openxmlformats.org/officeDocument/2006/relationships/image" Target="media/image1456.wmf"/><Relationship Id="rId3839" Type="http://schemas.openxmlformats.org/officeDocument/2006/relationships/oleObject" Target="embeddings/oleObject2054.bin"/><Relationship Id="rId967" Type="http://schemas.openxmlformats.org/officeDocument/2006/relationships/image" Target="media/image455.wmf"/><Relationship Id="rId1597" Type="http://schemas.openxmlformats.org/officeDocument/2006/relationships/image" Target="media/image766.wmf"/><Relationship Id="rId2648" Type="http://schemas.openxmlformats.org/officeDocument/2006/relationships/image" Target="media/image1280.wmf"/><Relationship Id="rId2855" Type="http://schemas.openxmlformats.org/officeDocument/2006/relationships/image" Target="media/image1387.wmf"/><Relationship Id="rId3906" Type="http://schemas.openxmlformats.org/officeDocument/2006/relationships/image" Target="media/image1815.wmf"/><Relationship Id="rId96" Type="http://schemas.openxmlformats.org/officeDocument/2006/relationships/image" Target="media/image38.wmf"/><Relationship Id="rId827" Type="http://schemas.openxmlformats.org/officeDocument/2006/relationships/image" Target="media/image388.wmf"/><Relationship Id="rId1457" Type="http://schemas.openxmlformats.org/officeDocument/2006/relationships/oleObject" Target="embeddings/oleObject756.bin"/><Relationship Id="rId1664" Type="http://schemas.openxmlformats.org/officeDocument/2006/relationships/image" Target="media/image798.wmf"/><Relationship Id="rId1871" Type="http://schemas.openxmlformats.org/officeDocument/2006/relationships/oleObject" Target="embeddings/oleObject975.bin"/><Relationship Id="rId2508" Type="http://schemas.openxmlformats.org/officeDocument/2006/relationships/image" Target="media/image1210.wmf"/><Relationship Id="rId2715" Type="http://schemas.openxmlformats.org/officeDocument/2006/relationships/oleObject" Target="embeddings/oleObject1398.bin"/><Relationship Id="rId2922" Type="http://schemas.openxmlformats.org/officeDocument/2006/relationships/oleObject" Target="embeddings/oleObject1498.bin"/><Relationship Id="rId4070" Type="http://schemas.openxmlformats.org/officeDocument/2006/relationships/image" Target="media/image1862.wmf"/><Relationship Id="rId1317" Type="http://schemas.openxmlformats.org/officeDocument/2006/relationships/image" Target="media/image632.wmf"/><Relationship Id="rId1524" Type="http://schemas.openxmlformats.org/officeDocument/2006/relationships/oleObject" Target="embeddings/oleObject791.bin"/><Relationship Id="rId1731" Type="http://schemas.openxmlformats.org/officeDocument/2006/relationships/oleObject" Target="embeddings/oleObject902.bin"/><Relationship Id="rId4887" Type="http://schemas.openxmlformats.org/officeDocument/2006/relationships/fontTable" Target="fontTable.xml"/><Relationship Id="rId23" Type="http://schemas.openxmlformats.org/officeDocument/2006/relationships/oleObject" Target="embeddings/oleObject7.bin"/><Relationship Id="rId3489" Type="http://schemas.openxmlformats.org/officeDocument/2006/relationships/image" Target="media/image1639.wmf"/><Relationship Id="rId3696" Type="http://schemas.openxmlformats.org/officeDocument/2006/relationships/image" Target="media/image1735.wmf"/><Relationship Id="rId4747" Type="http://schemas.openxmlformats.org/officeDocument/2006/relationships/image" Target="media/image2176.wmf"/><Relationship Id="rId2298" Type="http://schemas.openxmlformats.org/officeDocument/2006/relationships/image" Target="media/image1106.wmf"/><Relationship Id="rId3349" Type="http://schemas.openxmlformats.org/officeDocument/2006/relationships/image" Target="media/image1569.wmf"/><Relationship Id="rId3556" Type="http://schemas.openxmlformats.org/officeDocument/2006/relationships/oleObject" Target="embeddings/oleObject1880.bin"/><Relationship Id="rId477" Type="http://schemas.openxmlformats.org/officeDocument/2006/relationships/image" Target="media/image220.wmf"/><Relationship Id="rId684" Type="http://schemas.openxmlformats.org/officeDocument/2006/relationships/image" Target="media/image318.wmf"/><Relationship Id="rId2158" Type="http://schemas.openxmlformats.org/officeDocument/2006/relationships/image" Target="media/image1036.wmf"/><Relationship Id="rId2365" Type="http://schemas.openxmlformats.org/officeDocument/2006/relationships/oleObject" Target="embeddings/oleObject1222.bin"/><Relationship Id="rId3209" Type="http://schemas.openxmlformats.org/officeDocument/2006/relationships/oleObject" Target="embeddings/oleObject1699.bin"/><Relationship Id="rId3763" Type="http://schemas.openxmlformats.org/officeDocument/2006/relationships/oleObject" Target="embeddings/oleObject1995.bin"/><Relationship Id="rId3970" Type="http://schemas.openxmlformats.org/officeDocument/2006/relationships/image" Target="media/image1843.wmf"/><Relationship Id="rId4607" Type="http://schemas.openxmlformats.org/officeDocument/2006/relationships/image" Target="media/image2106.wmf"/><Relationship Id="rId4814" Type="http://schemas.openxmlformats.org/officeDocument/2006/relationships/image" Target="media/image2214.wmf"/><Relationship Id="rId337" Type="http://schemas.openxmlformats.org/officeDocument/2006/relationships/oleObject" Target="embeddings/oleObject182.bin"/><Relationship Id="rId891" Type="http://schemas.openxmlformats.org/officeDocument/2006/relationships/oleObject" Target="embeddings/oleObject469.bin"/><Relationship Id="rId2018" Type="http://schemas.openxmlformats.org/officeDocument/2006/relationships/image" Target="media/image966.wmf"/><Relationship Id="rId2572" Type="http://schemas.openxmlformats.org/officeDocument/2006/relationships/image" Target="media/image1242.wmf"/><Relationship Id="rId3416" Type="http://schemas.openxmlformats.org/officeDocument/2006/relationships/oleObject" Target="embeddings/oleObject1810.bin"/><Relationship Id="rId3623" Type="http://schemas.openxmlformats.org/officeDocument/2006/relationships/oleObject" Target="embeddings/oleObject1915.bin"/><Relationship Id="rId3830" Type="http://schemas.openxmlformats.org/officeDocument/2006/relationships/image" Target="media/image1777.wmf"/><Relationship Id="rId544" Type="http://schemas.openxmlformats.org/officeDocument/2006/relationships/oleObject" Target="embeddings/oleObject288.bin"/><Relationship Id="rId751" Type="http://schemas.openxmlformats.org/officeDocument/2006/relationships/oleObject" Target="embeddings/oleObject396.bin"/><Relationship Id="rId1174" Type="http://schemas.openxmlformats.org/officeDocument/2006/relationships/oleObject" Target="embeddings/oleObject609.bin"/><Relationship Id="rId1381" Type="http://schemas.openxmlformats.org/officeDocument/2006/relationships/oleObject" Target="embeddings/oleObject717.bin"/><Relationship Id="rId2225" Type="http://schemas.openxmlformats.org/officeDocument/2006/relationships/oleObject" Target="embeddings/oleObject1152.bin"/><Relationship Id="rId2432" Type="http://schemas.openxmlformats.org/officeDocument/2006/relationships/image" Target="media/image1173.wmf"/><Relationship Id="rId404" Type="http://schemas.openxmlformats.org/officeDocument/2006/relationships/oleObject" Target="embeddings/oleObject217.bin"/><Relationship Id="rId611" Type="http://schemas.openxmlformats.org/officeDocument/2006/relationships/image" Target="media/image286.wmf"/><Relationship Id="rId1034" Type="http://schemas.openxmlformats.org/officeDocument/2006/relationships/oleObject" Target="embeddings/oleObject539.bin"/><Relationship Id="rId1241" Type="http://schemas.openxmlformats.org/officeDocument/2006/relationships/image" Target="media/image595.wmf"/><Relationship Id="rId4397" Type="http://schemas.openxmlformats.org/officeDocument/2006/relationships/oleObject" Target="embeddings/oleObject2381.bin"/><Relationship Id="rId1101" Type="http://schemas.openxmlformats.org/officeDocument/2006/relationships/image" Target="media/image525.wmf"/><Relationship Id="rId4257" Type="http://schemas.openxmlformats.org/officeDocument/2006/relationships/oleObject" Target="embeddings/oleObject2306.bin"/><Relationship Id="rId4464" Type="http://schemas.openxmlformats.org/officeDocument/2006/relationships/oleObject" Target="embeddings/oleObject2417.bin"/><Relationship Id="rId4671" Type="http://schemas.openxmlformats.org/officeDocument/2006/relationships/image" Target="media/image2138.wmf"/><Relationship Id="rId3066" Type="http://schemas.openxmlformats.org/officeDocument/2006/relationships/oleObject" Target="embeddings/oleObject1581.bin"/><Relationship Id="rId3273" Type="http://schemas.openxmlformats.org/officeDocument/2006/relationships/image" Target="media/image1531.wmf"/><Relationship Id="rId3480" Type="http://schemas.openxmlformats.org/officeDocument/2006/relationships/oleObject" Target="embeddings/oleObject1842.bin"/><Relationship Id="rId4117" Type="http://schemas.openxmlformats.org/officeDocument/2006/relationships/oleObject" Target="embeddings/oleObject2229.bin"/><Relationship Id="rId4324" Type="http://schemas.openxmlformats.org/officeDocument/2006/relationships/oleObject" Target="embeddings/oleObject2341.bin"/><Relationship Id="rId4531" Type="http://schemas.openxmlformats.org/officeDocument/2006/relationships/image" Target="media/image2068.wmf"/><Relationship Id="rId194" Type="http://schemas.openxmlformats.org/officeDocument/2006/relationships/oleObject" Target="embeddings/oleObject104.bin"/><Relationship Id="rId1918" Type="http://schemas.openxmlformats.org/officeDocument/2006/relationships/image" Target="media/image916.wmf"/><Relationship Id="rId2082" Type="http://schemas.openxmlformats.org/officeDocument/2006/relationships/image" Target="media/image998.wmf"/><Relationship Id="rId3133" Type="http://schemas.openxmlformats.org/officeDocument/2006/relationships/oleObject" Target="embeddings/oleObject1629.bin"/><Relationship Id="rId261" Type="http://schemas.openxmlformats.org/officeDocument/2006/relationships/oleObject" Target="embeddings/oleObject140.bin"/><Relationship Id="rId3340" Type="http://schemas.openxmlformats.org/officeDocument/2006/relationships/oleObject" Target="embeddings/oleObject1772.bin"/><Relationship Id="rId2899" Type="http://schemas.openxmlformats.org/officeDocument/2006/relationships/image" Target="media/image1409.wmf"/><Relationship Id="rId3200" Type="http://schemas.openxmlformats.org/officeDocument/2006/relationships/oleObject" Target="embeddings/oleObject1690.bin"/><Relationship Id="rId121" Type="http://schemas.openxmlformats.org/officeDocument/2006/relationships/oleObject" Target="embeddings/oleObject67.bin"/><Relationship Id="rId2759" Type="http://schemas.openxmlformats.org/officeDocument/2006/relationships/image" Target="media/image1336.wmf"/><Relationship Id="rId2966" Type="http://schemas.openxmlformats.org/officeDocument/2006/relationships/oleObject" Target="embeddings/oleObject1521.bin"/><Relationship Id="rId938" Type="http://schemas.openxmlformats.org/officeDocument/2006/relationships/oleObject" Target="embeddings/oleObject494.bin"/><Relationship Id="rId1568" Type="http://schemas.openxmlformats.org/officeDocument/2006/relationships/oleObject" Target="embeddings/oleObject813.bin"/><Relationship Id="rId1775" Type="http://schemas.openxmlformats.org/officeDocument/2006/relationships/oleObject" Target="embeddings/oleObject927.bin"/><Relationship Id="rId2619" Type="http://schemas.openxmlformats.org/officeDocument/2006/relationships/oleObject" Target="embeddings/oleObject1350.bin"/><Relationship Id="rId2826" Type="http://schemas.openxmlformats.org/officeDocument/2006/relationships/oleObject" Target="embeddings/oleObject1450.bin"/><Relationship Id="rId4181" Type="http://schemas.openxmlformats.org/officeDocument/2006/relationships/image" Target="media/image1912.wmf"/><Relationship Id="rId67" Type="http://schemas.openxmlformats.org/officeDocument/2006/relationships/oleObject" Target="embeddings/oleObject37.bin"/><Relationship Id="rId1428" Type="http://schemas.openxmlformats.org/officeDocument/2006/relationships/image" Target="media/image684.wmf"/><Relationship Id="rId1635" Type="http://schemas.openxmlformats.org/officeDocument/2006/relationships/oleObject" Target="embeddings/oleObject848.bin"/><Relationship Id="rId1982" Type="http://schemas.openxmlformats.org/officeDocument/2006/relationships/image" Target="media/image948.wmf"/><Relationship Id="rId4041" Type="http://schemas.openxmlformats.org/officeDocument/2006/relationships/oleObject" Target="embeddings/oleObject2178.bin"/><Relationship Id="rId1842" Type="http://schemas.openxmlformats.org/officeDocument/2006/relationships/image" Target="media/image878.wmf"/><Relationship Id="rId1702" Type="http://schemas.openxmlformats.org/officeDocument/2006/relationships/image" Target="media/image816.wmf"/><Relationship Id="rId4858" Type="http://schemas.openxmlformats.org/officeDocument/2006/relationships/oleObject" Target="embeddings/oleObject2621.bin"/><Relationship Id="rId3667" Type="http://schemas.openxmlformats.org/officeDocument/2006/relationships/oleObject" Target="embeddings/oleObject1940.bin"/><Relationship Id="rId3874" Type="http://schemas.openxmlformats.org/officeDocument/2006/relationships/image" Target="media/image1799.wmf"/><Relationship Id="rId4718" Type="http://schemas.openxmlformats.org/officeDocument/2006/relationships/oleObject" Target="embeddings/oleObject2553.bin"/><Relationship Id="rId588" Type="http://schemas.openxmlformats.org/officeDocument/2006/relationships/oleObject" Target="embeddings/oleObject310.bin"/><Relationship Id="rId795" Type="http://schemas.openxmlformats.org/officeDocument/2006/relationships/oleObject" Target="embeddings/oleObject418.bin"/><Relationship Id="rId2269" Type="http://schemas.openxmlformats.org/officeDocument/2006/relationships/oleObject" Target="embeddings/oleObject1174.bin"/><Relationship Id="rId2476" Type="http://schemas.openxmlformats.org/officeDocument/2006/relationships/image" Target="media/image1195.wmf"/><Relationship Id="rId2683" Type="http://schemas.openxmlformats.org/officeDocument/2006/relationships/oleObject" Target="embeddings/oleObject1382.bin"/><Relationship Id="rId2890" Type="http://schemas.openxmlformats.org/officeDocument/2006/relationships/oleObject" Target="embeddings/oleObject1482.bin"/><Relationship Id="rId3527" Type="http://schemas.openxmlformats.org/officeDocument/2006/relationships/image" Target="media/image1658.wmf"/><Relationship Id="rId3734" Type="http://schemas.openxmlformats.org/officeDocument/2006/relationships/image" Target="media/image1750.wmf"/><Relationship Id="rId3941" Type="http://schemas.openxmlformats.org/officeDocument/2006/relationships/oleObject" Target="embeddings/oleObject2105.bin"/><Relationship Id="rId448" Type="http://schemas.openxmlformats.org/officeDocument/2006/relationships/oleObject" Target="embeddings/oleObject239.bin"/><Relationship Id="rId655" Type="http://schemas.openxmlformats.org/officeDocument/2006/relationships/oleObject" Target="embeddings/oleObject349.bin"/><Relationship Id="rId862" Type="http://schemas.openxmlformats.org/officeDocument/2006/relationships/oleObject" Target="embeddings/oleObject453.bin"/><Relationship Id="rId1078" Type="http://schemas.openxmlformats.org/officeDocument/2006/relationships/oleObject" Target="embeddings/oleObject561.bin"/><Relationship Id="rId1285" Type="http://schemas.openxmlformats.org/officeDocument/2006/relationships/image" Target="media/image617.wmf"/><Relationship Id="rId1492" Type="http://schemas.openxmlformats.org/officeDocument/2006/relationships/oleObject" Target="embeddings/oleObject775.bin"/><Relationship Id="rId2129" Type="http://schemas.openxmlformats.org/officeDocument/2006/relationships/oleObject" Target="embeddings/oleObject1104.bin"/><Relationship Id="rId2336" Type="http://schemas.openxmlformats.org/officeDocument/2006/relationships/image" Target="media/image1125.wmf"/><Relationship Id="rId2543" Type="http://schemas.openxmlformats.org/officeDocument/2006/relationships/oleObject" Target="embeddings/oleObject1312.bin"/><Relationship Id="rId2750" Type="http://schemas.openxmlformats.org/officeDocument/2006/relationships/image" Target="media/image1331.wmf"/><Relationship Id="rId3801" Type="http://schemas.openxmlformats.org/officeDocument/2006/relationships/oleObject" Target="embeddings/oleObject2023.bin"/><Relationship Id="rId308" Type="http://schemas.openxmlformats.org/officeDocument/2006/relationships/image" Target="media/image138.wmf"/><Relationship Id="rId515" Type="http://schemas.openxmlformats.org/officeDocument/2006/relationships/image" Target="media/image239.wmf"/><Relationship Id="rId722" Type="http://schemas.openxmlformats.org/officeDocument/2006/relationships/image" Target="media/image337.wmf"/><Relationship Id="rId1145" Type="http://schemas.openxmlformats.org/officeDocument/2006/relationships/image" Target="media/image547.wmf"/><Relationship Id="rId1352" Type="http://schemas.openxmlformats.org/officeDocument/2006/relationships/image" Target="media/image649.wmf"/><Relationship Id="rId2403" Type="http://schemas.openxmlformats.org/officeDocument/2006/relationships/oleObject" Target="embeddings/oleObject1241.bin"/><Relationship Id="rId1005" Type="http://schemas.openxmlformats.org/officeDocument/2006/relationships/image" Target="media/image477.wmf"/><Relationship Id="rId1212" Type="http://schemas.openxmlformats.org/officeDocument/2006/relationships/oleObject" Target="embeddings/oleObject628.bin"/><Relationship Id="rId2610" Type="http://schemas.openxmlformats.org/officeDocument/2006/relationships/image" Target="media/image1261.wmf"/><Relationship Id="rId4368" Type="http://schemas.openxmlformats.org/officeDocument/2006/relationships/image" Target="media/image1998.wmf"/><Relationship Id="rId4575" Type="http://schemas.openxmlformats.org/officeDocument/2006/relationships/image" Target="media/image2090.wmf"/><Relationship Id="rId3177" Type="http://schemas.openxmlformats.org/officeDocument/2006/relationships/oleObject" Target="embeddings/oleObject1667.bin"/><Relationship Id="rId4228" Type="http://schemas.openxmlformats.org/officeDocument/2006/relationships/image" Target="media/image1935.wmf"/><Relationship Id="rId4782" Type="http://schemas.openxmlformats.org/officeDocument/2006/relationships/oleObject" Target="embeddings/oleObject2585.bin"/><Relationship Id="rId3037" Type="http://schemas.openxmlformats.org/officeDocument/2006/relationships/oleObject" Target="embeddings/oleObject1564.bin"/><Relationship Id="rId3384" Type="http://schemas.openxmlformats.org/officeDocument/2006/relationships/oleObject" Target="embeddings/oleObject1794.bin"/><Relationship Id="rId3591" Type="http://schemas.openxmlformats.org/officeDocument/2006/relationships/image" Target="media/image1690.wmf"/><Relationship Id="rId4435" Type="http://schemas.openxmlformats.org/officeDocument/2006/relationships/image" Target="media/image2032.wmf"/><Relationship Id="rId4642" Type="http://schemas.openxmlformats.org/officeDocument/2006/relationships/oleObject" Target="embeddings/oleObject2515.bin"/><Relationship Id="rId2193" Type="http://schemas.openxmlformats.org/officeDocument/2006/relationships/image" Target="media/image1053.wmf"/><Relationship Id="rId3244" Type="http://schemas.openxmlformats.org/officeDocument/2006/relationships/oleObject" Target="embeddings/oleObject1724.bin"/><Relationship Id="rId3451" Type="http://schemas.openxmlformats.org/officeDocument/2006/relationships/image" Target="media/image1620.wmf"/><Relationship Id="rId4502" Type="http://schemas.openxmlformats.org/officeDocument/2006/relationships/image" Target="media/image2054.wmf"/><Relationship Id="rId165" Type="http://schemas.openxmlformats.org/officeDocument/2006/relationships/oleObject" Target="embeddings/oleObject89.bin"/><Relationship Id="rId372" Type="http://schemas.openxmlformats.org/officeDocument/2006/relationships/oleObject" Target="embeddings/oleObject201.bin"/><Relationship Id="rId2053" Type="http://schemas.openxmlformats.org/officeDocument/2006/relationships/oleObject" Target="embeddings/oleObject1066.bin"/><Relationship Id="rId2260" Type="http://schemas.openxmlformats.org/officeDocument/2006/relationships/image" Target="media/image1087.wmf"/><Relationship Id="rId3104" Type="http://schemas.openxmlformats.org/officeDocument/2006/relationships/image" Target="media/image1497.wmf"/><Relationship Id="rId3311" Type="http://schemas.openxmlformats.org/officeDocument/2006/relationships/image" Target="media/image1550.wmf"/><Relationship Id="rId232" Type="http://schemas.openxmlformats.org/officeDocument/2006/relationships/oleObject" Target="embeddings/oleObject123.bin"/><Relationship Id="rId2120" Type="http://schemas.openxmlformats.org/officeDocument/2006/relationships/image" Target="media/image1017.wmf"/><Relationship Id="rId1679" Type="http://schemas.openxmlformats.org/officeDocument/2006/relationships/oleObject" Target="embeddings/oleObject870.bin"/><Relationship Id="rId4085" Type="http://schemas.openxmlformats.org/officeDocument/2006/relationships/oleObject" Target="embeddings/oleObject2212.bin"/><Relationship Id="rId4292" Type="http://schemas.openxmlformats.org/officeDocument/2006/relationships/oleObject" Target="embeddings/oleObject2325.bin"/><Relationship Id="rId1886" Type="http://schemas.openxmlformats.org/officeDocument/2006/relationships/image" Target="media/image900.wmf"/><Relationship Id="rId2937" Type="http://schemas.openxmlformats.org/officeDocument/2006/relationships/oleObject" Target="embeddings/oleObject1506.bin"/><Relationship Id="rId4152" Type="http://schemas.openxmlformats.org/officeDocument/2006/relationships/oleObject" Target="embeddings/oleObject2251.bin"/><Relationship Id="rId909" Type="http://schemas.openxmlformats.org/officeDocument/2006/relationships/oleObject" Target="embeddings/oleObject479.bin"/><Relationship Id="rId1539" Type="http://schemas.openxmlformats.org/officeDocument/2006/relationships/image" Target="media/image737.wmf"/><Relationship Id="rId1746" Type="http://schemas.openxmlformats.org/officeDocument/2006/relationships/image" Target="media/image830.wmf"/><Relationship Id="rId1953" Type="http://schemas.openxmlformats.org/officeDocument/2006/relationships/oleObject" Target="embeddings/oleObject1016.bin"/><Relationship Id="rId38" Type="http://schemas.openxmlformats.org/officeDocument/2006/relationships/oleObject" Target="embeddings/oleObject19.bin"/><Relationship Id="rId1606" Type="http://schemas.openxmlformats.org/officeDocument/2006/relationships/oleObject" Target="embeddings/oleObject832.bin"/><Relationship Id="rId1813" Type="http://schemas.openxmlformats.org/officeDocument/2006/relationships/oleObject" Target="embeddings/oleObject946.bin"/><Relationship Id="rId4012" Type="http://schemas.openxmlformats.org/officeDocument/2006/relationships/oleObject" Target="embeddings/oleObject2149.bin"/><Relationship Id="rId3778" Type="http://schemas.openxmlformats.org/officeDocument/2006/relationships/image" Target="media/image1772.wmf"/><Relationship Id="rId3985" Type="http://schemas.openxmlformats.org/officeDocument/2006/relationships/image" Target="media/image1850.wmf"/><Relationship Id="rId4829" Type="http://schemas.openxmlformats.org/officeDocument/2006/relationships/image" Target="media/image2219.wmf"/><Relationship Id="rId699" Type="http://schemas.openxmlformats.org/officeDocument/2006/relationships/oleObject" Target="embeddings/oleObject370.bin"/><Relationship Id="rId2587" Type="http://schemas.openxmlformats.org/officeDocument/2006/relationships/oleObject" Target="embeddings/oleObject1334.bin"/><Relationship Id="rId2794" Type="http://schemas.openxmlformats.org/officeDocument/2006/relationships/oleObject" Target="embeddings/oleObject1434.bin"/><Relationship Id="rId3638" Type="http://schemas.openxmlformats.org/officeDocument/2006/relationships/oleObject" Target="embeddings/oleObject1925.bin"/><Relationship Id="rId3845" Type="http://schemas.openxmlformats.org/officeDocument/2006/relationships/oleObject" Target="embeddings/oleObject2057.bin"/><Relationship Id="rId559" Type="http://schemas.openxmlformats.org/officeDocument/2006/relationships/image" Target="media/image260.wmf"/><Relationship Id="rId766" Type="http://schemas.openxmlformats.org/officeDocument/2006/relationships/image" Target="media/image359.wmf"/><Relationship Id="rId1189" Type="http://schemas.openxmlformats.org/officeDocument/2006/relationships/image" Target="media/image569.wmf"/><Relationship Id="rId1396" Type="http://schemas.openxmlformats.org/officeDocument/2006/relationships/image" Target="media/image668.wmf"/><Relationship Id="rId2447" Type="http://schemas.openxmlformats.org/officeDocument/2006/relationships/oleObject" Target="embeddings/oleObject1263.bin"/><Relationship Id="rId419" Type="http://schemas.openxmlformats.org/officeDocument/2006/relationships/image" Target="media/image191.wmf"/><Relationship Id="rId626" Type="http://schemas.openxmlformats.org/officeDocument/2006/relationships/oleObject" Target="embeddings/oleObject333.bin"/><Relationship Id="rId973" Type="http://schemas.openxmlformats.org/officeDocument/2006/relationships/image" Target="media/image458.wmf"/><Relationship Id="rId1049" Type="http://schemas.openxmlformats.org/officeDocument/2006/relationships/image" Target="media/image499.wmf"/><Relationship Id="rId1256" Type="http://schemas.openxmlformats.org/officeDocument/2006/relationships/oleObject" Target="embeddings/oleObject650.bin"/><Relationship Id="rId2307" Type="http://schemas.openxmlformats.org/officeDocument/2006/relationships/oleObject" Target="embeddings/oleObject1193.bin"/><Relationship Id="rId2654" Type="http://schemas.openxmlformats.org/officeDocument/2006/relationships/image" Target="media/image1283.wmf"/><Relationship Id="rId2861" Type="http://schemas.openxmlformats.org/officeDocument/2006/relationships/image" Target="media/image1390.wmf"/><Relationship Id="rId3705" Type="http://schemas.openxmlformats.org/officeDocument/2006/relationships/oleObject" Target="embeddings/oleObject1962.bin"/><Relationship Id="rId3912" Type="http://schemas.openxmlformats.org/officeDocument/2006/relationships/image" Target="media/image1818.wmf"/><Relationship Id="rId833" Type="http://schemas.openxmlformats.org/officeDocument/2006/relationships/image" Target="media/image391.wmf"/><Relationship Id="rId1116" Type="http://schemas.openxmlformats.org/officeDocument/2006/relationships/oleObject" Target="embeddings/oleObject580.bin"/><Relationship Id="rId1463" Type="http://schemas.openxmlformats.org/officeDocument/2006/relationships/oleObject" Target="embeddings/oleObject759.bin"/><Relationship Id="rId1670" Type="http://schemas.openxmlformats.org/officeDocument/2006/relationships/image" Target="media/image801.wmf"/><Relationship Id="rId2514" Type="http://schemas.openxmlformats.org/officeDocument/2006/relationships/image" Target="media/image1213.wmf"/><Relationship Id="rId2721" Type="http://schemas.openxmlformats.org/officeDocument/2006/relationships/oleObject" Target="embeddings/oleObject1401.bin"/><Relationship Id="rId900" Type="http://schemas.openxmlformats.org/officeDocument/2006/relationships/oleObject" Target="embeddings/oleObject474.bin"/><Relationship Id="rId1323" Type="http://schemas.openxmlformats.org/officeDocument/2006/relationships/oleObject" Target="embeddings/oleObject685.bin"/><Relationship Id="rId1530" Type="http://schemas.openxmlformats.org/officeDocument/2006/relationships/oleObject" Target="embeddings/oleObject794.bin"/><Relationship Id="rId4479" Type="http://schemas.openxmlformats.org/officeDocument/2006/relationships/oleObject" Target="embeddings/oleObject2427.bin"/><Relationship Id="rId4686" Type="http://schemas.openxmlformats.org/officeDocument/2006/relationships/oleObject" Target="embeddings/oleObject2537.bin"/><Relationship Id="rId3288" Type="http://schemas.openxmlformats.org/officeDocument/2006/relationships/oleObject" Target="embeddings/oleObject1746.bin"/><Relationship Id="rId3495" Type="http://schemas.openxmlformats.org/officeDocument/2006/relationships/image" Target="media/image1642.wmf"/><Relationship Id="rId4339" Type="http://schemas.openxmlformats.org/officeDocument/2006/relationships/image" Target="media/image1987.wmf"/><Relationship Id="rId4546" Type="http://schemas.openxmlformats.org/officeDocument/2006/relationships/oleObject" Target="embeddings/oleObject2467.bin"/><Relationship Id="rId4753" Type="http://schemas.openxmlformats.org/officeDocument/2006/relationships/image" Target="media/image2179.wmf"/><Relationship Id="rId2097" Type="http://schemas.openxmlformats.org/officeDocument/2006/relationships/oleObject" Target="embeddings/oleObject1088.bin"/><Relationship Id="rId3148" Type="http://schemas.openxmlformats.org/officeDocument/2006/relationships/oleObject" Target="embeddings/oleObject1638.bin"/><Relationship Id="rId3355" Type="http://schemas.openxmlformats.org/officeDocument/2006/relationships/image" Target="media/image1572.wmf"/><Relationship Id="rId3562" Type="http://schemas.openxmlformats.org/officeDocument/2006/relationships/oleObject" Target="embeddings/oleObject1883.bin"/><Relationship Id="rId4406" Type="http://schemas.openxmlformats.org/officeDocument/2006/relationships/image" Target="media/image2017.wmf"/><Relationship Id="rId4613" Type="http://schemas.openxmlformats.org/officeDocument/2006/relationships/image" Target="media/image2109.wmf"/><Relationship Id="rId276" Type="http://schemas.openxmlformats.org/officeDocument/2006/relationships/image" Target="media/image122.wmf"/><Relationship Id="rId483" Type="http://schemas.openxmlformats.org/officeDocument/2006/relationships/image" Target="media/image223.wmf"/><Relationship Id="rId690" Type="http://schemas.openxmlformats.org/officeDocument/2006/relationships/image" Target="media/image321.wmf"/><Relationship Id="rId2164" Type="http://schemas.openxmlformats.org/officeDocument/2006/relationships/image" Target="media/image1039.wmf"/><Relationship Id="rId2371" Type="http://schemas.openxmlformats.org/officeDocument/2006/relationships/oleObject" Target="embeddings/oleObject1225.bin"/><Relationship Id="rId3008" Type="http://schemas.openxmlformats.org/officeDocument/2006/relationships/oleObject" Target="embeddings/oleObject1542.bin"/><Relationship Id="rId3215" Type="http://schemas.openxmlformats.org/officeDocument/2006/relationships/oleObject" Target="embeddings/oleObject1705.bin"/><Relationship Id="rId3422" Type="http://schemas.openxmlformats.org/officeDocument/2006/relationships/oleObject" Target="embeddings/oleObject1813.bin"/><Relationship Id="rId4820" Type="http://schemas.openxmlformats.org/officeDocument/2006/relationships/oleObject" Target="embeddings/oleObject2602.bin"/><Relationship Id="rId136" Type="http://schemas.openxmlformats.org/officeDocument/2006/relationships/image" Target="media/image58.wmf"/><Relationship Id="rId343" Type="http://schemas.openxmlformats.org/officeDocument/2006/relationships/oleObject" Target="embeddings/oleObject185.bin"/><Relationship Id="rId550" Type="http://schemas.openxmlformats.org/officeDocument/2006/relationships/oleObject" Target="embeddings/oleObject291.bin"/><Relationship Id="rId1180" Type="http://schemas.openxmlformats.org/officeDocument/2006/relationships/oleObject" Target="embeddings/oleObject612.bin"/><Relationship Id="rId2024" Type="http://schemas.openxmlformats.org/officeDocument/2006/relationships/image" Target="media/image969.wmf"/><Relationship Id="rId2231" Type="http://schemas.openxmlformats.org/officeDocument/2006/relationships/oleObject" Target="embeddings/oleObject1155.bin"/><Relationship Id="rId203" Type="http://schemas.openxmlformats.org/officeDocument/2006/relationships/image" Target="media/image91.wmf"/><Relationship Id="rId1040" Type="http://schemas.openxmlformats.org/officeDocument/2006/relationships/oleObject" Target="embeddings/oleObject542.bin"/><Relationship Id="rId4196" Type="http://schemas.openxmlformats.org/officeDocument/2006/relationships/oleObject" Target="embeddings/oleObject2273.bin"/><Relationship Id="rId410" Type="http://schemas.openxmlformats.org/officeDocument/2006/relationships/oleObject" Target="embeddings/oleObject220.bin"/><Relationship Id="rId1997" Type="http://schemas.openxmlformats.org/officeDocument/2006/relationships/oleObject" Target="embeddings/oleObject1038.bin"/><Relationship Id="rId4056" Type="http://schemas.openxmlformats.org/officeDocument/2006/relationships/oleObject" Target="embeddings/oleObject2193.bin"/><Relationship Id="rId1857" Type="http://schemas.openxmlformats.org/officeDocument/2006/relationships/oleObject" Target="embeddings/oleObject968.bin"/><Relationship Id="rId2908" Type="http://schemas.openxmlformats.org/officeDocument/2006/relationships/oleObject" Target="embeddings/oleObject1491.bin"/><Relationship Id="rId4263" Type="http://schemas.openxmlformats.org/officeDocument/2006/relationships/image" Target="media/image1949.wmf"/><Relationship Id="rId4470" Type="http://schemas.openxmlformats.org/officeDocument/2006/relationships/image" Target="media/image2046.wmf"/><Relationship Id="rId1717" Type="http://schemas.openxmlformats.org/officeDocument/2006/relationships/oleObject" Target="embeddings/oleObject893.bin"/><Relationship Id="rId1924" Type="http://schemas.openxmlformats.org/officeDocument/2006/relationships/image" Target="media/image919.wmf"/><Relationship Id="rId3072" Type="http://schemas.openxmlformats.org/officeDocument/2006/relationships/oleObject" Target="embeddings/oleObject1584.bin"/><Relationship Id="rId4123" Type="http://schemas.openxmlformats.org/officeDocument/2006/relationships/oleObject" Target="embeddings/oleObject2234.bin"/><Relationship Id="rId4330" Type="http://schemas.openxmlformats.org/officeDocument/2006/relationships/oleObject" Target="embeddings/oleObject2344.bin"/><Relationship Id="rId3889" Type="http://schemas.openxmlformats.org/officeDocument/2006/relationships/oleObject" Target="embeddings/oleObject2079.bin"/><Relationship Id="rId2698" Type="http://schemas.openxmlformats.org/officeDocument/2006/relationships/image" Target="media/image1305.wmf"/><Relationship Id="rId3749" Type="http://schemas.openxmlformats.org/officeDocument/2006/relationships/oleObject" Target="embeddings/oleObject1988.bin"/><Relationship Id="rId3956" Type="http://schemas.openxmlformats.org/officeDocument/2006/relationships/image" Target="media/image1836.wmf"/><Relationship Id="rId877" Type="http://schemas.openxmlformats.org/officeDocument/2006/relationships/oleObject" Target="embeddings/oleObject461.bin"/><Relationship Id="rId2558" Type="http://schemas.openxmlformats.org/officeDocument/2006/relationships/image" Target="media/image1235.wmf"/><Relationship Id="rId2765" Type="http://schemas.openxmlformats.org/officeDocument/2006/relationships/image" Target="media/image1342.wmf"/><Relationship Id="rId2972" Type="http://schemas.openxmlformats.org/officeDocument/2006/relationships/oleObject" Target="embeddings/oleObject1524.bin"/><Relationship Id="rId3609" Type="http://schemas.openxmlformats.org/officeDocument/2006/relationships/image" Target="media/image1699.wmf"/><Relationship Id="rId3816" Type="http://schemas.openxmlformats.org/officeDocument/2006/relationships/oleObject" Target="embeddings/oleObject2036.bin"/><Relationship Id="rId737" Type="http://schemas.openxmlformats.org/officeDocument/2006/relationships/oleObject" Target="embeddings/oleObject389.bin"/><Relationship Id="rId944" Type="http://schemas.openxmlformats.org/officeDocument/2006/relationships/oleObject" Target="embeddings/oleObject497.bin"/><Relationship Id="rId1367" Type="http://schemas.openxmlformats.org/officeDocument/2006/relationships/oleObject" Target="embeddings/oleObject708.bin"/><Relationship Id="rId1574" Type="http://schemas.openxmlformats.org/officeDocument/2006/relationships/oleObject" Target="embeddings/oleObject816.bin"/><Relationship Id="rId1781" Type="http://schemas.openxmlformats.org/officeDocument/2006/relationships/oleObject" Target="embeddings/oleObject930.bin"/><Relationship Id="rId2418" Type="http://schemas.openxmlformats.org/officeDocument/2006/relationships/image" Target="media/image1166.wmf"/><Relationship Id="rId2625" Type="http://schemas.openxmlformats.org/officeDocument/2006/relationships/oleObject" Target="embeddings/oleObject1353.bin"/><Relationship Id="rId2832" Type="http://schemas.openxmlformats.org/officeDocument/2006/relationships/oleObject" Target="embeddings/oleObject1453.bin"/><Relationship Id="rId73" Type="http://schemas.openxmlformats.org/officeDocument/2006/relationships/image" Target="media/image28.wmf"/><Relationship Id="rId804" Type="http://schemas.openxmlformats.org/officeDocument/2006/relationships/image" Target="media/image377.wmf"/><Relationship Id="rId1227" Type="http://schemas.openxmlformats.org/officeDocument/2006/relationships/image" Target="media/image588.wmf"/><Relationship Id="rId1434" Type="http://schemas.openxmlformats.org/officeDocument/2006/relationships/image" Target="media/image687.wmf"/><Relationship Id="rId1641" Type="http://schemas.openxmlformats.org/officeDocument/2006/relationships/oleObject" Target="embeddings/oleObject851.bin"/><Relationship Id="rId4797" Type="http://schemas.openxmlformats.org/officeDocument/2006/relationships/image" Target="media/image2204.wmf"/><Relationship Id="rId1501" Type="http://schemas.openxmlformats.org/officeDocument/2006/relationships/image" Target="media/image718.wmf"/><Relationship Id="rId3399" Type="http://schemas.openxmlformats.org/officeDocument/2006/relationships/image" Target="media/image1594.wmf"/><Relationship Id="rId4657" Type="http://schemas.openxmlformats.org/officeDocument/2006/relationships/image" Target="media/image2131.wmf"/><Relationship Id="rId4864" Type="http://schemas.openxmlformats.org/officeDocument/2006/relationships/oleObject" Target="embeddings/oleObject2624.bin"/><Relationship Id="rId3259" Type="http://schemas.openxmlformats.org/officeDocument/2006/relationships/image" Target="media/image1524.wmf"/><Relationship Id="rId3466" Type="http://schemas.openxmlformats.org/officeDocument/2006/relationships/oleObject" Target="embeddings/oleObject1835.bin"/><Relationship Id="rId4517" Type="http://schemas.openxmlformats.org/officeDocument/2006/relationships/oleObject" Target="embeddings/oleObject2452.bin"/><Relationship Id="rId387" Type="http://schemas.openxmlformats.org/officeDocument/2006/relationships/image" Target="media/image175.wmf"/><Relationship Id="rId594" Type="http://schemas.openxmlformats.org/officeDocument/2006/relationships/oleObject" Target="embeddings/oleObject313.bin"/><Relationship Id="rId2068" Type="http://schemas.openxmlformats.org/officeDocument/2006/relationships/image" Target="media/image991.wmf"/><Relationship Id="rId2275" Type="http://schemas.openxmlformats.org/officeDocument/2006/relationships/oleObject" Target="embeddings/oleObject1177.bin"/><Relationship Id="rId3119" Type="http://schemas.openxmlformats.org/officeDocument/2006/relationships/oleObject" Target="embeddings/oleObject1615.bin"/><Relationship Id="rId3326" Type="http://schemas.openxmlformats.org/officeDocument/2006/relationships/oleObject" Target="embeddings/oleObject1765.bin"/><Relationship Id="rId3673" Type="http://schemas.openxmlformats.org/officeDocument/2006/relationships/oleObject" Target="embeddings/oleObject1943.bin"/><Relationship Id="rId3880" Type="http://schemas.openxmlformats.org/officeDocument/2006/relationships/image" Target="media/image1802.wmf"/><Relationship Id="rId4724" Type="http://schemas.openxmlformats.org/officeDocument/2006/relationships/oleObject" Target="embeddings/oleObject2556.bin"/><Relationship Id="rId247" Type="http://schemas.openxmlformats.org/officeDocument/2006/relationships/image" Target="media/image113.wmf"/><Relationship Id="rId1084" Type="http://schemas.openxmlformats.org/officeDocument/2006/relationships/oleObject" Target="embeddings/oleObject564.bin"/><Relationship Id="rId2482" Type="http://schemas.openxmlformats.org/officeDocument/2006/relationships/image" Target="media/image1198.wmf"/><Relationship Id="rId3533" Type="http://schemas.openxmlformats.org/officeDocument/2006/relationships/image" Target="media/image1661.wmf"/><Relationship Id="rId3740" Type="http://schemas.openxmlformats.org/officeDocument/2006/relationships/image" Target="media/image1753.wmf"/><Relationship Id="rId107" Type="http://schemas.openxmlformats.org/officeDocument/2006/relationships/oleObject" Target="embeddings/oleObject60.bin"/><Relationship Id="rId454" Type="http://schemas.openxmlformats.org/officeDocument/2006/relationships/oleObject" Target="embeddings/oleObject242.bin"/><Relationship Id="rId661" Type="http://schemas.openxmlformats.org/officeDocument/2006/relationships/oleObject" Target="embeddings/oleObject352.bin"/><Relationship Id="rId1291" Type="http://schemas.openxmlformats.org/officeDocument/2006/relationships/image" Target="media/image620.wmf"/><Relationship Id="rId2135" Type="http://schemas.openxmlformats.org/officeDocument/2006/relationships/oleObject" Target="embeddings/oleObject1107.bin"/><Relationship Id="rId2342" Type="http://schemas.openxmlformats.org/officeDocument/2006/relationships/image" Target="media/image1128.wmf"/><Relationship Id="rId3600" Type="http://schemas.openxmlformats.org/officeDocument/2006/relationships/oleObject" Target="embeddings/oleObject1902.bin"/><Relationship Id="rId314" Type="http://schemas.openxmlformats.org/officeDocument/2006/relationships/image" Target="media/image141.wmf"/><Relationship Id="rId521" Type="http://schemas.openxmlformats.org/officeDocument/2006/relationships/image" Target="media/image242.wmf"/><Relationship Id="rId1151" Type="http://schemas.openxmlformats.org/officeDocument/2006/relationships/image" Target="media/image550.wmf"/><Relationship Id="rId2202" Type="http://schemas.openxmlformats.org/officeDocument/2006/relationships/oleObject" Target="embeddings/oleObject1141.bin"/><Relationship Id="rId1011" Type="http://schemas.openxmlformats.org/officeDocument/2006/relationships/image" Target="media/image480.wmf"/><Relationship Id="rId1968" Type="http://schemas.openxmlformats.org/officeDocument/2006/relationships/image" Target="media/image941.wmf"/><Relationship Id="rId4167" Type="http://schemas.openxmlformats.org/officeDocument/2006/relationships/image" Target="media/image1905.wmf"/><Relationship Id="rId4374" Type="http://schemas.openxmlformats.org/officeDocument/2006/relationships/image" Target="media/image2001.wmf"/><Relationship Id="rId4581" Type="http://schemas.openxmlformats.org/officeDocument/2006/relationships/image" Target="media/image2093.wmf"/><Relationship Id="rId3183" Type="http://schemas.openxmlformats.org/officeDocument/2006/relationships/oleObject" Target="embeddings/oleObject1673.bin"/><Relationship Id="rId3390" Type="http://schemas.openxmlformats.org/officeDocument/2006/relationships/oleObject" Target="embeddings/oleObject1797.bin"/><Relationship Id="rId4027" Type="http://schemas.openxmlformats.org/officeDocument/2006/relationships/oleObject" Target="embeddings/oleObject2164.bin"/><Relationship Id="rId4234" Type="http://schemas.openxmlformats.org/officeDocument/2006/relationships/image" Target="media/image1938.wmf"/><Relationship Id="rId4441" Type="http://schemas.openxmlformats.org/officeDocument/2006/relationships/image" Target="media/image2035.wmf"/><Relationship Id="rId1828" Type="http://schemas.openxmlformats.org/officeDocument/2006/relationships/image" Target="media/image871.wmf"/><Relationship Id="rId3043" Type="http://schemas.openxmlformats.org/officeDocument/2006/relationships/oleObject" Target="embeddings/oleObject1569.bin"/><Relationship Id="rId3250" Type="http://schemas.openxmlformats.org/officeDocument/2006/relationships/oleObject" Target="embeddings/oleObject1727.bin"/><Relationship Id="rId171" Type="http://schemas.openxmlformats.org/officeDocument/2006/relationships/image" Target="media/image75.wmf"/><Relationship Id="rId4301" Type="http://schemas.openxmlformats.org/officeDocument/2006/relationships/image" Target="media/image1968.wmf"/><Relationship Id="rId3110" Type="http://schemas.openxmlformats.org/officeDocument/2006/relationships/image" Target="media/image1500.wmf"/><Relationship Id="rId988" Type="http://schemas.openxmlformats.org/officeDocument/2006/relationships/image" Target="media/image468.wmf"/><Relationship Id="rId2669" Type="http://schemas.openxmlformats.org/officeDocument/2006/relationships/oleObject" Target="embeddings/oleObject1375.bin"/><Relationship Id="rId2876" Type="http://schemas.openxmlformats.org/officeDocument/2006/relationships/oleObject" Target="embeddings/oleObject1475.bin"/><Relationship Id="rId3927" Type="http://schemas.openxmlformats.org/officeDocument/2006/relationships/oleObject" Target="embeddings/oleObject2098.bin"/><Relationship Id="rId848" Type="http://schemas.openxmlformats.org/officeDocument/2006/relationships/oleObject" Target="embeddings/oleObject446.bin"/><Relationship Id="rId1478" Type="http://schemas.openxmlformats.org/officeDocument/2006/relationships/image" Target="media/image707.wmf"/><Relationship Id="rId1685" Type="http://schemas.openxmlformats.org/officeDocument/2006/relationships/oleObject" Target="embeddings/oleObject873.bin"/><Relationship Id="rId1892" Type="http://schemas.openxmlformats.org/officeDocument/2006/relationships/image" Target="media/image903.wmf"/><Relationship Id="rId2529" Type="http://schemas.openxmlformats.org/officeDocument/2006/relationships/oleObject" Target="embeddings/oleObject1305.bin"/><Relationship Id="rId2736" Type="http://schemas.openxmlformats.org/officeDocument/2006/relationships/image" Target="media/image1324.wmf"/><Relationship Id="rId4091" Type="http://schemas.openxmlformats.org/officeDocument/2006/relationships/oleObject" Target="embeddings/oleObject2215.bin"/><Relationship Id="rId708" Type="http://schemas.openxmlformats.org/officeDocument/2006/relationships/image" Target="media/image330.wmf"/><Relationship Id="rId915" Type="http://schemas.openxmlformats.org/officeDocument/2006/relationships/image" Target="media/image429.wmf"/><Relationship Id="rId1338" Type="http://schemas.openxmlformats.org/officeDocument/2006/relationships/image" Target="media/image642.wmf"/><Relationship Id="rId1545" Type="http://schemas.openxmlformats.org/officeDocument/2006/relationships/image" Target="media/image740.wmf"/><Relationship Id="rId2943" Type="http://schemas.openxmlformats.org/officeDocument/2006/relationships/oleObject" Target="embeddings/oleObject1509.bin"/><Relationship Id="rId1405" Type="http://schemas.openxmlformats.org/officeDocument/2006/relationships/oleObject" Target="embeddings/oleObject729.bin"/><Relationship Id="rId1752" Type="http://schemas.openxmlformats.org/officeDocument/2006/relationships/image" Target="media/image833.wmf"/><Relationship Id="rId2803" Type="http://schemas.openxmlformats.org/officeDocument/2006/relationships/image" Target="media/image1361.wmf"/><Relationship Id="rId44" Type="http://schemas.openxmlformats.org/officeDocument/2006/relationships/oleObject" Target="embeddings/oleObject22.bin"/><Relationship Id="rId1612" Type="http://schemas.openxmlformats.org/officeDocument/2006/relationships/oleObject" Target="embeddings/oleObject836.bin"/><Relationship Id="rId4768" Type="http://schemas.openxmlformats.org/officeDocument/2006/relationships/oleObject" Target="embeddings/oleObject2578.bin"/><Relationship Id="rId498" Type="http://schemas.openxmlformats.org/officeDocument/2006/relationships/oleObject" Target="embeddings/oleObject264.bin"/><Relationship Id="rId2179" Type="http://schemas.openxmlformats.org/officeDocument/2006/relationships/image" Target="media/image1046.wmf"/><Relationship Id="rId3577" Type="http://schemas.openxmlformats.org/officeDocument/2006/relationships/image" Target="media/image1683.wmf"/><Relationship Id="rId3784" Type="http://schemas.openxmlformats.org/officeDocument/2006/relationships/oleObject" Target="embeddings/oleObject2006.bin"/><Relationship Id="rId3991" Type="http://schemas.openxmlformats.org/officeDocument/2006/relationships/image" Target="media/image1853.wmf"/><Relationship Id="rId4628" Type="http://schemas.openxmlformats.org/officeDocument/2006/relationships/oleObject" Target="embeddings/oleObject2508.bin"/><Relationship Id="rId4835" Type="http://schemas.openxmlformats.org/officeDocument/2006/relationships/image" Target="media/image2222.wmf"/><Relationship Id="rId2386" Type="http://schemas.openxmlformats.org/officeDocument/2006/relationships/image" Target="media/image1150.wmf"/><Relationship Id="rId2593" Type="http://schemas.openxmlformats.org/officeDocument/2006/relationships/oleObject" Target="embeddings/oleObject1337.bin"/><Relationship Id="rId3437" Type="http://schemas.openxmlformats.org/officeDocument/2006/relationships/image" Target="media/image1613.wmf"/><Relationship Id="rId3644" Type="http://schemas.openxmlformats.org/officeDocument/2006/relationships/image" Target="media/image1712.wmf"/><Relationship Id="rId3851" Type="http://schemas.openxmlformats.org/officeDocument/2006/relationships/oleObject" Target="embeddings/oleObject2060.bin"/><Relationship Id="rId358" Type="http://schemas.openxmlformats.org/officeDocument/2006/relationships/oleObject" Target="embeddings/oleObject194.bin"/><Relationship Id="rId565" Type="http://schemas.openxmlformats.org/officeDocument/2006/relationships/image" Target="media/image263.wmf"/><Relationship Id="rId772" Type="http://schemas.openxmlformats.org/officeDocument/2006/relationships/image" Target="media/image362.wmf"/><Relationship Id="rId1195" Type="http://schemas.openxmlformats.org/officeDocument/2006/relationships/image" Target="media/image572.wmf"/><Relationship Id="rId2039" Type="http://schemas.openxmlformats.org/officeDocument/2006/relationships/oleObject" Target="embeddings/oleObject1059.bin"/><Relationship Id="rId2246" Type="http://schemas.openxmlformats.org/officeDocument/2006/relationships/image" Target="media/image1080.wmf"/><Relationship Id="rId2453" Type="http://schemas.openxmlformats.org/officeDocument/2006/relationships/oleObject" Target="embeddings/oleObject1266.bin"/><Relationship Id="rId2660" Type="http://schemas.openxmlformats.org/officeDocument/2006/relationships/image" Target="media/image1286.wmf"/><Relationship Id="rId3504" Type="http://schemas.openxmlformats.org/officeDocument/2006/relationships/oleObject" Target="embeddings/oleObject1854.bin"/><Relationship Id="rId3711" Type="http://schemas.openxmlformats.org/officeDocument/2006/relationships/oleObject" Target="embeddings/oleObject1968.bin"/><Relationship Id="rId218" Type="http://schemas.openxmlformats.org/officeDocument/2006/relationships/oleObject" Target="embeddings/oleObject116.bin"/><Relationship Id="rId425" Type="http://schemas.openxmlformats.org/officeDocument/2006/relationships/image" Target="media/image194.wmf"/><Relationship Id="rId632" Type="http://schemas.openxmlformats.org/officeDocument/2006/relationships/image" Target="media/image291.wmf"/><Relationship Id="rId1055" Type="http://schemas.openxmlformats.org/officeDocument/2006/relationships/image" Target="media/image502.wmf"/><Relationship Id="rId1262" Type="http://schemas.openxmlformats.org/officeDocument/2006/relationships/oleObject" Target="embeddings/oleObject653.bin"/><Relationship Id="rId2106" Type="http://schemas.openxmlformats.org/officeDocument/2006/relationships/image" Target="media/image1010.wmf"/><Relationship Id="rId2313" Type="http://schemas.openxmlformats.org/officeDocument/2006/relationships/oleObject" Target="embeddings/oleObject1196.bin"/><Relationship Id="rId2520" Type="http://schemas.openxmlformats.org/officeDocument/2006/relationships/image" Target="media/image1216.wmf"/><Relationship Id="rId1122" Type="http://schemas.openxmlformats.org/officeDocument/2006/relationships/oleObject" Target="embeddings/oleObject583.bin"/><Relationship Id="rId4278" Type="http://schemas.openxmlformats.org/officeDocument/2006/relationships/oleObject" Target="embeddings/oleObject2318.bin"/><Relationship Id="rId4485" Type="http://schemas.openxmlformats.org/officeDocument/2006/relationships/oleObject" Target="embeddings/oleObject2433.bin"/><Relationship Id="rId3087" Type="http://schemas.openxmlformats.org/officeDocument/2006/relationships/oleObject" Target="embeddings/oleObject1592.bin"/><Relationship Id="rId3294" Type="http://schemas.openxmlformats.org/officeDocument/2006/relationships/oleObject" Target="embeddings/oleObject1749.bin"/><Relationship Id="rId4138" Type="http://schemas.openxmlformats.org/officeDocument/2006/relationships/oleObject" Target="embeddings/oleObject2244.bin"/><Relationship Id="rId4345" Type="http://schemas.openxmlformats.org/officeDocument/2006/relationships/image" Target="media/image1990.wmf"/><Relationship Id="rId4692" Type="http://schemas.openxmlformats.org/officeDocument/2006/relationships/oleObject" Target="embeddings/oleObject2540.bin"/><Relationship Id="rId1939" Type="http://schemas.openxmlformats.org/officeDocument/2006/relationships/oleObject" Target="embeddings/oleObject1009.bin"/><Relationship Id="rId4552" Type="http://schemas.openxmlformats.org/officeDocument/2006/relationships/oleObject" Target="embeddings/oleObject2470.bin"/><Relationship Id="rId3154" Type="http://schemas.openxmlformats.org/officeDocument/2006/relationships/oleObject" Target="embeddings/oleObject1644.bin"/><Relationship Id="rId3361" Type="http://schemas.openxmlformats.org/officeDocument/2006/relationships/image" Target="media/image1575.wmf"/><Relationship Id="rId4205" Type="http://schemas.openxmlformats.org/officeDocument/2006/relationships/image" Target="media/image1924.wmf"/><Relationship Id="rId4412" Type="http://schemas.openxmlformats.org/officeDocument/2006/relationships/oleObject" Target="embeddings/oleObject2388.bin"/><Relationship Id="rId282" Type="http://schemas.openxmlformats.org/officeDocument/2006/relationships/image" Target="media/image125.wmf"/><Relationship Id="rId2170" Type="http://schemas.openxmlformats.org/officeDocument/2006/relationships/image" Target="media/image1042.wmf"/><Relationship Id="rId3014" Type="http://schemas.openxmlformats.org/officeDocument/2006/relationships/oleObject" Target="embeddings/oleObject1547.bin"/><Relationship Id="rId3221" Type="http://schemas.openxmlformats.org/officeDocument/2006/relationships/image" Target="media/image1509.wmf"/><Relationship Id="rId8" Type="http://schemas.openxmlformats.org/officeDocument/2006/relationships/image" Target="media/image4.gif"/><Relationship Id="rId142" Type="http://schemas.openxmlformats.org/officeDocument/2006/relationships/image" Target="media/image61.wmf"/><Relationship Id="rId2030" Type="http://schemas.openxmlformats.org/officeDocument/2006/relationships/image" Target="media/image972.wmf"/><Relationship Id="rId2987" Type="http://schemas.openxmlformats.org/officeDocument/2006/relationships/image" Target="media/image1452.wmf"/><Relationship Id="rId959" Type="http://schemas.openxmlformats.org/officeDocument/2006/relationships/image" Target="media/image451.wmf"/><Relationship Id="rId1589" Type="http://schemas.openxmlformats.org/officeDocument/2006/relationships/image" Target="media/image762.wmf"/><Relationship Id="rId1449" Type="http://schemas.openxmlformats.org/officeDocument/2006/relationships/oleObject" Target="embeddings/oleObject752.bin"/><Relationship Id="rId1796" Type="http://schemas.openxmlformats.org/officeDocument/2006/relationships/image" Target="media/image855.wmf"/><Relationship Id="rId2847" Type="http://schemas.openxmlformats.org/officeDocument/2006/relationships/image" Target="media/image1383.wmf"/><Relationship Id="rId4062" Type="http://schemas.openxmlformats.org/officeDocument/2006/relationships/oleObject" Target="embeddings/oleObject2199.bin"/><Relationship Id="rId88" Type="http://schemas.openxmlformats.org/officeDocument/2006/relationships/image" Target="media/image34.wmf"/><Relationship Id="rId819" Type="http://schemas.openxmlformats.org/officeDocument/2006/relationships/image" Target="media/image384.wmf"/><Relationship Id="rId1656" Type="http://schemas.openxmlformats.org/officeDocument/2006/relationships/image" Target="media/image794.wmf"/><Relationship Id="rId1863" Type="http://schemas.openxmlformats.org/officeDocument/2006/relationships/oleObject" Target="embeddings/oleObject971.bin"/><Relationship Id="rId2707" Type="http://schemas.openxmlformats.org/officeDocument/2006/relationships/oleObject" Target="embeddings/oleObject1394.bin"/><Relationship Id="rId2914" Type="http://schemas.openxmlformats.org/officeDocument/2006/relationships/oleObject" Target="embeddings/oleObject1494.bin"/><Relationship Id="rId1309" Type="http://schemas.openxmlformats.org/officeDocument/2006/relationships/image" Target="media/image628.wmf"/><Relationship Id="rId1516" Type="http://schemas.openxmlformats.org/officeDocument/2006/relationships/oleObject" Target="embeddings/oleObject787.bin"/><Relationship Id="rId1723" Type="http://schemas.openxmlformats.org/officeDocument/2006/relationships/oleObject" Target="embeddings/oleObject898.bin"/><Relationship Id="rId1930" Type="http://schemas.openxmlformats.org/officeDocument/2006/relationships/image" Target="media/image922.wmf"/><Relationship Id="rId4879" Type="http://schemas.openxmlformats.org/officeDocument/2006/relationships/image" Target="media/image2244.wmf"/><Relationship Id="rId15" Type="http://schemas.openxmlformats.org/officeDocument/2006/relationships/oleObject" Target="embeddings/oleObject3.bin"/><Relationship Id="rId3688" Type="http://schemas.openxmlformats.org/officeDocument/2006/relationships/oleObject" Target="embeddings/oleObject1952.bin"/><Relationship Id="rId3895" Type="http://schemas.openxmlformats.org/officeDocument/2006/relationships/oleObject" Target="embeddings/oleObject2082.bin"/><Relationship Id="rId4739" Type="http://schemas.openxmlformats.org/officeDocument/2006/relationships/image" Target="media/image2172.wmf"/><Relationship Id="rId2497" Type="http://schemas.openxmlformats.org/officeDocument/2006/relationships/oleObject" Target="embeddings/oleObject1288.bin"/><Relationship Id="rId3548" Type="http://schemas.openxmlformats.org/officeDocument/2006/relationships/oleObject" Target="embeddings/oleObject1876.bin"/><Relationship Id="rId3755" Type="http://schemas.openxmlformats.org/officeDocument/2006/relationships/oleObject" Target="embeddings/oleObject1991.bin"/><Relationship Id="rId4806" Type="http://schemas.openxmlformats.org/officeDocument/2006/relationships/image" Target="media/image2210.wmf"/><Relationship Id="rId469" Type="http://schemas.openxmlformats.org/officeDocument/2006/relationships/image" Target="media/image216.wmf"/><Relationship Id="rId676" Type="http://schemas.openxmlformats.org/officeDocument/2006/relationships/image" Target="media/image313.wmf"/><Relationship Id="rId883" Type="http://schemas.openxmlformats.org/officeDocument/2006/relationships/oleObject" Target="embeddings/oleObject465.bin"/><Relationship Id="rId1099" Type="http://schemas.openxmlformats.org/officeDocument/2006/relationships/image" Target="media/image524.wmf"/><Relationship Id="rId2357" Type="http://schemas.openxmlformats.org/officeDocument/2006/relationships/oleObject" Target="embeddings/oleObject1218.bin"/><Relationship Id="rId2564" Type="http://schemas.openxmlformats.org/officeDocument/2006/relationships/image" Target="media/image1238.wmf"/><Relationship Id="rId3408" Type="http://schemas.openxmlformats.org/officeDocument/2006/relationships/oleObject" Target="embeddings/oleObject1806.bin"/><Relationship Id="rId3615" Type="http://schemas.openxmlformats.org/officeDocument/2006/relationships/image" Target="media/image1702.wmf"/><Relationship Id="rId3962" Type="http://schemas.openxmlformats.org/officeDocument/2006/relationships/image" Target="media/image1839.wmf"/><Relationship Id="rId329" Type="http://schemas.openxmlformats.org/officeDocument/2006/relationships/oleObject" Target="embeddings/oleObject178.bin"/><Relationship Id="rId536" Type="http://schemas.openxmlformats.org/officeDocument/2006/relationships/oleObject" Target="embeddings/oleObject284.bin"/><Relationship Id="rId1166" Type="http://schemas.openxmlformats.org/officeDocument/2006/relationships/oleObject" Target="embeddings/oleObject605.bin"/><Relationship Id="rId1373" Type="http://schemas.openxmlformats.org/officeDocument/2006/relationships/oleObject" Target="embeddings/oleObject713.bin"/><Relationship Id="rId2217" Type="http://schemas.openxmlformats.org/officeDocument/2006/relationships/oleObject" Target="embeddings/oleObject1148.bin"/><Relationship Id="rId2771" Type="http://schemas.openxmlformats.org/officeDocument/2006/relationships/image" Target="media/image1345.wmf"/><Relationship Id="rId3822" Type="http://schemas.openxmlformats.org/officeDocument/2006/relationships/oleObject" Target="embeddings/oleObject2042.bin"/><Relationship Id="rId743" Type="http://schemas.openxmlformats.org/officeDocument/2006/relationships/oleObject" Target="embeddings/oleObject392.bin"/><Relationship Id="rId950" Type="http://schemas.openxmlformats.org/officeDocument/2006/relationships/oleObject" Target="embeddings/oleObject500.bin"/><Relationship Id="rId1026" Type="http://schemas.openxmlformats.org/officeDocument/2006/relationships/oleObject" Target="embeddings/oleObject535.bin"/><Relationship Id="rId1580" Type="http://schemas.openxmlformats.org/officeDocument/2006/relationships/oleObject" Target="embeddings/oleObject819.bin"/><Relationship Id="rId2424" Type="http://schemas.openxmlformats.org/officeDocument/2006/relationships/image" Target="media/image1169.wmf"/><Relationship Id="rId2631" Type="http://schemas.openxmlformats.org/officeDocument/2006/relationships/oleObject" Target="embeddings/oleObject1356.bin"/><Relationship Id="rId4389" Type="http://schemas.openxmlformats.org/officeDocument/2006/relationships/oleObject" Target="embeddings/oleObject2377.bin"/><Relationship Id="rId603" Type="http://schemas.openxmlformats.org/officeDocument/2006/relationships/image" Target="media/image282.wmf"/><Relationship Id="rId810" Type="http://schemas.openxmlformats.org/officeDocument/2006/relationships/image" Target="media/image380.wmf"/><Relationship Id="rId1233" Type="http://schemas.openxmlformats.org/officeDocument/2006/relationships/image" Target="media/image591.wmf"/><Relationship Id="rId1440" Type="http://schemas.openxmlformats.org/officeDocument/2006/relationships/image" Target="media/image690.wmf"/><Relationship Id="rId4596" Type="http://schemas.openxmlformats.org/officeDocument/2006/relationships/oleObject" Target="embeddings/oleObject2492.bin"/><Relationship Id="rId1300" Type="http://schemas.openxmlformats.org/officeDocument/2006/relationships/oleObject" Target="embeddings/oleObject672.bin"/><Relationship Id="rId3198" Type="http://schemas.openxmlformats.org/officeDocument/2006/relationships/oleObject" Target="embeddings/oleObject1688.bin"/><Relationship Id="rId4249" Type="http://schemas.openxmlformats.org/officeDocument/2006/relationships/oleObject" Target="embeddings/oleObject2300.bin"/><Relationship Id="rId4456" Type="http://schemas.openxmlformats.org/officeDocument/2006/relationships/oleObject" Target="embeddings/oleObject2412.bin"/><Relationship Id="rId4663" Type="http://schemas.openxmlformats.org/officeDocument/2006/relationships/image" Target="media/image2134.wmf"/><Relationship Id="rId4870" Type="http://schemas.openxmlformats.org/officeDocument/2006/relationships/oleObject" Target="embeddings/oleObject2627.bin"/><Relationship Id="rId3058" Type="http://schemas.openxmlformats.org/officeDocument/2006/relationships/image" Target="media/image1478.wmf"/><Relationship Id="rId3265" Type="http://schemas.openxmlformats.org/officeDocument/2006/relationships/image" Target="media/image1527.wmf"/><Relationship Id="rId3472" Type="http://schemas.openxmlformats.org/officeDocument/2006/relationships/oleObject" Target="embeddings/oleObject1838.bin"/><Relationship Id="rId4109" Type="http://schemas.openxmlformats.org/officeDocument/2006/relationships/oleObject" Target="embeddings/oleObject2224.bin"/><Relationship Id="rId4316" Type="http://schemas.openxmlformats.org/officeDocument/2006/relationships/oleObject" Target="embeddings/oleObject2337.bin"/><Relationship Id="rId4523" Type="http://schemas.openxmlformats.org/officeDocument/2006/relationships/image" Target="media/image2064.wmf"/><Relationship Id="rId4730" Type="http://schemas.openxmlformats.org/officeDocument/2006/relationships/oleObject" Target="embeddings/oleObject2559.bin"/><Relationship Id="rId186" Type="http://schemas.openxmlformats.org/officeDocument/2006/relationships/oleObject" Target="embeddings/oleObject100.bin"/><Relationship Id="rId393" Type="http://schemas.openxmlformats.org/officeDocument/2006/relationships/image" Target="media/image178.wmf"/><Relationship Id="rId2074" Type="http://schemas.openxmlformats.org/officeDocument/2006/relationships/image" Target="media/image994.wmf"/><Relationship Id="rId2281" Type="http://schemas.openxmlformats.org/officeDocument/2006/relationships/oleObject" Target="embeddings/oleObject1180.bin"/><Relationship Id="rId3125" Type="http://schemas.openxmlformats.org/officeDocument/2006/relationships/oleObject" Target="embeddings/oleObject1621.bin"/><Relationship Id="rId3332" Type="http://schemas.openxmlformats.org/officeDocument/2006/relationships/oleObject" Target="embeddings/oleObject1768.bin"/><Relationship Id="rId253" Type="http://schemas.openxmlformats.org/officeDocument/2006/relationships/image" Target="media/image116.wmf"/><Relationship Id="rId460" Type="http://schemas.openxmlformats.org/officeDocument/2006/relationships/oleObject" Target="embeddings/oleObject245.bin"/><Relationship Id="rId1090" Type="http://schemas.openxmlformats.org/officeDocument/2006/relationships/oleObject" Target="embeddings/oleObject567.bin"/><Relationship Id="rId2141" Type="http://schemas.openxmlformats.org/officeDocument/2006/relationships/oleObject" Target="embeddings/oleObject1110.bin"/><Relationship Id="rId113" Type="http://schemas.openxmlformats.org/officeDocument/2006/relationships/oleObject" Target="embeddings/oleObject63.bin"/><Relationship Id="rId320" Type="http://schemas.openxmlformats.org/officeDocument/2006/relationships/image" Target="media/image144.wmf"/><Relationship Id="rId2001" Type="http://schemas.openxmlformats.org/officeDocument/2006/relationships/oleObject" Target="embeddings/oleObject1040.bin"/><Relationship Id="rId2958" Type="http://schemas.openxmlformats.org/officeDocument/2006/relationships/oleObject" Target="embeddings/oleObject1517.bin"/><Relationship Id="rId1767" Type="http://schemas.openxmlformats.org/officeDocument/2006/relationships/oleObject" Target="embeddings/oleObject923.bin"/><Relationship Id="rId1974" Type="http://schemas.openxmlformats.org/officeDocument/2006/relationships/image" Target="media/image944.wmf"/><Relationship Id="rId2818" Type="http://schemas.openxmlformats.org/officeDocument/2006/relationships/oleObject" Target="embeddings/oleObject1446.bin"/><Relationship Id="rId4173" Type="http://schemas.openxmlformats.org/officeDocument/2006/relationships/image" Target="media/image1908.wmf"/><Relationship Id="rId4380" Type="http://schemas.openxmlformats.org/officeDocument/2006/relationships/image" Target="media/image2004.wmf"/><Relationship Id="rId59" Type="http://schemas.openxmlformats.org/officeDocument/2006/relationships/oleObject" Target="embeddings/oleObject29.bin"/><Relationship Id="rId1627" Type="http://schemas.openxmlformats.org/officeDocument/2006/relationships/oleObject" Target="embeddings/oleObject844.bin"/><Relationship Id="rId1834" Type="http://schemas.openxmlformats.org/officeDocument/2006/relationships/image" Target="media/image874.wmf"/><Relationship Id="rId4033" Type="http://schemas.openxmlformats.org/officeDocument/2006/relationships/oleObject" Target="embeddings/oleObject2170.bin"/><Relationship Id="rId4240" Type="http://schemas.openxmlformats.org/officeDocument/2006/relationships/image" Target="media/image1941.wmf"/><Relationship Id="rId3799" Type="http://schemas.openxmlformats.org/officeDocument/2006/relationships/oleObject" Target="embeddings/oleObject2021.bin"/><Relationship Id="rId4100" Type="http://schemas.openxmlformats.org/officeDocument/2006/relationships/image" Target="media/image1877.wmf"/><Relationship Id="rId1901" Type="http://schemas.openxmlformats.org/officeDocument/2006/relationships/oleObject" Target="embeddings/oleObject990.bin"/><Relationship Id="rId3659" Type="http://schemas.openxmlformats.org/officeDocument/2006/relationships/oleObject" Target="embeddings/oleObject1936.bin"/><Relationship Id="rId3866" Type="http://schemas.openxmlformats.org/officeDocument/2006/relationships/image" Target="media/image1795.wmf"/><Relationship Id="rId787" Type="http://schemas.openxmlformats.org/officeDocument/2006/relationships/oleObject" Target="embeddings/oleObject414.bin"/><Relationship Id="rId994" Type="http://schemas.openxmlformats.org/officeDocument/2006/relationships/oleObject" Target="embeddings/oleObject519.bin"/><Relationship Id="rId2468" Type="http://schemas.openxmlformats.org/officeDocument/2006/relationships/image" Target="media/image1191.wmf"/><Relationship Id="rId2675" Type="http://schemas.openxmlformats.org/officeDocument/2006/relationships/oleObject" Target="embeddings/oleObject1378.bin"/><Relationship Id="rId2882" Type="http://schemas.openxmlformats.org/officeDocument/2006/relationships/oleObject" Target="embeddings/oleObject1478.bin"/><Relationship Id="rId3519" Type="http://schemas.openxmlformats.org/officeDocument/2006/relationships/image" Target="media/image1654.wmf"/><Relationship Id="rId3726" Type="http://schemas.openxmlformats.org/officeDocument/2006/relationships/image" Target="media/image1746.wmf"/><Relationship Id="rId3933" Type="http://schemas.openxmlformats.org/officeDocument/2006/relationships/oleObject" Target="embeddings/oleObject2101.bin"/><Relationship Id="rId647" Type="http://schemas.openxmlformats.org/officeDocument/2006/relationships/oleObject" Target="embeddings/oleObject345.bin"/><Relationship Id="rId854" Type="http://schemas.openxmlformats.org/officeDocument/2006/relationships/oleObject" Target="embeddings/oleObject449.bin"/><Relationship Id="rId1277" Type="http://schemas.openxmlformats.org/officeDocument/2006/relationships/image" Target="media/image613.wmf"/><Relationship Id="rId1484" Type="http://schemas.openxmlformats.org/officeDocument/2006/relationships/oleObject" Target="embeddings/oleObject771.bin"/><Relationship Id="rId1691" Type="http://schemas.openxmlformats.org/officeDocument/2006/relationships/oleObject" Target="embeddings/oleObject877.bin"/><Relationship Id="rId2328" Type="http://schemas.openxmlformats.org/officeDocument/2006/relationships/image" Target="media/image1121.wmf"/><Relationship Id="rId2535" Type="http://schemas.openxmlformats.org/officeDocument/2006/relationships/oleObject" Target="embeddings/oleObject1308.bin"/><Relationship Id="rId2742" Type="http://schemas.openxmlformats.org/officeDocument/2006/relationships/image" Target="media/image1327.wmf"/><Relationship Id="rId507" Type="http://schemas.openxmlformats.org/officeDocument/2006/relationships/image" Target="media/image235.wmf"/><Relationship Id="rId714" Type="http://schemas.openxmlformats.org/officeDocument/2006/relationships/image" Target="media/image333.wmf"/><Relationship Id="rId921" Type="http://schemas.openxmlformats.org/officeDocument/2006/relationships/image" Target="media/image432.wmf"/><Relationship Id="rId1137" Type="http://schemas.openxmlformats.org/officeDocument/2006/relationships/image" Target="media/image543.wmf"/><Relationship Id="rId1344" Type="http://schemas.openxmlformats.org/officeDocument/2006/relationships/image" Target="media/image645.wmf"/><Relationship Id="rId1551" Type="http://schemas.openxmlformats.org/officeDocument/2006/relationships/image" Target="media/image743.wmf"/><Relationship Id="rId2602" Type="http://schemas.openxmlformats.org/officeDocument/2006/relationships/image" Target="media/image1257.wmf"/><Relationship Id="rId50" Type="http://schemas.openxmlformats.org/officeDocument/2006/relationships/oleObject" Target="embeddings/oleObject25.bin"/><Relationship Id="rId1204" Type="http://schemas.openxmlformats.org/officeDocument/2006/relationships/oleObject" Target="embeddings/oleObject624.bin"/><Relationship Id="rId1411" Type="http://schemas.openxmlformats.org/officeDocument/2006/relationships/oleObject" Target="embeddings/oleObject732.bin"/><Relationship Id="rId4567" Type="http://schemas.openxmlformats.org/officeDocument/2006/relationships/image" Target="media/image2086.wmf"/><Relationship Id="rId4774" Type="http://schemas.openxmlformats.org/officeDocument/2006/relationships/oleObject" Target="embeddings/oleObject2581.bin"/><Relationship Id="rId3169" Type="http://schemas.openxmlformats.org/officeDocument/2006/relationships/oleObject" Target="embeddings/oleObject1659.bin"/><Relationship Id="rId3376" Type="http://schemas.openxmlformats.org/officeDocument/2006/relationships/oleObject" Target="embeddings/oleObject1790.bin"/><Relationship Id="rId3583" Type="http://schemas.openxmlformats.org/officeDocument/2006/relationships/image" Target="media/image1686.wmf"/><Relationship Id="rId4427" Type="http://schemas.openxmlformats.org/officeDocument/2006/relationships/image" Target="media/image2028.wmf"/><Relationship Id="rId297" Type="http://schemas.openxmlformats.org/officeDocument/2006/relationships/oleObject" Target="embeddings/oleObject161.bin"/><Relationship Id="rId2185" Type="http://schemas.openxmlformats.org/officeDocument/2006/relationships/image" Target="media/image1049.wmf"/><Relationship Id="rId2392" Type="http://schemas.openxmlformats.org/officeDocument/2006/relationships/image" Target="media/image1153.wmf"/><Relationship Id="rId3029" Type="http://schemas.openxmlformats.org/officeDocument/2006/relationships/oleObject" Target="embeddings/oleObject1559.bin"/><Relationship Id="rId3236" Type="http://schemas.openxmlformats.org/officeDocument/2006/relationships/oleObject" Target="embeddings/oleObject1718.bin"/><Relationship Id="rId3790" Type="http://schemas.openxmlformats.org/officeDocument/2006/relationships/oleObject" Target="embeddings/oleObject2012.bin"/><Relationship Id="rId4634" Type="http://schemas.openxmlformats.org/officeDocument/2006/relationships/oleObject" Target="embeddings/oleObject2511.bin"/><Relationship Id="rId4841" Type="http://schemas.openxmlformats.org/officeDocument/2006/relationships/image" Target="media/image2225.wmf"/><Relationship Id="rId157" Type="http://schemas.openxmlformats.org/officeDocument/2006/relationships/oleObject" Target="embeddings/oleObject85.bin"/><Relationship Id="rId364" Type="http://schemas.openxmlformats.org/officeDocument/2006/relationships/oleObject" Target="embeddings/oleObject197.bin"/><Relationship Id="rId2045" Type="http://schemas.openxmlformats.org/officeDocument/2006/relationships/oleObject" Target="embeddings/oleObject1062.bin"/><Relationship Id="rId3443" Type="http://schemas.openxmlformats.org/officeDocument/2006/relationships/image" Target="media/image1616.wmf"/><Relationship Id="rId3650" Type="http://schemas.openxmlformats.org/officeDocument/2006/relationships/image" Target="media/image1715.wmf"/><Relationship Id="rId4701" Type="http://schemas.openxmlformats.org/officeDocument/2006/relationships/image" Target="media/image2153.wmf"/><Relationship Id="rId571" Type="http://schemas.openxmlformats.org/officeDocument/2006/relationships/image" Target="media/image266.wmf"/><Relationship Id="rId2252" Type="http://schemas.openxmlformats.org/officeDocument/2006/relationships/image" Target="media/image1083.wmf"/><Relationship Id="rId3303" Type="http://schemas.openxmlformats.org/officeDocument/2006/relationships/image" Target="media/image1546.wmf"/><Relationship Id="rId3510" Type="http://schemas.openxmlformats.org/officeDocument/2006/relationships/oleObject" Target="embeddings/oleObject1857.bin"/><Relationship Id="rId224" Type="http://schemas.openxmlformats.org/officeDocument/2006/relationships/oleObject" Target="embeddings/oleObject119.bin"/><Relationship Id="rId431" Type="http://schemas.openxmlformats.org/officeDocument/2006/relationships/image" Target="media/image197.wmf"/><Relationship Id="rId1061" Type="http://schemas.openxmlformats.org/officeDocument/2006/relationships/image" Target="media/image505.wmf"/><Relationship Id="rId2112" Type="http://schemas.openxmlformats.org/officeDocument/2006/relationships/image" Target="media/image1013.wmf"/><Relationship Id="rId1878" Type="http://schemas.openxmlformats.org/officeDocument/2006/relationships/image" Target="media/image896.wmf"/><Relationship Id="rId2929" Type="http://schemas.openxmlformats.org/officeDocument/2006/relationships/image" Target="media/image1424.wmf"/><Relationship Id="rId4077" Type="http://schemas.openxmlformats.org/officeDocument/2006/relationships/oleObject" Target="embeddings/oleObject2208.bin"/><Relationship Id="rId4284" Type="http://schemas.openxmlformats.org/officeDocument/2006/relationships/oleObject" Target="embeddings/oleObject2321.bin"/><Relationship Id="rId4491" Type="http://schemas.openxmlformats.org/officeDocument/2006/relationships/oleObject" Target="embeddings/oleObject2438.bin"/><Relationship Id="rId1738" Type="http://schemas.openxmlformats.org/officeDocument/2006/relationships/oleObject" Target="embeddings/oleObject908.bin"/><Relationship Id="rId3093" Type="http://schemas.openxmlformats.org/officeDocument/2006/relationships/oleObject" Target="embeddings/oleObject1596.bin"/><Relationship Id="rId4144" Type="http://schemas.openxmlformats.org/officeDocument/2006/relationships/oleObject" Target="embeddings/oleObject2247.bin"/><Relationship Id="rId4351" Type="http://schemas.openxmlformats.org/officeDocument/2006/relationships/image" Target="media/image1993.wmf"/><Relationship Id="rId1945" Type="http://schemas.openxmlformats.org/officeDocument/2006/relationships/oleObject" Target="embeddings/oleObject1012.bin"/><Relationship Id="rId3160" Type="http://schemas.openxmlformats.org/officeDocument/2006/relationships/oleObject" Target="embeddings/oleObject1650.bin"/><Relationship Id="rId4004" Type="http://schemas.openxmlformats.org/officeDocument/2006/relationships/oleObject" Target="embeddings/oleObject2142.bin"/><Relationship Id="rId4211" Type="http://schemas.openxmlformats.org/officeDocument/2006/relationships/image" Target="media/image1927.wmf"/><Relationship Id="rId1805" Type="http://schemas.openxmlformats.org/officeDocument/2006/relationships/oleObject" Target="embeddings/oleObject942.bin"/><Relationship Id="rId3020" Type="http://schemas.openxmlformats.org/officeDocument/2006/relationships/oleObject" Target="embeddings/oleObject1553.bin"/><Relationship Id="rId3977" Type="http://schemas.openxmlformats.org/officeDocument/2006/relationships/image" Target="media/image1846.wmf"/><Relationship Id="rId898" Type="http://schemas.openxmlformats.org/officeDocument/2006/relationships/image" Target="media/image422.wmf"/><Relationship Id="rId2579" Type="http://schemas.openxmlformats.org/officeDocument/2006/relationships/oleObject" Target="embeddings/oleObject1330.bin"/><Relationship Id="rId2786" Type="http://schemas.openxmlformats.org/officeDocument/2006/relationships/oleObject" Target="embeddings/oleObject1430.bin"/><Relationship Id="rId2993" Type="http://schemas.openxmlformats.org/officeDocument/2006/relationships/image" Target="media/image1455.wmf"/><Relationship Id="rId3837" Type="http://schemas.openxmlformats.org/officeDocument/2006/relationships/oleObject" Target="embeddings/oleObject2053.bin"/><Relationship Id="rId758" Type="http://schemas.openxmlformats.org/officeDocument/2006/relationships/image" Target="media/image355.wmf"/><Relationship Id="rId965" Type="http://schemas.openxmlformats.org/officeDocument/2006/relationships/image" Target="media/image454.wmf"/><Relationship Id="rId1388" Type="http://schemas.openxmlformats.org/officeDocument/2006/relationships/image" Target="media/image664.wmf"/><Relationship Id="rId1595" Type="http://schemas.openxmlformats.org/officeDocument/2006/relationships/image" Target="media/image765.wmf"/><Relationship Id="rId2439" Type="http://schemas.openxmlformats.org/officeDocument/2006/relationships/oleObject" Target="embeddings/oleObject1259.bin"/><Relationship Id="rId2646" Type="http://schemas.openxmlformats.org/officeDocument/2006/relationships/image" Target="media/image1279.wmf"/><Relationship Id="rId2853" Type="http://schemas.openxmlformats.org/officeDocument/2006/relationships/image" Target="media/image1386.wmf"/><Relationship Id="rId3904" Type="http://schemas.openxmlformats.org/officeDocument/2006/relationships/image" Target="media/image1814.wmf"/><Relationship Id="rId94" Type="http://schemas.openxmlformats.org/officeDocument/2006/relationships/image" Target="media/image37.wmf"/><Relationship Id="rId618" Type="http://schemas.openxmlformats.org/officeDocument/2006/relationships/oleObject" Target="embeddings/oleObject325.bin"/><Relationship Id="rId825" Type="http://schemas.openxmlformats.org/officeDocument/2006/relationships/image" Target="media/image387.wmf"/><Relationship Id="rId1248" Type="http://schemas.openxmlformats.org/officeDocument/2006/relationships/oleObject" Target="embeddings/oleObject646.bin"/><Relationship Id="rId1455" Type="http://schemas.openxmlformats.org/officeDocument/2006/relationships/oleObject" Target="embeddings/oleObject755.bin"/><Relationship Id="rId1662" Type="http://schemas.openxmlformats.org/officeDocument/2006/relationships/image" Target="media/image797.wmf"/><Relationship Id="rId2506" Type="http://schemas.openxmlformats.org/officeDocument/2006/relationships/oleObject" Target="embeddings/oleObject1293.bin"/><Relationship Id="rId1108" Type="http://schemas.openxmlformats.org/officeDocument/2006/relationships/oleObject" Target="embeddings/oleObject576.bin"/><Relationship Id="rId1315" Type="http://schemas.openxmlformats.org/officeDocument/2006/relationships/image" Target="media/image631.wmf"/><Relationship Id="rId2713" Type="http://schemas.openxmlformats.org/officeDocument/2006/relationships/oleObject" Target="embeddings/oleObject1397.bin"/><Relationship Id="rId2920" Type="http://schemas.openxmlformats.org/officeDocument/2006/relationships/oleObject" Target="embeddings/oleObject1497.bin"/><Relationship Id="rId4678" Type="http://schemas.openxmlformats.org/officeDocument/2006/relationships/oleObject" Target="embeddings/oleObject2533.bin"/><Relationship Id="rId1522" Type="http://schemas.openxmlformats.org/officeDocument/2006/relationships/oleObject" Target="embeddings/oleObject790.bin"/><Relationship Id="rId4885" Type="http://schemas.openxmlformats.org/officeDocument/2006/relationships/header" Target="header1.xml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084.bin"/><Relationship Id="rId3487" Type="http://schemas.openxmlformats.org/officeDocument/2006/relationships/image" Target="media/image1638.wmf"/><Relationship Id="rId3694" Type="http://schemas.openxmlformats.org/officeDocument/2006/relationships/image" Target="media/image1734.wmf"/><Relationship Id="rId4538" Type="http://schemas.openxmlformats.org/officeDocument/2006/relationships/oleObject" Target="embeddings/oleObject2463.bin"/><Relationship Id="rId4745" Type="http://schemas.openxmlformats.org/officeDocument/2006/relationships/image" Target="media/image2175.wmf"/><Relationship Id="rId2296" Type="http://schemas.openxmlformats.org/officeDocument/2006/relationships/image" Target="media/image1105.wmf"/><Relationship Id="rId3347" Type="http://schemas.openxmlformats.org/officeDocument/2006/relationships/image" Target="media/image1568.wmf"/><Relationship Id="rId3554" Type="http://schemas.openxmlformats.org/officeDocument/2006/relationships/oleObject" Target="embeddings/oleObject1879.bin"/><Relationship Id="rId3761" Type="http://schemas.openxmlformats.org/officeDocument/2006/relationships/oleObject" Target="embeddings/oleObject1994.bin"/><Relationship Id="rId4605" Type="http://schemas.openxmlformats.org/officeDocument/2006/relationships/image" Target="media/image2105.wmf"/><Relationship Id="rId4812" Type="http://schemas.openxmlformats.org/officeDocument/2006/relationships/image" Target="media/image2213.wmf"/><Relationship Id="rId268" Type="http://schemas.openxmlformats.org/officeDocument/2006/relationships/oleObject" Target="embeddings/oleObject146.bin"/><Relationship Id="rId475" Type="http://schemas.openxmlformats.org/officeDocument/2006/relationships/image" Target="media/image219.wmf"/><Relationship Id="rId682" Type="http://schemas.openxmlformats.org/officeDocument/2006/relationships/image" Target="media/image317.wmf"/><Relationship Id="rId2156" Type="http://schemas.openxmlformats.org/officeDocument/2006/relationships/image" Target="media/image1035.wmf"/><Relationship Id="rId2363" Type="http://schemas.openxmlformats.org/officeDocument/2006/relationships/oleObject" Target="embeddings/oleObject1221.bin"/><Relationship Id="rId2570" Type="http://schemas.openxmlformats.org/officeDocument/2006/relationships/image" Target="media/image1241.wmf"/><Relationship Id="rId3207" Type="http://schemas.openxmlformats.org/officeDocument/2006/relationships/oleObject" Target="embeddings/oleObject1697.bin"/><Relationship Id="rId3414" Type="http://schemas.openxmlformats.org/officeDocument/2006/relationships/oleObject" Target="embeddings/oleObject1809.bin"/><Relationship Id="rId3621" Type="http://schemas.openxmlformats.org/officeDocument/2006/relationships/oleObject" Target="embeddings/oleObject1913.bin"/><Relationship Id="rId128" Type="http://schemas.openxmlformats.org/officeDocument/2006/relationships/image" Target="media/image54.wmf"/><Relationship Id="rId335" Type="http://schemas.openxmlformats.org/officeDocument/2006/relationships/oleObject" Target="embeddings/oleObject181.bin"/><Relationship Id="rId542" Type="http://schemas.openxmlformats.org/officeDocument/2006/relationships/oleObject" Target="embeddings/oleObject287.bin"/><Relationship Id="rId1172" Type="http://schemas.openxmlformats.org/officeDocument/2006/relationships/oleObject" Target="embeddings/oleObject608.bin"/><Relationship Id="rId2016" Type="http://schemas.openxmlformats.org/officeDocument/2006/relationships/image" Target="media/image965.wmf"/><Relationship Id="rId2223" Type="http://schemas.openxmlformats.org/officeDocument/2006/relationships/oleObject" Target="embeddings/oleObject1151.bin"/><Relationship Id="rId2430" Type="http://schemas.openxmlformats.org/officeDocument/2006/relationships/image" Target="media/image1172.wmf"/><Relationship Id="rId402" Type="http://schemas.openxmlformats.org/officeDocument/2006/relationships/oleObject" Target="embeddings/oleObject216.bin"/><Relationship Id="rId1032" Type="http://schemas.openxmlformats.org/officeDocument/2006/relationships/oleObject" Target="embeddings/oleObject538.bin"/><Relationship Id="rId4188" Type="http://schemas.openxmlformats.org/officeDocument/2006/relationships/oleObject" Target="embeddings/oleObject2269.bin"/><Relationship Id="rId4395" Type="http://schemas.openxmlformats.org/officeDocument/2006/relationships/oleObject" Target="embeddings/oleObject2380.bin"/><Relationship Id="rId1989" Type="http://schemas.openxmlformats.org/officeDocument/2006/relationships/oleObject" Target="embeddings/oleObject1034.bin"/><Relationship Id="rId4048" Type="http://schemas.openxmlformats.org/officeDocument/2006/relationships/oleObject" Target="embeddings/oleObject2185.bin"/><Relationship Id="rId4255" Type="http://schemas.openxmlformats.org/officeDocument/2006/relationships/oleObject" Target="embeddings/oleObject2304.bin"/><Relationship Id="rId1849" Type="http://schemas.openxmlformats.org/officeDocument/2006/relationships/oleObject" Target="embeddings/oleObject964.bin"/><Relationship Id="rId3064" Type="http://schemas.openxmlformats.org/officeDocument/2006/relationships/oleObject" Target="embeddings/oleObject1580.bin"/><Relationship Id="rId4462" Type="http://schemas.openxmlformats.org/officeDocument/2006/relationships/image" Target="media/image2043.wmf"/><Relationship Id="rId192" Type="http://schemas.openxmlformats.org/officeDocument/2006/relationships/oleObject" Target="embeddings/oleObject103.bin"/><Relationship Id="rId1709" Type="http://schemas.openxmlformats.org/officeDocument/2006/relationships/oleObject" Target="embeddings/oleObject886.bin"/><Relationship Id="rId1916" Type="http://schemas.openxmlformats.org/officeDocument/2006/relationships/image" Target="media/image915.wmf"/><Relationship Id="rId3271" Type="http://schemas.openxmlformats.org/officeDocument/2006/relationships/image" Target="media/image1530.wmf"/><Relationship Id="rId4115" Type="http://schemas.openxmlformats.org/officeDocument/2006/relationships/oleObject" Target="embeddings/oleObject2227.bin"/><Relationship Id="rId4322" Type="http://schemas.openxmlformats.org/officeDocument/2006/relationships/oleObject" Target="embeddings/oleObject2340.bin"/><Relationship Id="rId2080" Type="http://schemas.openxmlformats.org/officeDocument/2006/relationships/image" Target="media/image997.wmf"/><Relationship Id="rId3131" Type="http://schemas.openxmlformats.org/officeDocument/2006/relationships/oleObject" Target="embeddings/oleObject1627.bin"/><Relationship Id="rId2897" Type="http://schemas.openxmlformats.org/officeDocument/2006/relationships/image" Target="media/image1408.wmf"/><Relationship Id="rId3948" Type="http://schemas.openxmlformats.org/officeDocument/2006/relationships/oleObject" Target="embeddings/oleObject2109.bin"/><Relationship Id="rId869" Type="http://schemas.openxmlformats.org/officeDocument/2006/relationships/oleObject" Target="embeddings/oleObject457.bin"/><Relationship Id="rId1499" Type="http://schemas.openxmlformats.org/officeDocument/2006/relationships/image" Target="media/image717.wmf"/><Relationship Id="rId729" Type="http://schemas.openxmlformats.org/officeDocument/2006/relationships/oleObject" Target="embeddings/oleObject385.bin"/><Relationship Id="rId1359" Type="http://schemas.openxmlformats.org/officeDocument/2006/relationships/oleObject" Target="embeddings/oleObject703.bin"/><Relationship Id="rId2757" Type="http://schemas.openxmlformats.org/officeDocument/2006/relationships/oleObject" Target="embeddings/oleObject1419.bin"/><Relationship Id="rId2964" Type="http://schemas.openxmlformats.org/officeDocument/2006/relationships/oleObject" Target="embeddings/oleObject1520.bin"/><Relationship Id="rId3808" Type="http://schemas.openxmlformats.org/officeDocument/2006/relationships/oleObject" Target="embeddings/oleObject2028.bin"/><Relationship Id="rId936" Type="http://schemas.openxmlformats.org/officeDocument/2006/relationships/oleObject" Target="embeddings/oleObject493.bin"/><Relationship Id="rId1219" Type="http://schemas.openxmlformats.org/officeDocument/2006/relationships/image" Target="media/image584.wmf"/><Relationship Id="rId1566" Type="http://schemas.openxmlformats.org/officeDocument/2006/relationships/oleObject" Target="embeddings/oleObject812.bin"/><Relationship Id="rId1773" Type="http://schemas.openxmlformats.org/officeDocument/2006/relationships/oleObject" Target="embeddings/oleObject926.bin"/><Relationship Id="rId1980" Type="http://schemas.openxmlformats.org/officeDocument/2006/relationships/image" Target="media/image947.wmf"/><Relationship Id="rId2617" Type="http://schemas.openxmlformats.org/officeDocument/2006/relationships/oleObject" Target="embeddings/oleObject1349.bin"/><Relationship Id="rId2824" Type="http://schemas.openxmlformats.org/officeDocument/2006/relationships/oleObject" Target="embeddings/oleObject1449.bin"/><Relationship Id="rId65" Type="http://schemas.openxmlformats.org/officeDocument/2006/relationships/oleObject" Target="embeddings/oleObject35.bin"/><Relationship Id="rId1426" Type="http://schemas.openxmlformats.org/officeDocument/2006/relationships/image" Target="media/image683.wmf"/><Relationship Id="rId1633" Type="http://schemas.openxmlformats.org/officeDocument/2006/relationships/oleObject" Target="embeddings/oleObject847.bin"/><Relationship Id="rId1840" Type="http://schemas.openxmlformats.org/officeDocument/2006/relationships/image" Target="media/image877.wmf"/><Relationship Id="rId4789" Type="http://schemas.openxmlformats.org/officeDocument/2006/relationships/image" Target="media/image2197.wmf"/><Relationship Id="rId1700" Type="http://schemas.openxmlformats.org/officeDocument/2006/relationships/image" Target="media/image815.wmf"/><Relationship Id="rId3598" Type="http://schemas.openxmlformats.org/officeDocument/2006/relationships/oleObject" Target="embeddings/oleObject1901.bin"/><Relationship Id="rId4649" Type="http://schemas.openxmlformats.org/officeDocument/2006/relationships/image" Target="media/image2127.wmf"/><Relationship Id="rId4856" Type="http://schemas.openxmlformats.org/officeDocument/2006/relationships/oleObject" Target="embeddings/oleObject2620.bin"/><Relationship Id="rId3458" Type="http://schemas.openxmlformats.org/officeDocument/2006/relationships/oleObject" Target="embeddings/oleObject1831.bin"/><Relationship Id="rId3665" Type="http://schemas.openxmlformats.org/officeDocument/2006/relationships/oleObject" Target="embeddings/oleObject1939.bin"/><Relationship Id="rId3872" Type="http://schemas.openxmlformats.org/officeDocument/2006/relationships/image" Target="media/image1798.wmf"/><Relationship Id="rId4509" Type="http://schemas.openxmlformats.org/officeDocument/2006/relationships/oleObject" Target="embeddings/oleObject2448.bin"/><Relationship Id="rId4716" Type="http://schemas.openxmlformats.org/officeDocument/2006/relationships/oleObject" Target="embeddings/oleObject2552.bin"/><Relationship Id="rId379" Type="http://schemas.openxmlformats.org/officeDocument/2006/relationships/image" Target="media/image171.wmf"/><Relationship Id="rId586" Type="http://schemas.openxmlformats.org/officeDocument/2006/relationships/oleObject" Target="embeddings/oleObject309.bin"/><Relationship Id="rId793" Type="http://schemas.openxmlformats.org/officeDocument/2006/relationships/oleObject" Target="embeddings/oleObject417.bin"/><Relationship Id="rId2267" Type="http://schemas.openxmlformats.org/officeDocument/2006/relationships/oleObject" Target="embeddings/oleObject1173.bin"/><Relationship Id="rId2474" Type="http://schemas.openxmlformats.org/officeDocument/2006/relationships/image" Target="media/image1194.wmf"/><Relationship Id="rId2681" Type="http://schemas.openxmlformats.org/officeDocument/2006/relationships/oleObject" Target="embeddings/oleObject1381.bin"/><Relationship Id="rId3318" Type="http://schemas.openxmlformats.org/officeDocument/2006/relationships/oleObject" Target="embeddings/oleObject1761.bin"/><Relationship Id="rId3525" Type="http://schemas.openxmlformats.org/officeDocument/2006/relationships/image" Target="media/image1657.wmf"/><Relationship Id="rId239" Type="http://schemas.openxmlformats.org/officeDocument/2006/relationships/image" Target="media/image109.wmf"/><Relationship Id="rId446" Type="http://schemas.openxmlformats.org/officeDocument/2006/relationships/oleObject" Target="embeddings/oleObject238.bin"/><Relationship Id="rId653" Type="http://schemas.openxmlformats.org/officeDocument/2006/relationships/oleObject" Target="embeddings/oleObject348.bin"/><Relationship Id="rId1076" Type="http://schemas.openxmlformats.org/officeDocument/2006/relationships/oleObject" Target="embeddings/oleObject560.bin"/><Relationship Id="rId1283" Type="http://schemas.openxmlformats.org/officeDocument/2006/relationships/image" Target="media/image616.wmf"/><Relationship Id="rId1490" Type="http://schemas.openxmlformats.org/officeDocument/2006/relationships/oleObject" Target="embeddings/oleObject774.bin"/><Relationship Id="rId2127" Type="http://schemas.openxmlformats.org/officeDocument/2006/relationships/oleObject" Target="embeddings/oleObject1103.bin"/><Relationship Id="rId2334" Type="http://schemas.openxmlformats.org/officeDocument/2006/relationships/image" Target="media/image1124.wmf"/><Relationship Id="rId3732" Type="http://schemas.openxmlformats.org/officeDocument/2006/relationships/image" Target="media/image1749.wmf"/><Relationship Id="rId306" Type="http://schemas.openxmlformats.org/officeDocument/2006/relationships/image" Target="media/image137.wmf"/><Relationship Id="rId860" Type="http://schemas.openxmlformats.org/officeDocument/2006/relationships/oleObject" Target="embeddings/oleObject452.bin"/><Relationship Id="rId1143" Type="http://schemas.openxmlformats.org/officeDocument/2006/relationships/image" Target="media/image546.wmf"/><Relationship Id="rId2541" Type="http://schemas.openxmlformats.org/officeDocument/2006/relationships/oleObject" Target="embeddings/oleObject1311.bin"/><Relationship Id="rId4299" Type="http://schemas.openxmlformats.org/officeDocument/2006/relationships/image" Target="media/image1967.wmf"/><Relationship Id="rId513" Type="http://schemas.openxmlformats.org/officeDocument/2006/relationships/image" Target="media/image238.wmf"/><Relationship Id="rId720" Type="http://schemas.openxmlformats.org/officeDocument/2006/relationships/image" Target="media/image336.wmf"/><Relationship Id="rId1350" Type="http://schemas.openxmlformats.org/officeDocument/2006/relationships/image" Target="media/image648.wmf"/><Relationship Id="rId2401" Type="http://schemas.openxmlformats.org/officeDocument/2006/relationships/oleObject" Target="embeddings/oleObject1240.bin"/><Relationship Id="rId4159" Type="http://schemas.openxmlformats.org/officeDocument/2006/relationships/image" Target="media/image1901.wmf"/><Relationship Id="rId1003" Type="http://schemas.openxmlformats.org/officeDocument/2006/relationships/image" Target="media/image476.wmf"/><Relationship Id="rId1210" Type="http://schemas.openxmlformats.org/officeDocument/2006/relationships/oleObject" Target="embeddings/oleObject627.bin"/><Relationship Id="rId4366" Type="http://schemas.openxmlformats.org/officeDocument/2006/relationships/oleObject" Target="embeddings/oleObject2365.bin"/><Relationship Id="rId4573" Type="http://schemas.openxmlformats.org/officeDocument/2006/relationships/image" Target="media/image2089.wmf"/><Relationship Id="rId4780" Type="http://schemas.openxmlformats.org/officeDocument/2006/relationships/oleObject" Target="embeddings/oleObject2584.bin"/><Relationship Id="rId3175" Type="http://schemas.openxmlformats.org/officeDocument/2006/relationships/oleObject" Target="embeddings/oleObject1665.bin"/><Relationship Id="rId3382" Type="http://schemas.openxmlformats.org/officeDocument/2006/relationships/oleObject" Target="embeddings/oleObject1793.bin"/><Relationship Id="rId4019" Type="http://schemas.openxmlformats.org/officeDocument/2006/relationships/oleObject" Target="embeddings/oleObject2156.bin"/><Relationship Id="rId4226" Type="http://schemas.openxmlformats.org/officeDocument/2006/relationships/image" Target="media/image1934.wmf"/><Relationship Id="rId4433" Type="http://schemas.openxmlformats.org/officeDocument/2006/relationships/image" Target="media/image2031.wmf"/><Relationship Id="rId4640" Type="http://schemas.openxmlformats.org/officeDocument/2006/relationships/oleObject" Target="embeddings/oleObject2514.bin"/><Relationship Id="rId2191" Type="http://schemas.openxmlformats.org/officeDocument/2006/relationships/image" Target="media/image1052.wmf"/><Relationship Id="rId3035" Type="http://schemas.openxmlformats.org/officeDocument/2006/relationships/oleObject" Target="embeddings/oleObject1562.bin"/><Relationship Id="rId3242" Type="http://schemas.openxmlformats.org/officeDocument/2006/relationships/oleObject" Target="embeddings/oleObject1723.bin"/><Relationship Id="rId4500" Type="http://schemas.openxmlformats.org/officeDocument/2006/relationships/image" Target="media/image2053.wmf"/><Relationship Id="rId163" Type="http://schemas.openxmlformats.org/officeDocument/2006/relationships/oleObject" Target="embeddings/oleObject88.bin"/><Relationship Id="rId370" Type="http://schemas.openxmlformats.org/officeDocument/2006/relationships/oleObject" Target="embeddings/oleObject200.bin"/><Relationship Id="rId2051" Type="http://schemas.openxmlformats.org/officeDocument/2006/relationships/oleObject" Target="embeddings/oleObject1065.bin"/><Relationship Id="rId3102" Type="http://schemas.openxmlformats.org/officeDocument/2006/relationships/image" Target="media/image1496.wmf"/><Relationship Id="rId230" Type="http://schemas.openxmlformats.org/officeDocument/2006/relationships/oleObject" Target="embeddings/oleObject122.bin"/><Relationship Id="rId2868" Type="http://schemas.openxmlformats.org/officeDocument/2006/relationships/oleObject" Target="embeddings/oleObject1471.bin"/><Relationship Id="rId3919" Type="http://schemas.openxmlformats.org/officeDocument/2006/relationships/oleObject" Target="embeddings/oleObject2094.bin"/><Relationship Id="rId4083" Type="http://schemas.openxmlformats.org/officeDocument/2006/relationships/oleObject" Target="embeddings/oleObject2211.bin"/><Relationship Id="rId1677" Type="http://schemas.openxmlformats.org/officeDocument/2006/relationships/oleObject" Target="embeddings/oleObject869.bin"/><Relationship Id="rId1884" Type="http://schemas.openxmlformats.org/officeDocument/2006/relationships/image" Target="media/image899.wmf"/><Relationship Id="rId2728" Type="http://schemas.openxmlformats.org/officeDocument/2006/relationships/image" Target="media/image1320.wmf"/><Relationship Id="rId2935" Type="http://schemas.openxmlformats.org/officeDocument/2006/relationships/image" Target="media/image1427.wmf"/><Relationship Id="rId4290" Type="http://schemas.openxmlformats.org/officeDocument/2006/relationships/oleObject" Target="embeddings/oleObject2324.bin"/><Relationship Id="rId907" Type="http://schemas.openxmlformats.org/officeDocument/2006/relationships/oleObject" Target="embeddings/oleObject478.bin"/><Relationship Id="rId1537" Type="http://schemas.openxmlformats.org/officeDocument/2006/relationships/image" Target="media/image736.wmf"/><Relationship Id="rId1744" Type="http://schemas.openxmlformats.org/officeDocument/2006/relationships/image" Target="media/image829.wmf"/><Relationship Id="rId1951" Type="http://schemas.openxmlformats.org/officeDocument/2006/relationships/oleObject" Target="embeddings/oleObject1015.bin"/><Relationship Id="rId4150" Type="http://schemas.openxmlformats.org/officeDocument/2006/relationships/oleObject" Target="embeddings/oleObject2250.bin"/><Relationship Id="rId36" Type="http://schemas.openxmlformats.org/officeDocument/2006/relationships/oleObject" Target="embeddings/oleObject18.bin"/><Relationship Id="rId1604" Type="http://schemas.openxmlformats.org/officeDocument/2006/relationships/oleObject" Target="embeddings/oleObject831.bin"/><Relationship Id="rId4010" Type="http://schemas.openxmlformats.org/officeDocument/2006/relationships/oleObject" Target="embeddings/oleObject2147.bin"/><Relationship Id="rId1811" Type="http://schemas.openxmlformats.org/officeDocument/2006/relationships/oleObject" Target="embeddings/oleObject945.bin"/><Relationship Id="rId3569" Type="http://schemas.openxmlformats.org/officeDocument/2006/relationships/image" Target="media/image1679.wmf"/><Relationship Id="rId697" Type="http://schemas.openxmlformats.org/officeDocument/2006/relationships/oleObject" Target="embeddings/oleObject369.bin"/><Relationship Id="rId2378" Type="http://schemas.openxmlformats.org/officeDocument/2006/relationships/image" Target="media/image1146.wmf"/><Relationship Id="rId3429" Type="http://schemas.openxmlformats.org/officeDocument/2006/relationships/image" Target="media/image1609.wmf"/><Relationship Id="rId3776" Type="http://schemas.openxmlformats.org/officeDocument/2006/relationships/image" Target="media/image1771.wmf"/><Relationship Id="rId3983" Type="http://schemas.openxmlformats.org/officeDocument/2006/relationships/image" Target="media/image1849.wmf"/><Relationship Id="rId4827" Type="http://schemas.openxmlformats.org/officeDocument/2006/relationships/image" Target="media/image2218.wmf"/><Relationship Id="rId1187" Type="http://schemas.openxmlformats.org/officeDocument/2006/relationships/image" Target="media/image568.wmf"/><Relationship Id="rId2585" Type="http://schemas.openxmlformats.org/officeDocument/2006/relationships/oleObject" Target="embeddings/oleObject1333.bin"/><Relationship Id="rId2792" Type="http://schemas.openxmlformats.org/officeDocument/2006/relationships/oleObject" Target="embeddings/oleObject1433.bin"/><Relationship Id="rId3636" Type="http://schemas.openxmlformats.org/officeDocument/2006/relationships/oleObject" Target="embeddings/oleObject1924.bin"/><Relationship Id="rId3843" Type="http://schemas.openxmlformats.org/officeDocument/2006/relationships/oleObject" Target="embeddings/oleObject2056.bin"/><Relationship Id="rId557" Type="http://schemas.openxmlformats.org/officeDocument/2006/relationships/image" Target="media/image259.wmf"/><Relationship Id="rId764" Type="http://schemas.openxmlformats.org/officeDocument/2006/relationships/image" Target="media/image358.wmf"/><Relationship Id="rId971" Type="http://schemas.openxmlformats.org/officeDocument/2006/relationships/image" Target="media/image457.wmf"/><Relationship Id="rId1394" Type="http://schemas.openxmlformats.org/officeDocument/2006/relationships/image" Target="media/image667.wmf"/><Relationship Id="rId2238" Type="http://schemas.openxmlformats.org/officeDocument/2006/relationships/image" Target="media/image1076.wmf"/><Relationship Id="rId2445" Type="http://schemas.openxmlformats.org/officeDocument/2006/relationships/oleObject" Target="embeddings/oleObject1262.bin"/><Relationship Id="rId2652" Type="http://schemas.openxmlformats.org/officeDocument/2006/relationships/image" Target="media/image1282.wmf"/><Relationship Id="rId3703" Type="http://schemas.openxmlformats.org/officeDocument/2006/relationships/oleObject" Target="embeddings/oleObject1961.bin"/><Relationship Id="rId3910" Type="http://schemas.openxmlformats.org/officeDocument/2006/relationships/image" Target="media/image1817.wmf"/><Relationship Id="rId417" Type="http://schemas.openxmlformats.org/officeDocument/2006/relationships/image" Target="media/image190.wmf"/><Relationship Id="rId624" Type="http://schemas.openxmlformats.org/officeDocument/2006/relationships/oleObject" Target="embeddings/oleObject331.bin"/><Relationship Id="rId831" Type="http://schemas.openxmlformats.org/officeDocument/2006/relationships/image" Target="media/image390.wmf"/><Relationship Id="rId1047" Type="http://schemas.openxmlformats.org/officeDocument/2006/relationships/image" Target="media/image498.wmf"/><Relationship Id="rId1254" Type="http://schemas.openxmlformats.org/officeDocument/2006/relationships/oleObject" Target="embeddings/oleObject649.bin"/><Relationship Id="rId1461" Type="http://schemas.openxmlformats.org/officeDocument/2006/relationships/oleObject" Target="embeddings/oleObject758.bin"/><Relationship Id="rId2305" Type="http://schemas.openxmlformats.org/officeDocument/2006/relationships/oleObject" Target="embeddings/oleObject1192.bin"/><Relationship Id="rId2512" Type="http://schemas.openxmlformats.org/officeDocument/2006/relationships/image" Target="media/image1212.wmf"/><Relationship Id="rId1114" Type="http://schemas.openxmlformats.org/officeDocument/2006/relationships/oleObject" Target="embeddings/oleObject579.bin"/><Relationship Id="rId1321" Type="http://schemas.openxmlformats.org/officeDocument/2006/relationships/oleObject" Target="embeddings/oleObject684.bin"/><Relationship Id="rId4477" Type="http://schemas.openxmlformats.org/officeDocument/2006/relationships/oleObject" Target="embeddings/oleObject2425.bin"/><Relationship Id="rId4684" Type="http://schemas.openxmlformats.org/officeDocument/2006/relationships/oleObject" Target="embeddings/oleObject2536.bin"/><Relationship Id="rId3079" Type="http://schemas.openxmlformats.org/officeDocument/2006/relationships/image" Target="media/image1488.wmf"/><Relationship Id="rId3286" Type="http://schemas.openxmlformats.org/officeDocument/2006/relationships/oleObject" Target="embeddings/oleObject1745.bin"/><Relationship Id="rId3493" Type="http://schemas.openxmlformats.org/officeDocument/2006/relationships/image" Target="media/image1641.wmf"/><Relationship Id="rId4337" Type="http://schemas.openxmlformats.org/officeDocument/2006/relationships/image" Target="media/image1986.wmf"/><Relationship Id="rId4544" Type="http://schemas.openxmlformats.org/officeDocument/2006/relationships/oleObject" Target="embeddings/oleObject2466.bin"/><Relationship Id="rId2095" Type="http://schemas.openxmlformats.org/officeDocument/2006/relationships/oleObject" Target="embeddings/oleObject1087.bin"/><Relationship Id="rId3146" Type="http://schemas.openxmlformats.org/officeDocument/2006/relationships/image" Target="media/image1506.wmf"/><Relationship Id="rId3353" Type="http://schemas.openxmlformats.org/officeDocument/2006/relationships/image" Target="media/image1571.wmf"/><Relationship Id="rId4751" Type="http://schemas.openxmlformats.org/officeDocument/2006/relationships/image" Target="media/image2178.wmf"/><Relationship Id="rId274" Type="http://schemas.openxmlformats.org/officeDocument/2006/relationships/image" Target="media/image121.wmf"/><Relationship Id="rId481" Type="http://schemas.openxmlformats.org/officeDocument/2006/relationships/image" Target="media/image222.wmf"/><Relationship Id="rId2162" Type="http://schemas.openxmlformats.org/officeDocument/2006/relationships/image" Target="media/image1038.wmf"/><Relationship Id="rId3006" Type="http://schemas.openxmlformats.org/officeDocument/2006/relationships/oleObject" Target="embeddings/oleObject1541.bin"/><Relationship Id="rId3560" Type="http://schemas.openxmlformats.org/officeDocument/2006/relationships/oleObject" Target="embeddings/oleObject1882.bin"/><Relationship Id="rId4404" Type="http://schemas.openxmlformats.org/officeDocument/2006/relationships/image" Target="media/image2016.wmf"/><Relationship Id="rId4611" Type="http://schemas.openxmlformats.org/officeDocument/2006/relationships/image" Target="media/image2108.wmf"/><Relationship Id="rId134" Type="http://schemas.openxmlformats.org/officeDocument/2006/relationships/image" Target="media/image57.wmf"/><Relationship Id="rId3213" Type="http://schemas.openxmlformats.org/officeDocument/2006/relationships/oleObject" Target="embeddings/oleObject1703.bin"/><Relationship Id="rId3420" Type="http://schemas.openxmlformats.org/officeDocument/2006/relationships/oleObject" Target="embeddings/oleObject1812.bin"/><Relationship Id="rId341" Type="http://schemas.openxmlformats.org/officeDocument/2006/relationships/oleObject" Target="embeddings/oleObject184.bin"/><Relationship Id="rId2022" Type="http://schemas.openxmlformats.org/officeDocument/2006/relationships/image" Target="media/image968.wmf"/><Relationship Id="rId2979" Type="http://schemas.openxmlformats.org/officeDocument/2006/relationships/image" Target="media/image1448.wmf"/><Relationship Id="rId201" Type="http://schemas.openxmlformats.org/officeDocument/2006/relationships/image" Target="media/image90.wmf"/><Relationship Id="rId1788" Type="http://schemas.openxmlformats.org/officeDocument/2006/relationships/image" Target="media/image851.wmf"/><Relationship Id="rId1995" Type="http://schemas.openxmlformats.org/officeDocument/2006/relationships/oleObject" Target="embeddings/oleObject1037.bin"/><Relationship Id="rId2839" Type="http://schemas.openxmlformats.org/officeDocument/2006/relationships/image" Target="media/image1379.wmf"/><Relationship Id="rId4194" Type="http://schemas.openxmlformats.org/officeDocument/2006/relationships/oleObject" Target="embeddings/oleObject2272.bin"/><Relationship Id="rId1648" Type="http://schemas.openxmlformats.org/officeDocument/2006/relationships/image" Target="media/image790.wmf"/><Relationship Id="rId4054" Type="http://schemas.openxmlformats.org/officeDocument/2006/relationships/oleObject" Target="embeddings/oleObject2191.bin"/><Relationship Id="rId4261" Type="http://schemas.openxmlformats.org/officeDocument/2006/relationships/image" Target="media/image1948.wmf"/><Relationship Id="rId1508" Type="http://schemas.openxmlformats.org/officeDocument/2006/relationships/oleObject" Target="embeddings/oleObject783.bin"/><Relationship Id="rId1855" Type="http://schemas.openxmlformats.org/officeDocument/2006/relationships/oleObject" Target="embeddings/oleObject967.bin"/><Relationship Id="rId2906" Type="http://schemas.openxmlformats.org/officeDocument/2006/relationships/oleObject" Target="embeddings/oleObject1490.bin"/><Relationship Id="rId3070" Type="http://schemas.openxmlformats.org/officeDocument/2006/relationships/oleObject" Target="embeddings/oleObject1583.bin"/><Relationship Id="rId4121" Type="http://schemas.openxmlformats.org/officeDocument/2006/relationships/image" Target="media/image1885.wmf"/><Relationship Id="rId1715" Type="http://schemas.openxmlformats.org/officeDocument/2006/relationships/oleObject" Target="embeddings/oleObject891.bin"/><Relationship Id="rId1922" Type="http://schemas.openxmlformats.org/officeDocument/2006/relationships/image" Target="media/image918.wmf"/><Relationship Id="rId3887" Type="http://schemas.openxmlformats.org/officeDocument/2006/relationships/oleObject" Target="embeddings/oleObject2078.bin"/><Relationship Id="rId2489" Type="http://schemas.openxmlformats.org/officeDocument/2006/relationships/oleObject" Target="embeddings/oleObject1284.bin"/><Relationship Id="rId2696" Type="http://schemas.openxmlformats.org/officeDocument/2006/relationships/image" Target="media/image1304.wmf"/><Relationship Id="rId3747" Type="http://schemas.openxmlformats.org/officeDocument/2006/relationships/oleObject" Target="embeddings/oleObject1987.bin"/><Relationship Id="rId3954" Type="http://schemas.openxmlformats.org/officeDocument/2006/relationships/oleObject" Target="embeddings/oleObject2115.bin"/><Relationship Id="rId668" Type="http://schemas.openxmlformats.org/officeDocument/2006/relationships/image" Target="media/image309.wmf"/><Relationship Id="rId875" Type="http://schemas.openxmlformats.org/officeDocument/2006/relationships/oleObject" Target="embeddings/oleObject460.bin"/><Relationship Id="rId1298" Type="http://schemas.openxmlformats.org/officeDocument/2006/relationships/oleObject" Target="embeddings/oleObject671.bin"/><Relationship Id="rId2349" Type="http://schemas.openxmlformats.org/officeDocument/2006/relationships/oleObject" Target="embeddings/oleObject1214.bin"/><Relationship Id="rId2556" Type="http://schemas.openxmlformats.org/officeDocument/2006/relationships/image" Target="media/image1234.wmf"/><Relationship Id="rId2763" Type="http://schemas.openxmlformats.org/officeDocument/2006/relationships/image" Target="media/image1340.wmf"/><Relationship Id="rId2970" Type="http://schemas.openxmlformats.org/officeDocument/2006/relationships/oleObject" Target="embeddings/oleObject1523.bin"/><Relationship Id="rId3607" Type="http://schemas.openxmlformats.org/officeDocument/2006/relationships/image" Target="media/image1698.wmf"/><Relationship Id="rId3814" Type="http://schemas.openxmlformats.org/officeDocument/2006/relationships/oleObject" Target="embeddings/oleObject2034.bin"/><Relationship Id="rId528" Type="http://schemas.openxmlformats.org/officeDocument/2006/relationships/oleObject" Target="embeddings/oleObject279.bin"/><Relationship Id="rId735" Type="http://schemas.openxmlformats.org/officeDocument/2006/relationships/oleObject" Target="embeddings/oleObject388.bin"/><Relationship Id="rId942" Type="http://schemas.openxmlformats.org/officeDocument/2006/relationships/oleObject" Target="embeddings/oleObject496.bin"/><Relationship Id="rId1158" Type="http://schemas.openxmlformats.org/officeDocument/2006/relationships/oleObject" Target="embeddings/oleObject601.bin"/><Relationship Id="rId1365" Type="http://schemas.openxmlformats.org/officeDocument/2006/relationships/oleObject" Target="embeddings/oleObject706.bin"/><Relationship Id="rId1572" Type="http://schemas.openxmlformats.org/officeDocument/2006/relationships/oleObject" Target="embeddings/oleObject815.bin"/><Relationship Id="rId2209" Type="http://schemas.openxmlformats.org/officeDocument/2006/relationships/image" Target="media/image1061.png"/><Relationship Id="rId2416" Type="http://schemas.openxmlformats.org/officeDocument/2006/relationships/image" Target="media/image1165.wmf"/><Relationship Id="rId2623" Type="http://schemas.openxmlformats.org/officeDocument/2006/relationships/oleObject" Target="embeddings/oleObject1352.bin"/><Relationship Id="rId1018" Type="http://schemas.openxmlformats.org/officeDocument/2006/relationships/oleObject" Target="embeddings/oleObject531.bin"/><Relationship Id="rId1225" Type="http://schemas.openxmlformats.org/officeDocument/2006/relationships/image" Target="media/image587.wmf"/><Relationship Id="rId1432" Type="http://schemas.openxmlformats.org/officeDocument/2006/relationships/image" Target="media/image686.wmf"/><Relationship Id="rId2830" Type="http://schemas.openxmlformats.org/officeDocument/2006/relationships/oleObject" Target="embeddings/oleObject1452.bin"/><Relationship Id="rId4588" Type="http://schemas.openxmlformats.org/officeDocument/2006/relationships/oleObject" Target="embeddings/oleObject2488.bin"/><Relationship Id="rId71" Type="http://schemas.openxmlformats.org/officeDocument/2006/relationships/image" Target="media/image27.wmf"/><Relationship Id="rId802" Type="http://schemas.openxmlformats.org/officeDocument/2006/relationships/image" Target="media/image376.wmf"/><Relationship Id="rId3397" Type="http://schemas.openxmlformats.org/officeDocument/2006/relationships/image" Target="media/image1593.wmf"/><Relationship Id="rId4795" Type="http://schemas.openxmlformats.org/officeDocument/2006/relationships/image" Target="media/image2202.wmf"/><Relationship Id="rId4448" Type="http://schemas.openxmlformats.org/officeDocument/2006/relationships/image" Target="media/image2037.wmf"/><Relationship Id="rId4655" Type="http://schemas.openxmlformats.org/officeDocument/2006/relationships/image" Target="media/image2130.wmf"/><Relationship Id="rId4862" Type="http://schemas.openxmlformats.org/officeDocument/2006/relationships/oleObject" Target="embeddings/oleObject2623.bin"/><Relationship Id="rId178" Type="http://schemas.openxmlformats.org/officeDocument/2006/relationships/oleObject" Target="embeddings/oleObject96.bin"/><Relationship Id="rId3257" Type="http://schemas.openxmlformats.org/officeDocument/2006/relationships/image" Target="media/image1523.wmf"/><Relationship Id="rId3464" Type="http://schemas.openxmlformats.org/officeDocument/2006/relationships/oleObject" Target="embeddings/oleObject1834.bin"/><Relationship Id="rId3671" Type="http://schemas.openxmlformats.org/officeDocument/2006/relationships/oleObject" Target="embeddings/oleObject1942.bin"/><Relationship Id="rId4308" Type="http://schemas.openxmlformats.org/officeDocument/2006/relationships/oleObject" Target="embeddings/oleObject2333.bin"/><Relationship Id="rId4515" Type="http://schemas.openxmlformats.org/officeDocument/2006/relationships/oleObject" Target="embeddings/oleObject2451.bin"/><Relationship Id="rId4722" Type="http://schemas.openxmlformats.org/officeDocument/2006/relationships/oleObject" Target="embeddings/oleObject2555.bin"/><Relationship Id="rId385" Type="http://schemas.openxmlformats.org/officeDocument/2006/relationships/image" Target="media/image174.wmf"/><Relationship Id="rId592" Type="http://schemas.openxmlformats.org/officeDocument/2006/relationships/oleObject" Target="embeddings/oleObject312.bin"/><Relationship Id="rId2066" Type="http://schemas.openxmlformats.org/officeDocument/2006/relationships/image" Target="media/image990.wmf"/><Relationship Id="rId2273" Type="http://schemas.openxmlformats.org/officeDocument/2006/relationships/oleObject" Target="embeddings/oleObject1176.bin"/><Relationship Id="rId2480" Type="http://schemas.openxmlformats.org/officeDocument/2006/relationships/image" Target="media/image1197.wmf"/><Relationship Id="rId3117" Type="http://schemas.openxmlformats.org/officeDocument/2006/relationships/oleObject" Target="embeddings/oleObject1613.bin"/><Relationship Id="rId3324" Type="http://schemas.openxmlformats.org/officeDocument/2006/relationships/oleObject" Target="embeddings/oleObject1764.bin"/><Relationship Id="rId3531" Type="http://schemas.openxmlformats.org/officeDocument/2006/relationships/image" Target="media/image1660.wmf"/><Relationship Id="rId245" Type="http://schemas.openxmlformats.org/officeDocument/2006/relationships/image" Target="media/image112.wmf"/><Relationship Id="rId452" Type="http://schemas.openxmlformats.org/officeDocument/2006/relationships/oleObject" Target="embeddings/oleObject241.bin"/><Relationship Id="rId1082" Type="http://schemas.openxmlformats.org/officeDocument/2006/relationships/oleObject" Target="embeddings/oleObject563.bin"/><Relationship Id="rId2133" Type="http://schemas.openxmlformats.org/officeDocument/2006/relationships/oleObject" Target="embeddings/oleObject1106.bin"/><Relationship Id="rId2340" Type="http://schemas.openxmlformats.org/officeDocument/2006/relationships/image" Target="media/image1127.wmf"/><Relationship Id="rId105" Type="http://schemas.openxmlformats.org/officeDocument/2006/relationships/oleObject" Target="embeddings/oleObject59.bin"/><Relationship Id="rId312" Type="http://schemas.openxmlformats.org/officeDocument/2006/relationships/image" Target="media/image140.wmf"/><Relationship Id="rId2200" Type="http://schemas.openxmlformats.org/officeDocument/2006/relationships/oleObject" Target="embeddings/oleObject1140.bin"/><Relationship Id="rId4098" Type="http://schemas.openxmlformats.org/officeDocument/2006/relationships/image" Target="media/image1876.wmf"/><Relationship Id="rId1899" Type="http://schemas.openxmlformats.org/officeDocument/2006/relationships/oleObject" Target="embeddings/oleObject989.bin"/><Relationship Id="rId4165" Type="http://schemas.openxmlformats.org/officeDocument/2006/relationships/image" Target="media/image1904.wmf"/><Relationship Id="rId4372" Type="http://schemas.openxmlformats.org/officeDocument/2006/relationships/image" Target="media/image2000.wmf"/><Relationship Id="rId1759" Type="http://schemas.openxmlformats.org/officeDocument/2006/relationships/oleObject" Target="embeddings/oleObject919.bin"/><Relationship Id="rId1966" Type="http://schemas.openxmlformats.org/officeDocument/2006/relationships/image" Target="media/image940.wmf"/><Relationship Id="rId3181" Type="http://schemas.openxmlformats.org/officeDocument/2006/relationships/oleObject" Target="embeddings/oleObject1671.bin"/><Relationship Id="rId4025" Type="http://schemas.openxmlformats.org/officeDocument/2006/relationships/oleObject" Target="embeddings/oleObject2162.bin"/><Relationship Id="rId1619" Type="http://schemas.openxmlformats.org/officeDocument/2006/relationships/oleObject" Target="embeddings/oleObject840.bin"/><Relationship Id="rId1826" Type="http://schemas.openxmlformats.org/officeDocument/2006/relationships/image" Target="media/image870.wmf"/><Relationship Id="rId4232" Type="http://schemas.openxmlformats.org/officeDocument/2006/relationships/image" Target="media/image1937.wmf"/><Relationship Id="rId3041" Type="http://schemas.openxmlformats.org/officeDocument/2006/relationships/oleObject" Target="embeddings/oleObject1568.bin"/><Relationship Id="rId3998" Type="http://schemas.openxmlformats.org/officeDocument/2006/relationships/oleObject" Target="embeddings/oleObject2139.bin"/><Relationship Id="rId3858" Type="http://schemas.openxmlformats.org/officeDocument/2006/relationships/image" Target="media/image1791.wmf"/><Relationship Id="rId779" Type="http://schemas.openxmlformats.org/officeDocument/2006/relationships/oleObject" Target="embeddings/oleObject410.bin"/><Relationship Id="rId986" Type="http://schemas.openxmlformats.org/officeDocument/2006/relationships/image" Target="media/image466.wmf"/><Relationship Id="rId2667" Type="http://schemas.openxmlformats.org/officeDocument/2006/relationships/oleObject" Target="embeddings/oleObject1374.bin"/><Relationship Id="rId3718" Type="http://schemas.openxmlformats.org/officeDocument/2006/relationships/image" Target="media/image1742.wmf"/><Relationship Id="rId639" Type="http://schemas.openxmlformats.org/officeDocument/2006/relationships/oleObject" Target="embeddings/oleObject341.bin"/><Relationship Id="rId1269" Type="http://schemas.openxmlformats.org/officeDocument/2006/relationships/image" Target="media/image609.wmf"/><Relationship Id="rId1476" Type="http://schemas.openxmlformats.org/officeDocument/2006/relationships/image" Target="media/image706.wmf"/><Relationship Id="rId2874" Type="http://schemas.openxmlformats.org/officeDocument/2006/relationships/oleObject" Target="embeddings/oleObject1474.bin"/><Relationship Id="rId3925" Type="http://schemas.openxmlformats.org/officeDocument/2006/relationships/oleObject" Target="embeddings/oleObject2097.bin"/><Relationship Id="rId846" Type="http://schemas.openxmlformats.org/officeDocument/2006/relationships/oleObject" Target="embeddings/oleObject445.bin"/><Relationship Id="rId1129" Type="http://schemas.openxmlformats.org/officeDocument/2006/relationships/image" Target="media/image539.wmf"/><Relationship Id="rId1683" Type="http://schemas.openxmlformats.org/officeDocument/2006/relationships/oleObject" Target="embeddings/oleObject872.bin"/><Relationship Id="rId1890" Type="http://schemas.openxmlformats.org/officeDocument/2006/relationships/image" Target="media/image902.wmf"/><Relationship Id="rId2527" Type="http://schemas.openxmlformats.org/officeDocument/2006/relationships/oleObject" Target="embeddings/oleObject1304.bin"/><Relationship Id="rId2734" Type="http://schemas.openxmlformats.org/officeDocument/2006/relationships/image" Target="media/image1323.wmf"/><Relationship Id="rId2941" Type="http://schemas.openxmlformats.org/officeDocument/2006/relationships/oleObject" Target="embeddings/oleObject1508.bin"/><Relationship Id="rId706" Type="http://schemas.openxmlformats.org/officeDocument/2006/relationships/image" Target="media/image329.wmf"/><Relationship Id="rId913" Type="http://schemas.openxmlformats.org/officeDocument/2006/relationships/image" Target="media/image428.wmf"/><Relationship Id="rId1336" Type="http://schemas.openxmlformats.org/officeDocument/2006/relationships/image" Target="media/image641.wmf"/><Relationship Id="rId1543" Type="http://schemas.openxmlformats.org/officeDocument/2006/relationships/image" Target="media/image739.wmf"/><Relationship Id="rId1750" Type="http://schemas.openxmlformats.org/officeDocument/2006/relationships/image" Target="media/image832.wmf"/><Relationship Id="rId2801" Type="http://schemas.openxmlformats.org/officeDocument/2006/relationships/image" Target="media/image1360.wmf"/><Relationship Id="rId4699" Type="http://schemas.openxmlformats.org/officeDocument/2006/relationships/image" Target="media/image2152.wmf"/><Relationship Id="rId42" Type="http://schemas.openxmlformats.org/officeDocument/2006/relationships/oleObject" Target="embeddings/oleObject21.bin"/><Relationship Id="rId1403" Type="http://schemas.openxmlformats.org/officeDocument/2006/relationships/oleObject" Target="embeddings/oleObject728.bin"/><Relationship Id="rId1610" Type="http://schemas.openxmlformats.org/officeDocument/2006/relationships/image" Target="media/image772.wmf"/><Relationship Id="rId4559" Type="http://schemas.openxmlformats.org/officeDocument/2006/relationships/image" Target="media/image2082.wmf"/><Relationship Id="rId4766" Type="http://schemas.openxmlformats.org/officeDocument/2006/relationships/oleObject" Target="embeddings/oleObject2577.bin"/><Relationship Id="rId3368" Type="http://schemas.openxmlformats.org/officeDocument/2006/relationships/oleObject" Target="embeddings/oleObject1786.bin"/><Relationship Id="rId3575" Type="http://schemas.openxmlformats.org/officeDocument/2006/relationships/image" Target="media/image1682.wmf"/><Relationship Id="rId3782" Type="http://schemas.openxmlformats.org/officeDocument/2006/relationships/image" Target="media/image1774.wmf"/><Relationship Id="rId4419" Type="http://schemas.openxmlformats.org/officeDocument/2006/relationships/image" Target="media/image2024.wmf"/><Relationship Id="rId4626" Type="http://schemas.openxmlformats.org/officeDocument/2006/relationships/oleObject" Target="embeddings/oleObject2507.bin"/><Relationship Id="rId4833" Type="http://schemas.openxmlformats.org/officeDocument/2006/relationships/image" Target="media/image2221.wmf"/><Relationship Id="rId289" Type="http://schemas.openxmlformats.org/officeDocument/2006/relationships/oleObject" Target="embeddings/oleObject157.bin"/><Relationship Id="rId496" Type="http://schemas.openxmlformats.org/officeDocument/2006/relationships/oleObject" Target="embeddings/oleObject263.bin"/><Relationship Id="rId2177" Type="http://schemas.openxmlformats.org/officeDocument/2006/relationships/oleObject" Target="embeddings/oleObject1128.bin"/><Relationship Id="rId2384" Type="http://schemas.openxmlformats.org/officeDocument/2006/relationships/image" Target="media/image1149.wmf"/><Relationship Id="rId2591" Type="http://schemas.openxmlformats.org/officeDocument/2006/relationships/oleObject" Target="embeddings/oleObject1336.bin"/><Relationship Id="rId3228" Type="http://schemas.openxmlformats.org/officeDocument/2006/relationships/oleObject" Target="embeddings/oleObject1714.bin"/><Relationship Id="rId3435" Type="http://schemas.openxmlformats.org/officeDocument/2006/relationships/image" Target="media/image1612.wmf"/><Relationship Id="rId3642" Type="http://schemas.openxmlformats.org/officeDocument/2006/relationships/image" Target="media/image1711.wmf"/><Relationship Id="rId149" Type="http://schemas.openxmlformats.org/officeDocument/2006/relationships/oleObject" Target="embeddings/oleObject81.bin"/><Relationship Id="rId356" Type="http://schemas.openxmlformats.org/officeDocument/2006/relationships/oleObject" Target="embeddings/oleObject193.bin"/><Relationship Id="rId563" Type="http://schemas.openxmlformats.org/officeDocument/2006/relationships/image" Target="media/image262.wmf"/><Relationship Id="rId770" Type="http://schemas.openxmlformats.org/officeDocument/2006/relationships/image" Target="media/image361.wmf"/><Relationship Id="rId1193" Type="http://schemas.openxmlformats.org/officeDocument/2006/relationships/image" Target="media/image571.wmf"/><Relationship Id="rId2037" Type="http://schemas.openxmlformats.org/officeDocument/2006/relationships/oleObject" Target="embeddings/oleObject1058.bin"/><Relationship Id="rId2244" Type="http://schemas.openxmlformats.org/officeDocument/2006/relationships/image" Target="media/image1079.wmf"/><Relationship Id="rId2451" Type="http://schemas.openxmlformats.org/officeDocument/2006/relationships/oleObject" Target="embeddings/oleObject1265.bin"/><Relationship Id="rId216" Type="http://schemas.openxmlformats.org/officeDocument/2006/relationships/oleObject" Target="embeddings/oleObject115.bin"/><Relationship Id="rId423" Type="http://schemas.openxmlformats.org/officeDocument/2006/relationships/image" Target="media/image193.wmf"/><Relationship Id="rId1053" Type="http://schemas.openxmlformats.org/officeDocument/2006/relationships/image" Target="media/image501.wmf"/><Relationship Id="rId1260" Type="http://schemas.openxmlformats.org/officeDocument/2006/relationships/oleObject" Target="embeddings/oleObject652.bin"/><Relationship Id="rId2104" Type="http://schemas.openxmlformats.org/officeDocument/2006/relationships/image" Target="media/image1009.wmf"/><Relationship Id="rId3502" Type="http://schemas.openxmlformats.org/officeDocument/2006/relationships/oleObject" Target="embeddings/oleObject1853.bin"/><Relationship Id="rId630" Type="http://schemas.openxmlformats.org/officeDocument/2006/relationships/image" Target="media/image290.wmf"/><Relationship Id="rId2311" Type="http://schemas.openxmlformats.org/officeDocument/2006/relationships/oleObject" Target="embeddings/oleObject1195.bin"/><Relationship Id="rId4069" Type="http://schemas.openxmlformats.org/officeDocument/2006/relationships/oleObject" Target="embeddings/oleObject2204.bin"/><Relationship Id="rId1120" Type="http://schemas.openxmlformats.org/officeDocument/2006/relationships/oleObject" Target="embeddings/oleObject582.bin"/><Relationship Id="rId4276" Type="http://schemas.openxmlformats.org/officeDocument/2006/relationships/oleObject" Target="embeddings/oleObject2317.bin"/><Relationship Id="rId4483" Type="http://schemas.openxmlformats.org/officeDocument/2006/relationships/oleObject" Target="embeddings/oleObject2431.bin"/><Relationship Id="rId4690" Type="http://schemas.openxmlformats.org/officeDocument/2006/relationships/oleObject" Target="embeddings/oleObject2539.bin"/><Relationship Id="rId1937" Type="http://schemas.openxmlformats.org/officeDocument/2006/relationships/oleObject" Target="embeddings/oleObject1008.bin"/><Relationship Id="rId3085" Type="http://schemas.openxmlformats.org/officeDocument/2006/relationships/oleObject" Target="embeddings/oleObject1591.bin"/><Relationship Id="rId3292" Type="http://schemas.openxmlformats.org/officeDocument/2006/relationships/oleObject" Target="embeddings/oleObject1748.bin"/><Relationship Id="rId4136" Type="http://schemas.openxmlformats.org/officeDocument/2006/relationships/oleObject" Target="embeddings/oleObject2242.bin"/><Relationship Id="rId4343" Type="http://schemas.openxmlformats.org/officeDocument/2006/relationships/image" Target="media/image1989.wmf"/><Relationship Id="rId4550" Type="http://schemas.openxmlformats.org/officeDocument/2006/relationships/oleObject" Target="embeddings/oleObject2469.bin"/><Relationship Id="rId3152" Type="http://schemas.openxmlformats.org/officeDocument/2006/relationships/oleObject" Target="embeddings/oleObject1642.bin"/><Relationship Id="rId4203" Type="http://schemas.openxmlformats.org/officeDocument/2006/relationships/image" Target="media/image1923.wmf"/><Relationship Id="rId4410" Type="http://schemas.openxmlformats.org/officeDocument/2006/relationships/oleObject" Target="embeddings/oleObject2387.bin"/><Relationship Id="rId280" Type="http://schemas.openxmlformats.org/officeDocument/2006/relationships/image" Target="media/image124.wmf"/><Relationship Id="rId3012" Type="http://schemas.openxmlformats.org/officeDocument/2006/relationships/oleObject" Target="embeddings/oleObject1545.bin"/><Relationship Id="rId140" Type="http://schemas.openxmlformats.org/officeDocument/2006/relationships/image" Target="media/image60.wmf"/><Relationship Id="rId3969" Type="http://schemas.openxmlformats.org/officeDocument/2006/relationships/oleObject" Target="embeddings/oleObject2123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426.bin"/><Relationship Id="rId2985" Type="http://schemas.openxmlformats.org/officeDocument/2006/relationships/image" Target="media/image1451.wmf"/><Relationship Id="rId3829" Type="http://schemas.openxmlformats.org/officeDocument/2006/relationships/oleObject" Target="embeddings/oleObject2049.bin"/><Relationship Id="rId957" Type="http://schemas.openxmlformats.org/officeDocument/2006/relationships/image" Target="media/image450.wmf"/><Relationship Id="rId1587" Type="http://schemas.openxmlformats.org/officeDocument/2006/relationships/image" Target="media/image761.wmf"/><Relationship Id="rId1794" Type="http://schemas.openxmlformats.org/officeDocument/2006/relationships/image" Target="media/image854.wmf"/><Relationship Id="rId2638" Type="http://schemas.openxmlformats.org/officeDocument/2006/relationships/image" Target="media/image1275.wmf"/><Relationship Id="rId2845" Type="http://schemas.openxmlformats.org/officeDocument/2006/relationships/image" Target="media/image1382.wmf"/><Relationship Id="rId86" Type="http://schemas.openxmlformats.org/officeDocument/2006/relationships/image" Target="media/image33.wmf"/><Relationship Id="rId817" Type="http://schemas.openxmlformats.org/officeDocument/2006/relationships/image" Target="media/image383.wmf"/><Relationship Id="rId1447" Type="http://schemas.openxmlformats.org/officeDocument/2006/relationships/oleObject" Target="embeddings/oleObject750.bin"/><Relationship Id="rId1654" Type="http://schemas.openxmlformats.org/officeDocument/2006/relationships/image" Target="media/image793.wmf"/><Relationship Id="rId1861" Type="http://schemas.openxmlformats.org/officeDocument/2006/relationships/oleObject" Target="embeddings/oleObject970.bin"/><Relationship Id="rId2705" Type="http://schemas.openxmlformats.org/officeDocument/2006/relationships/oleObject" Target="embeddings/oleObject1393.bin"/><Relationship Id="rId2912" Type="http://schemas.openxmlformats.org/officeDocument/2006/relationships/oleObject" Target="embeddings/oleObject1493.bin"/><Relationship Id="rId4060" Type="http://schemas.openxmlformats.org/officeDocument/2006/relationships/oleObject" Target="embeddings/oleObject2197.bin"/><Relationship Id="rId1307" Type="http://schemas.openxmlformats.org/officeDocument/2006/relationships/image" Target="media/image627.wmf"/><Relationship Id="rId1514" Type="http://schemas.openxmlformats.org/officeDocument/2006/relationships/oleObject" Target="embeddings/oleObject786.bin"/><Relationship Id="rId1721" Type="http://schemas.openxmlformats.org/officeDocument/2006/relationships/oleObject" Target="embeddings/oleObject897.bin"/><Relationship Id="rId4877" Type="http://schemas.openxmlformats.org/officeDocument/2006/relationships/image" Target="media/image2243.wmf"/><Relationship Id="rId13" Type="http://schemas.openxmlformats.org/officeDocument/2006/relationships/oleObject" Target="embeddings/oleObject2.bin"/><Relationship Id="rId3479" Type="http://schemas.openxmlformats.org/officeDocument/2006/relationships/image" Target="media/image1634.wmf"/><Relationship Id="rId3686" Type="http://schemas.openxmlformats.org/officeDocument/2006/relationships/oleObject" Target="embeddings/oleObject1950.bin"/><Relationship Id="rId2288" Type="http://schemas.openxmlformats.org/officeDocument/2006/relationships/image" Target="media/image1101.wmf"/><Relationship Id="rId2495" Type="http://schemas.openxmlformats.org/officeDocument/2006/relationships/oleObject" Target="embeddings/oleObject1287.bin"/><Relationship Id="rId3339" Type="http://schemas.openxmlformats.org/officeDocument/2006/relationships/image" Target="media/image1564.wmf"/><Relationship Id="rId3893" Type="http://schemas.openxmlformats.org/officeDocument/2006/relationships/oleObject" Target="embeddings/oleObject2081.bin"/><Relationship Id="rId4737" Type="http://schemas.openxmlformats.org/officeDocument/2006/relationships/image" Target="media/image2171.wmf"/><Relationship Id="rId467" Type="http://schemas.openxmlformats.org/officeDocument/2006/relationships/image" Target="media/image215.wmf"/><Relationship Id="rId1097" Type="http://schemas.openxmlformats.org/officeDocument/2006/relationships/image" Target="media/image523.wmf"/><Relationship Id="rId2148" Type="http://schemas.openxmlformats.org/officeDocument/2006/relationships/image" Target="media/image1031.wmf"/><Relationship Id="rId3546" Type="http://schemas.openxmlformats.org/officeDocument/2006/relationships/oleObject" Target="embeddings/oleObject1875.bin"/><Relationship Id="rId3753" Type="http://schemas.openxmlformats.org/officeDocument/2006/relationships/oleObject" Target="embeddings/oleObject1990.bin"/><Relationship Id="rId3960" Type="http://schemas.openxmlformats.org/officeDocument/2006/relationships/image" Target="media/image1838.wmf"/><Relationship Id="rId4804" Type="http://schemas.openxmlformats.org/officeDocument/2006/relationships/image" Target="media/image2209.wmf"/><Relationship Id="rId674" Type="http://schemas.openxmlformats.org/officeDocument/2006/relationships/image" Target="media/image312.wmf"/><Relationship Id="rId881" Type="http://schemas.openxmlformats.org/officeDocument/2006/relationships/oleObject" Target="embeddings/oleObject464.bin"/><Relationship Id="rId2355" Type="http://schemas.openxmlformats.org/officeDocument/2006/relationships/oleObject" Target="embeddings/oleObject1217.bin"/><Relationship Id="rId2562" Type="http://schemas.openxmlformats.org/officeDocument/2006/relationships/image" Target="media/image1237.wmf"/><Relationship Id="rId3406" Type="http://schemas.openxmlformats.org/officeDocument/2006/relationships/oleObject" Target="embeddings/oleObject1805.bin"/><Relationship Id="rId3613" Type="http://schemas.openxmlformats.org/officeDocument/2006/relationships/image" Target="media/image1701.wmf"/><Relationship Id="rId3820" Type="http://schemas.openxmlformats.org/officeDocument/2006/relationships/oleObject" Target="embeddings/oleObject2040.bin"/><Relationship Id="rId327" Type="http://schemas.openxmlformats.org/officeDocument/2006/relationships/oleObject" Target="embeddings/oleObject177.bin"/><Relationship Id="rId534" Type="http://schemas.openxmlformats.org/officeDocument/2006/relationships/oleObject" Target="embeddings/oleObject283.bin"/><Relationship Id="rId741" Type="http://schemas.openxmlformats.org/officeDocument/2006/relationships/oleObject" Target="embeddings/oleObject391.bin"/><Relationship Id="rId1164" Type="http://schemas.openxmlformats.org/officeDocument/2006/relationships/oleObject" Target="embeddings/oleObject604.bin"/><Relationship Id="rId1371" Type="http://schemas.openxmlformats.org/officeDocument/2006/relationships/oleObject" Target="embeddings/oleObject712.bin"/><Relationship Id="rId2008" Type="http://schemas.openxmlformats.org/officeDocument/2006/relationships/image" Target="media/image961.wmf"/><Relationship Id="rId2215" Type="http://schemas.openxmlformats.org/officeDocument/2006/relationships/oleObject" Target="embeddings/oleObject1147.bin"/><Relationship Id="rId2422" Type="http://schemas.openxmlformats.org/officeDocument/2006/relationships/image" Target="media/image1168.wmf"/><Relationship Id="rId601" Type="http://schemas.openxmlformats.org/officeDocument/2006/relationships/image" Target="media/image281.wmf"/><Relationship Id="rId1024" Type="http://schemas.openxmlformats.org/officeDocument/2006/relationships/oleObject" Target="embeddings/oleObject534.bin"/><Relationship Id="rId1231" Type="http://schemas.openxmlformats.org/officeDocument/2006/relationships/image" Target="media/image590.wmf"/><Relationship Id="rId4387" Type="http://schemas.openxmlformats.org/officeDocument/2006/relationships/oleObject" Target="embeddings/oleObject2376.bin"/><Relationship Id="rId4594" Type="http://schemas.openxmlformats.org/officeDocument/2006/relationships/oleObject" Target="embeddings/oleObject2491.bin"/><Relationship Id="rId3196" Type="http://schemas.openxmlformats.org/officeDocument/2006/relationships/oleObject" Target="embeddings/oleObject1686.bin"/><Relationship Id="rId4247" Type="http://schemas.openxmlformats.org/officeDocument/2006/relationships/oleObject" Target="embeddings/oleObject2299.bin"/><Relationship Id="rId4454" Type="http://schemas.openxmlformats.org/officeDocument/2006/relationships/image" Target="media/image2040.wmf"/><Relationship Id="rId4661" Type="http://schemas.openxmlformats.org/officeDocument/2006/relationships/image" Target="media/image2133.wmf"/><Relationship Id="rId3056" Type="http://schemas.openxmlformats.org/officeDocument/2006/relationships/image" Target="media/image1477.wmf"/><Relationship Id="rId3263" Type="http://schemas.openxmlformats.org/officeDocument/2006/relationships/image" Target="media/image1526.wmf"/><Relationship Id="rId3470" Type="http://schemas.openxmlformats.org/officeDocument/2006/relationships/oleObject" Target="embeddings/oleObject1837.bin"/><Relationship Id="rId4107" Type="http://schemas.openxmlformats.org/officeDocument/2006/relationships/oleObject" Target="embeddings/oleObject2223.bin"/><Relationship Id="rId4314" Type="http://schemas.openxmlformats.org/officeDocument/2006/relationships/oleObject" Target="embeddings/oleObject2336.bin"/><Relationship Id="rId184" Type="http://schemas.openxmlformats.org/officeDocument/2006/relationships/oleObject" Target="embeddings/oleObject99.bin"/><Relationship Id="rId391" Type="http://schemas.openxmlformats.org/officeDocument/2006/relationships/image" Target="media/image177.wmf"/><Relationship Id="rId1908" Type="http://schemas.openxmlformats.org/officeDocument/2006/relationships/image" Target="media/image911.wmf"/><Relationship Id="rId2072" Type="http://schemas.openxmlformats.org/officeDocument/2006/relationships/image" Target="media/image993.wmf"/><Relationship Id="rId3123" Type="http://schemas.openxmlformats.org/officeDocument/2006/relationships/oleObject" Target="embeddings/oleObject1619.bin"/><Relationship Id="rId4521" Type="http://schemas.openxmlformats.org/officeDocument/2006/relationships/image" Target="media/image2063.wmf"/><Relationship Id="rId251" Type="http://schemas.openxmlformats.org/officeDocument/2006/relationships/image" Target="media/image115.wmf"/><Relationship Id="rId3330" Type="http://schemas.openxmlformats.org/officeDocument/2006/relationships/oleObject" Target="embeddings/oleObject1767.bin"/><Relationship Id="rId2889" Type="http://schemas.openxmlformats.org/officeDocument/2006/relationships/image" Target="media/image1404.wmf"/><Relationship Id="rId111" Type="http://schemas.openxmlformats.org/officeDocument/2006/relationships/oleObject" Target="embeddings/oleObject62.bin"/><Relationship Id="rId1698" Type="http://schemas.openxmlformats.org/officeDocument/2006/relationships/image" Target="media/image814.wmf"/><Relationship Id="rId2749" Type="http://schemas.openxmlformats.org/officeDocument/2006/relationships/oleObject" Target="embeddings/oleObject1415.bin"/><Relationship Id="rId2956" Type="http://schemas.openxmlformats.org/officeDocument/2006/relationships/oleObject" Target="embeddings/oleObject1516.bin"/><Relationship Id="rId928" Type="http://schemas.openxmlformats.org/officeDocument/2006/relationships/oleObject" Target="embeddings/oleObject489.bin"/><Relationship Id="rId1558" Type="http://schemas.openxmlformats.org/officeDocument/2006/relationships/oleObject" Target="embeddings/oleObject808.bin"/><Relationship Id="rId1765" Type="http://schemas.openxmlformats.org/officeDocument/2006/relationships/oleObject" Target="embeddings/oleObject922.bin"/><Relationship Id="rId2609" Type="http://schemas.openxmlformats.org/officeDocument/2006/relationships/oleObject" Target="embeddings/oleObject1345.bin"/><Relationship Id="rId4171" Type="http://schemas.openxmlformats.org/officeDocument/2006/relationships/image" Target="media/image1907.wmf"/><Relationship Id="rId57" Type="http://schemas.openxmlformats.org/officeDocument/2006/relationships/oleObject" Target="embeddings/oleObject28.bin"/><Relationship Id="rId1418" Type="http://schemas.openxmlformats.org/officeDocument/2006/relationships/image" Target="media/image679.wmf"/><Relationship Id="rId1972" Type="http://schemas.openxmlformats.org/officeDocument/2006/relationships/image" Target="media/image943.wmf"/><Relationship Id="rId2816" Type="http://schemas.openxmlformats.org/officeDocument/2006/relationships/oleObject" Target="embeddings/oleObject1445.bin"/><Relationship Id="rId4031" Type="http://schemas.openxmlformats.org/officeDocument/2006/relationships/oleObject" Target="embeddings/oleObject2168.bin"/><Relationship Id="rId1625" Type="http://schemas.openxmlformats.org/officeDocument/2006/relationships/oleObject" Target="embeddings/oleObject843.bin"/><Relationship Id="rId1832" Type="http://schemas.openxmlformats.org/officeDocument/2006/relationships/image" Target="media/image873.wmf"/><Relationship Id="rId3797" Type="http://schemas.openxmlformats.org/officeDocument/2006/relationships/oleObject" Target="embeddings/oleObject2019.bin"/><Relationship Id="rId4848" Type="http://schemas.openxmlformats.org/officeDocument/2006/relationships/oleObject" Target="embeddings/oleObject2616.bin"/><Relationship Id="rId2399" Type="http://schemas.openxmlformats.org/officeDocument/2006/relationships/oleObject" Target="embeddings/oleObject1239.bin"/><Relationship Id="rId3657" Type="http://schemas.openxmlformats.org/officeDocument/2006/relationships/oleObject" Target="embeddings/oleObject1935.bin"/><Relationship Id="rId3864" Type="http://schemas.openxmlformats.org/officeDocument/2006/relationships/image" Target="media/image1794.wmf"/><Relationship Id="rId4708" Type="http://schemas.openxmlformats.org/officeDocument/2006/relationships/oleObject" Target="embeddings/oleObject2548.bin"/><Relationship Id="rId578" Type="http://schemas.openxmlformats.org/officeDocument/2006/relationships/oleObject" Target="embeddings/oleObject305.bin"/><Relationship Id="rId785" Type="http://schemas.openxmlformats.org/officeDocument/2006/relationships/oleObject" Target="embeddings/oleObject413.bin"/><Relationship Id="rId992" Type="http://schemas.openxmlformats.org/officeDocument/2006/relationships/oleObject" Target="embeddings/oleObject518.bin"/><Relationship Id="rId2259" Type="http://schemas.openxmlformats.org/officeDocument/2006/relationships/oleObject" Target="embeddings/oleObject1169.bin"/><Relationship Id="rId2466" Type="http://schemas.openxmlformats.org/officeDocument/2006/relationships/image" Target="media/image1190.wmf"/><Relationship Id="rId2673" Type="http://schemas.openxmlformats.org/officeDocument/2006/relationships/oleObject" Target="embeddings/oleObject1377.bin"/><Relationship Id="rId2880" Type="http://schemas.openxmlformats.org/officeDocument/2006/relationships/oleObject" Target="embeddings/oleObject1477.bin"/><Relationship Id="rId3517" Type="http://schemas.openxmlformats.org/officeDocument/2006/relationships/image" Target="media/image1653.wmf"/><Relationship Id="rId3724" Type="http://schemas.openxmlformats.org/officeDocument/2006/relationships/image" Target="media/image1745.wmf"/><Relationship Id="rId3931" Type="http://schemas.openxmlformats.org/officeDocument/2006/relationships/oleObject" Target="embeddings/oleObject2100.bin"/><Relationship Id="rId438" Type="http://schemas.openxmlformats.org/officeDocument/2006/relationships/oleObject" Target="embeddings/oleObject234.bin"/><Relationship Id="rId645" Type="http://schemas.openxmlformats.org/officeDocument/2006/relationships/oleObject" Target="embeddings/oleObject344.bin"/><Relationship Id="rId852" Type="http://schemas.openxmlformats.org/officeDocument/2006/relationships/oleObject" Target="embeddings/oleObject448.bin"/><Relationship Id="rId1068" Type="http://schemas.openxmlformats.org/officeDocument/2006/relationships/oleObject" Target="embeddings/oleObject556.bin"/><Relationship Id="rId1275" Type="http://schemas.openxmlformats.org/officeDocument/2006/relationships/image" Target="media/image612.wmf"/><Relationship Id="rId1482" Type="http://schemas.openxmlformats.org/officeDocument/2006/relationships/image" Target="media/image709.wmf"/><Relationship Id="rId2119" Type="http://schemas.openxmlformats.org/officeDocument/2006/relationships/oleObject" Target="embeddings/oleObject1099.bin"/><Relationship Id="rId2326" Type="http://schemas.openxmlformats.org/officeDocument/2006/relationships/image" Target="media/image1120.wmf"/><Relationship Id="rId2533" Type="http://schemas.openxmlformats.org/officeDocument/2006/relationships/oleObject" Target="embeddings/oleObject1307.bin"/><Relationship Id="rId2740" Type="http://schemas.openxmlformats.org/officeDocument/2006/relationships/image" Target="media/image1326.wmf"/><Relationship Id="rId505" Type="http://schemas.openxmlformats.org/officeDocument/2006/relationships/image" Target="media/image234.wmf"/><Relationship Id="rId712" Type="http://schemas.openxmlformats.org/officeDocument/2006/relationships/image" Target="media/image332.wmf"/><Relationship Id="rId1135" Type="http://schemas.openxmlformats.org/officeDocument/2006/relationships/image" Target="media/image542.wmf"/><Relationship Id="rId1342" Type="http://schemas.openxmlformats.org/officeDocument/2006/relationships/image" Target="media/image644.wmf"/><Relationship Id="rId4498" Type="http://schemas.openxmlformats.org/officeDocument/2006/relationships/oleObject" Target="embeddings/oleObject2442.bin"/><Relationship Id="rId1202" Type="http://schemas.openxmlformats.org/officeDocument/2006/relationships/oleObject" Target="embeddings/oleObject623.bin"/><Relationship Id="rId2600" Type="http://schemas.openxmlformats.org/officeDocument/2006/relationships/image" Target="media/image1256.wmf"/><Relationship Id="rId4358" Type="http://schemas.openxmlformats.org/officeDocument/2006/relationships/oleObject" Target="embeddings/oleObject2358.bin"/><Relationship Id="rId3167" Type="http://schemas.openxmlformats.org/officeDocument/2006/relationships/oleObject" Target="embeddings/oleObject1657.bin"/><Relationship Id="rId4565" Type="http://schemas.openxmlformats.org/officeDocument/2006/relationships/image" Target="media/image2085.wmf"/><Relationship Id="rId4772" Type="http://schemas.openxmlformats.org/officeDocument/2006/relationships/oleObject" Target="embeddings/oleObject2580.bin"/><Relationship Id="rId295" Type="http://schemas.openxmlformats.org/officeDocument/2006/relationships/oleObject" Target="embeddings/oleObject160.bin"/><Relationship Id="rId3374" Type="http://schemas.openxmlformats.org/officeDocument/2006/relationships/oleObject" Target="embeddings/oleObject1789.bin"/><Relationship Id="rId3581" Type="http://schemas.openxmlformats.org/officeDocument/2006/relationships/image" Target="media/image1685.wmf"/><Relationship Id="rId4218" Type="http://schemas.openxmlformats.org/officeDocument/2006/relationships/image" Target="media/image1930.wmf"/><Relationship Id="rId4425" Type="http://schemas.openxmlformats.org/officeDocument/2006/relationships/image" Target="media/image2027.wmf"/><Relationship Id="rId4632" Type="http://schemas.openxmlformats.org/officeDocument/2006/relationships/oleObject" Target="embeddings/oleObject2510.bin"/><Relationship Id="rId2183" Type="http://schemas.openxmlformats.org/officeDocument/2006/relationships/image" Target="media/image1048.wmf"/><Relationship Id="rId2390" Type="http://schemas.openxmlformats.org/officeDocument/2006/relationships/image" Target="media/image1152.wmf"/><Relationship Id="rId3027" Type="http://schemas.openxmlformats.org/officeDocument/2006/relationships/oleObject" Target="embeddings/oleObject1558.bin"/><Relationship Id="rId3234" Type="http://schemas.openxmlformats.org/officeDocument/2006/relationships/oleObject" Target="embeddings/oleObject1717.bin"/><Relationship Id="rId3441" Type="http://schemas.openxmlformats.org/officeDocument/2006/relationships/image" Target="media/image1615.wmf"/><Relationship Id="rId155" Type="http://schemas.openxmlformats.org/officeDocument/2006/relationships/oleObject" Target="embeddings/oleObject84.bin"/><Relationship Id="rId362" Type="http://schemas.openxmlformats.org/officeDocument/2006/relationships/oleObject" Target="embeddings/oleObject196.bin"/><Relationship Id="rId2043" Type="http://schemas.openxmlformats.org/officeDocument/2006/relationships/oleObject" Target="embeddings/oleObject1061.bin"/><Relationship Id="rId2250" Type="http://schemas.openxmlformats.org/officeDocument/2006/relationships/image" Target="media/image1082.wmf"/><Relationship Id="rId3301" Type="http://schemas.openxmlformats.org/officeDocument/2006/relationships/image" Target="media/image1545.wmf"/><Relationship Id="rId222" Type="http://schemas.openxmlformats.org/officeDocument/2006/relationships/oleObject" Target="embeddings/oleObject118.bin"/><Relationship Id="rId2110" Type="http://schemas.openxmlformats.org/officeDocument/2006/relationships/image" Target="media/image1012.wmf"/><Relationship Id="rId4075" Type="http://schemas.openxmlformats.org/officeDocument/2006/relationships/oleObject" Target="embeddings/oleObject2207.bin"/><Relationship Id="rId4282" Type="http://schemas.openxmlformats.org/officeDocument/2006/relationships/oleObject" Target="embeddings/oleObject2320.bin"/><Relationship Id="rId1669" Type="http://schemas.openxmlformats.org/officeDocument/2006/relationships/oleObject" Target="embeddings/oleObject865.bin"/><Relationship Id="rId1876" Type="http://schemas.openxmlformats.org/officeDocument/2006/relationships/image" Target="media/image895.wmf"/><Relationship Id="rId2927" Type="http://schemas.openxmlformats.org/officeDocument/2006/relationships/image" Target="media/image1423.wmf"/><Relationship Id="rId3091" Type="http://schemas.openxmlformats.org/officeDocument/2006/relationships/oleObject" Target="embeddings/oleObject1595.bin"/><Relationship Id="rId4142" Type="http://schemas.openxmlformats.org/officeDocument/2006/relationships/oleObject" Target="embeddings/oleObject2246.bin"/><Relationship Id="rId1529" Type="http://schemas.openxmlformats.org/officeDocument/2006/relationships/image" Target="media/image732.wmf"/><Relationship Id="rId1736" Type="http://schemas.openxmlformats.org/officeDocument/2006/relationships/oleObject" Target="embeddings/oleObject906.bin"/><Relationship Id="rId1943" Type="http://schemas.openxmlformats.org/officeDocument/2006/relationships/oleObject" Target="embeddings/oleObject1011.bin"/><Relationship Id="rId28" Type="http://schemas.openxmlformats.org/officeDocument/2006/relationships/oleObject" Target="embeddings/oleObject10.bin"/><Relationship Id="rId1803" Type="http://schemas.openxmlformats.org/officeDocument/2006/relationships/oleObject" Target="embeddings/oleObject941.bin"/><Relationship Id="rId4002" Type="http://schemas.openxmlformats.org/officeDocument/2006/relationships/oleObject" Target="embeddings/oleObject2141.bin"/><Relationship Id="rId3768" Type="http://schemas.openxmlformats.org/officeDocument/2006/relationships/image" Target="media/image1767.wmf"/><Relationship Id="rId3975" Type="http://schemas.openxmlformats.org/officeDocument/2006/relationships/image" Target="media/image1845.wmf"/><Relationship Id="rId4819" Type="http://schemas.openxmlformats.org/officeDocument/2006/relationships/oleObject" Target="embeddings/oleObject2601.bin"/><Relationship Id="rId689" Type="http://schemas.openxmlformats.org/officeDocument/2006/relationships/oleObject" Target="embeddings/oleObject365.bin"/><Relationship Id="rId896" Type="http://schemas.openxmlformats.org/officeDocument/2006/relationships/image" Target="media/image421.wmf"/><Relationship Id="rId2577" Type="http://schemas.openxmlformats.org/officeDocument/2006/relationships/oleObject" Target="embeddings/oleObject1329.bin"/><Relationship Id="rId2784" Type="http://schemas.openxmlformats.org/officeDocument/2006/relationships/oleObject" Target="embeddings/oleObject1429.bin"/><Relationship Id="rId3628" Type="http://schemas.openxmlformats.org/officeDocument/2006/relationships/oleObject" Target="embeddings/oleObject1920.bin"/><Relationship Id="rId549" Type="http://schemas.openxmlformats.org/officeDocument/2006/relationships/image" Target="media/image255.wmf"/><Relationship Id="rId756" Type="http://schemas.openxmlformats.org/officeDocument/2006/relationships/image" Target="media/image354.wmf"/><Relationship Id="rId1179" Type="http://schemas.openxmlformats.org/officeDocument/2006/relationships/image" Target="media/image564.wmf"/><Relationship Id="rId1386" Type="http://schemas.openxmlformats.org/officeDocument/2006/relationships/image" Target="media/image663.wmf"/><Relationship Id="rId1593" Type="http://schemas.openxmlformats.org/officeDocument/2006/relationships/image" Target="media/image764.wmf"/><Relationship Id="rId2437" Type="http://schemas.openxmlformats.org/officeDocument/2006/relationships/oleObject" Target="embeddings/oleObject1258.bin"/><Relationship Id="rId2991" Type="http://schemas.openxmlformats.org/officeDocument/2006/relationships/image" Target="media/image1454.wmf"/><Relationship Id="rId3835" Type="http://schemas.openxmlformats.org/officeDocument/2006/relationships/oleObject" Target="embeddings/oleObject2052.bin"/><Relationship Id="rId409" Type="http://schemas.openxmlformats.org/officeDocument/2006/relationships/image" Target="media/image186.wmf"/><Relationship Id="rId963" Type="http://schemas.openxmlformats.org/officeDocument/2006/relationships/image" Target="media/image453.wmf"/><Relationship Id="rId1039" Type="http://schemas.openxmlformats.org/officeDocument/2006/relationships/image" Target="media/image494.wmf"/><Relationship Id="rId1246" Type="http://schemas.openxmlformats.org/officeDocument/2006/relationships/oleObject" Target="embeddings/oleObject645.bin"/><Relationship Id="rId2644" Type="http://schemas.openxmlformats.org/officeDocument/2006/relationships/image" Target="media/image1278.wmf"/><Relationship Id="rId2851" Type="http://schemas.openxmlformats.org/officeDocument/2006/relationships/image" Target="media/image1385.wmf"/><Relationship Id="rId3902" Type="http://schemas.openxmlformats.org/officeDocument/2006/relationships/image" Target="media/image1813.wmf"/><Relationship Id="rId92" Type="http://schemas.openxmlformats.org/officeDocument/2006/relationships/image" Target="media/image36.wmf"/><Relationship Id="rId616" Type="http://schemas.openxmlformats.org/officeDocument/2006/relationships/oleObject" Target="embeddings/oleObject324.bin"/><Relationship Id="rId823" Type="http://schemas.openxmlformats.org/officeDocument/2006/relationships/image" Target="media/image386.wmf"/><Relationship Id="rId1453" Type="http://schemas.openxmlformats.org/officeDocument/2006/relationships/oleObject" Target="embeddings/oleObject754.bin"/><Relationship Id="rId1660" Type="http://schemas.openxmlformats.org/officeDocument/2006/relationships/image" Target="media/image796.wmf"/><Relationship Id="rId2504" Type="http://schemas.openxmlformats.org/officeDocument/2006/relationships/image" Target="media/image1209.wmf"/><Relationship Id="rId2711" Type="http://schemas.openxmlformats.org/officeDocument/2006/relationships/oleObject" Target="embeddings/oleObject1396.bin"/><Relationship Id="rId1106" Type="http://schemas.openxmlformats.org/officeDocument/2006/relationships/oleObject" Target="embeddings/oleObject575.bin"/><Relationship Id="rId1313" Type="http://schemas.openxmlformats.org/officeDocument/2006/relationships/image" Target="media/image630.wmf"/><Relationship Id="rId1520" Type="http://schemas.openxmlformats.org/officeDocument/2006/relationships/oleObject" Target="embeddings/oleObject789.bin"/><Relationship Id="rId4469" Type="http://schemas.openxmlformats.org/officeDocument/2006/relationships/oleObject" Target="embeddings/oleObject2420.bin"/><Relationship Id="rId4676" Type="http://schemas.openxmlformats.org/officeDocument/2006/relationships/oleObject" Target="embeddings/oleObject2532.bin"/><Relationship Id="rId4883" Type="http://schemas.openxmlformats.org/officeDocument/2006/relationships/image" Target="media/image2246.wmf"/><Relationship Id="rId3278" Type="http://schemas.openxmlformats.org/officeDocument/2006/relationships/oleObject" Target="embeddings/oleObject1741.bin"/><Relationship Id="rId3485" Type="http://schemas.openxmlformats.org/officeDocument/2006/relationships/image" Target="media/image1637.wmf"/><Relationship Id="rId3692" Type="http://schemas.openxmlformats.org/officeDocument/2006/relationships/image" Target="media/image1733.wmf"/><Relationship Id="rId4329" Type="http://schemas.openxmlformats.org/officeDocument/2006/relationships/image" Target="media/image1982.wmf"/><Relationship Id="rId4536" Type="http://schemas.openxmlformats.org/officeDocument/2006/relationships/oleObject" Target="embeddings/oleObject2462.bin"/><Relationship Id="rId4743" Type="http://schemas.openxmlformats.org/officeDocument/2006/relationships/image" Target="media/image2174.wmf"/><Relationship Id="rId199" Type="http://schemas.openxmlformats.org/officeDocument/2006/relationships/image" Target="media/image89.wmf"/><Relationship Id="rId2087" Type="http://schemas.openxmlformats.org/officeDocument/2006/relationships/oleObject" Target="embeddings/oleObject1083.bin"/><Relationship Id="rId2294" Type="http://schemas.openxmlformats.org/officeDocument/2006/relationships/image" Target="media/image1104.wmf"/><Relationship Id="rId3138" Type="http://schemas.openxmlformats.org/officeDocument/2006/relationships/image" Target="media/image1502.wmf"/><Relationship Id="rId3345" Type="http://schemas.openxmlformats.org/officeDocument/2006/relationships/image" Target="media/image1567.wmf"/><Relationship Id="rId3552" Type="http://schemas.openxmlformats.org/officeDocument/2006/relationships/oleObject" Target="embeddings/oleObject1878.bin"/><Relationship Id="rId4603" Type="http://schemas.openxmlformats.org/officeDocument/2006/relationships/image" Target="media/image2104.wmf"/><Relationship Id="rId266" Type="http://schemas.openxmlformats.org/officeDocument/2006/relationships/oleObject" Target="embeddings/oleObject145.bin"/><Relationship Id="rId473" Type="http://schemas.openxmlformats.org/officeDocument/2006/relationships/image" Target="media/image218.wmf"/><Relationship Id="rId680" Type="http://schemas.openxmlformats.org/officeDocument/2006/relationships/image" Target="media/image316.wmf"/><Relationship Id="rId2154" Type="http://schemas.openxmlformats.org/officeDocument/2006/relationships/image" Target="media/image1034.wmf"/><Relationship Id="rId2361" Type="http://schemas.openxmlformats.org/officeDocument/2006/relationships/oleObject" Target="embeddings/oleObject1220.bin"/><Relationship Id="rId3205" Type="http://schemas.openxmlformats.org/officeDocument/2006/relationships/oleObject" Target="embeddings/oleObject1695.bin"/><Relationship Id="rId3412" Type="http://schemas.openxmlformats.org/officeDocument/2006/relationships/oleObject" Target="embeddings/oleObject1808.bin"/><Relationship Id="rId4810" Type="http://schemas.openxmlformats.org/officeDocument/2006/relationships/image" Target="media/image2212.wmf"/><Relationship Id="rId126" Type="http://schemas.openxmlformats.org/officeDocument/2006/relationships/image" Target="media/image53.wmf"/><Relationship Id="rId333" Type="http://schemas.openxmlformats.org/officeDocument/2006/relationships/oleObject" Target="embeddings/oleObject180.bin"/><Relationship Id="rId540" Type="http://schemas.openxmlformats.org/officeDocument/2006/relationships/oleObject" Target="embeddings/oleObject286.bin"/><Relationship Id="rId1170" Type="http://schemas.openxmlformats.org/officeDocument/2006/relationships/oleObject" Target="embeddings/oleObject607.bin"/><Relationship Id="rId2014" Type="http://schemas.openxmlformats.org/officeDocument/2006/relationships/image" Target="media/image964.wmf"/><Relationship Id="rId2221" Type="http://schemas.openxmlformats.org/officeDocument/2006/relationships/oleObject" Target="embeddings/oleObject1150.bin"/><Relationship Id="rId1030" Type="http://schemas.openxmlformats.org/officeDocument/2006/relationships/oleObject" Target="embeddings/oleObject537.bin"/><Relationship Id="rId4186" Type="http://schemas.openxmlformats.org/officeDocument/2006/relationships/oleObject" Target="embeddings/oleObject2268.bin"/><Relationship Id="rId400" Type="http://schemas.openxmlformats.org/officeDocument/2006/relationships/oleObject" Target="embeddings/oleObject215.bin"/><Relationship Id="rId1987" Type="http://schemas.openxmlformats.org/officeDocument/2006/relationships/oleObject" Target="embeddings/oleObject1033.bin"/><Relationship Id="rId4393" Type="http://schemas.openxmlformats.org/officeDocument/2006/relationships/oleObject" Target="embeddings/oleObject2379.bin"/><Relationship Id="rId1847" Type="http://schemas.openxmlformats.org/officeDocument/2006/relationships/oleObject" Target="embeddings/oleObject963.bin"/><Relationship Id="rId4046" Type="http://schemas.openxmlformats.org/officeDocument/2006/relationships/oleObject" Target="embeddings/oleObject2183.bin"/><Relationship Id="rId4253" Type="http://schemas.openxmlformats.org/officeDocument/2006/relationships/oleObject" Target="embeddings/oleObject2302.bin"/><Relationship Id="rId4460" Type="http://schemas.openxmlformats.org/officeDocument/2006/relationships/oleObject" Target="embeddings/oleObject2414.bin"/><Relationship Id="rId1707" Type="http://schemas.openxmlformats.org/officeDocument/2006/relationships/oleObject" Target="embeddings/oleObject885.bin"/><Relationship Id="rId3062" Type="http://schemas.openxmlformats.org/officeDocument/2006/relationships/oleObject" Target="embeddings/oleObject1579.bin"/><Relationship Id="rId4113" Type="http://schemas.openxmlformats.org/officeDocument/2006/relationships/oleObject" Target="embeddings/oleObject2226.bin"/><Relationship Id="rId4320" Type="http://schemas.openxmlformats.org/officeDocument/2006/relationships/oleObject" Target="embeddings/oleObject2339.bin"/><Relationship Id="rId190" Type="http://schemas.openxmlformats.org/officeDocument/2006/relationships/oleObject" Target="embeddings/oleObject102.bin"/><Relationship Id="rId1914" Type="http://schemas.openxmlformats.org/officeDocument/2006/relationships/image" Target="media/image914.wmf"/><Relationship Id="rId3879" Type="http://schemas.openxmlformats.org/officeDocument/2006/relationships/oleObject" Target="embeddings/oleObject2074.bin"/><Relationship Id="rId2688" Type="http://schemas.openxmlformats.org/officeDocument/2006/relationships/image" Target="media/image1300.wmf"/><Relationship Id="rId2895" Type="http://schemas.openxmlformats.org/officeDocument/2006/relationships/image" Target="media/image1407.wmf"/><Relationship Id="rId3739" Type="http://schemas.openxmlformats.org/officeDocument/2006/relationships/oleObject" Target="embeddings/oleObject1983.bin"/><Relationship Id="rId3946" Type="http://schemas.openxmlformats.org/officeDocument/2006/relationships/image" Target="media/image1835.wmf"/><Relationship Id="rId867" Type="http://schemas.openxmlformats.org/officeDocument/2006/relationships/image" Target="media/image408.wmf"/><Relationship Id="rId1497" Type="http://schemas.openxmlformats.org/officeDocument/2006/relationships/image" Target="media/image716.wmf"/><Relationship Id="rId2548" Type="http://schemas.openxmlformats.org/officeDocument/2006/relationships/image" Target="media/image1230.wmf"/><Relationship Id="rId2755" Type="http://schemas.openxmlformats.org/officeDocument/2006/relationships/oleObject" Target="embeddings/oleObject1418.bin"/><Relationship Id="rId2962" Type="http://schemas.openxmlformats.org/officeDocument/2006/relationships/oleObject" Target="embeddings/oleObject1519.bin"/><Relationship Id="rId3806" Type="http://schemas.openxmlformats.org/officeDocument/2006/relationships/oleObject" Target="embeddings/oleObject2026.bin"/><Relationship Id="rId727" Type="http://schemas.openxmlformats.org/officeDocument/2006/relationships/oleObject" Target="embeddings/oleObject384.bin"/><Relationship Id="rId934" Type="http://schemas.openxmlformats.org/officeDocument/2006/relationships/oleObject" Target="embeddings/oleObject492.bin"/><Relationship Id="rId1357" Type="http://schemas.openxmlformats.org/officeDocument/2006/relationships/oleObject" Target="embeddings/oleObject702.bin"/><Relationship Id="rId1564" Type="http://schemas.openxmlformats.org/officeDocument/2006/relationships/oleObject" Target="embeddings/oleObject811.bin"/><Relationship Id="rId1771" Type="http://schemas.openxmlformats.org/officeDocument/2006/relationships/oleObject" Target="embeddings/oleObject925.bin"/><Relationship Id="rId2408" Type="http://schemas.openxmlformats.org/officeDocument/2006/relationships/image" Target="media/image1161.wmf"/><Relationship Id="rId2615" Type="http://schemas.openxmlformats.org/officeDocument/2006/relationships/oleObject" Target="embeddings/oleObject1348.bin"/><Relationship Id="rId2822" Type="http://schemas.openxmlformats.org/officeDocument/2006/relationships/oleObject" Target="embeddings/oleObject1448.bin"/><Relationship Id="rId63" Type="http://schemas.openxmlformats.org/officeDocument/2006/relationships/oleObject" Target="embeddings/oleObject33.bin"/><Relationship Id="rId1217" Type="http://schemas.openxmlformats.org/officeDocument/2006/relationships/image" Target="media/image583.wmf"/><Relationship Id="rId1424" Type="http://schemas.openxmlformats.org/officeDocument/2006/relationships/image" Target="media/image682.wmf"/><Relationship Id="rId1631" Type="http://schemas.openxmlformats.org/officeDocument/2006/relationships/oleObject" Target="embeddings/oleObject846.bin"/><Relationship Id="rId4787" Type="http://schemas.openxmlformats.org/officeDocument/2006/relationships/image" Target="media/image2196.wmf"/><Relationship Id="rId3389" Type="http://schemas.openxmlformats.org/officeDocument/2006/relationships/image" Target="media/image1589.wmf"/><Relationship Id="rId3596" Type="http://schemas.openxmlformats.org/officeDocument/2006/relationships/oleObject" Target="embeddings/oleObject1900.bin"/><Relationship Id="rId4647" Type="http://schemas.openxmlformats.org/officeDocument/2006/relationships/image" Target="media/image2126.wmf"/><Relationship Id="rId2198" Type="http://schemas.openxmlformats.org/officeDocument/2006/relationships/oleObject" Target="embeddings/oleObject1139.bin"/><Relationship Id="rId3249" Type="http://schemas.openxmlformats.org/officeDocument/2006/relationships/image" Target="media/image1519.wmf"/><Relationship Id="rId3456" Type="http://schemas.openxmlformats.org/officeDocument/2006/relationships/oleObject" Target="embeddings/oleObject1830.bin"/><Relationship Id="rId4854" Type="http://schemas.openxmlformats.org/officeDocument/2006/relationships/oleObject" Target="embeddings/oleObject2619.bin"/><Relationship Id="rId377" Type="http://schemas.openxmlformats.org/officeDocument/2006/relationships/image" Target="media/image170.wmf"/><Relationship Id="rId584" Type="http://schemas.openxmlformats.org/officeDocument/2006/relationships/oleObject" Target="embeddings/oleObject308.bin"/><Relationship Id="rId2058" Type="http://schemas.openxmlformats.org/officeDocument/2006/relationships/image" Target="media/image986.wmf"/><Relationship Id="rId2265" Type="http://schemas.openxmlformats.org/officeDocument/2006/relationships/oleObject" Target="embeddings/oleObject1172.bin"/><Relationship Id="rId3109" Type="http://schemas.openxmlformats.org/officeDocument/2006/relationships/oleObject" Target="embeddings/oleObject1606.bin"/><Relationship Id="rId3663" Type="http://schemas.openxmlformats.org/officeDocument/2006/relationships/oleObject" Target="embeddings/oleObject1938.bin"/><Relationship Id="rId3870" Type="http://schemas.openxmlformats.org/officeDocument/2006/relationships/image" Target="media/image1797.wmf"/><Relationship Id="rId4507" Type="http://schemas.openxmlformats.org/officeDocument/2006/relationships/oleObject" Target="embeddings/oleObject2447.bin"/><Relationship Id="rId4714" Type="http://schemas.openxmlformats.org/officeDocument/2006/relationships/oleObject" Target="embeddings/oleObject2551.bin"/><Relationship Id="rId237" Type="http://schemas.openxmlformats.org/officeDocument/2006/relationships/image" Target="media/image108.wmf"/><Relationship Id="rId791" Type="http://schemas.openxmlformats.org/officeDocument/2006/relationships/oleObject" Target="embeddings/oleObject416.bin"/><Relationship Id="rId1074" Type="http://schemas.openxmlformats.org/officeDocument/2006/relationships/oleObject" Target="embeddings/oleObject559.bin"/><Relationship Id="rId2472" Type="http://schemas.openxmlformats.org/officeDocument/2006/relationships/image" Target="media/image1193.wmf"/><Relationship Id="rId3316" Type="http://schemas.openxmlformats.org/officeDocument/2006/relationships/oleObject" Target="embeddings/oleObject1760.bin"/><Relationship Id="rId3523" Type="http://schemas.openxmlformats.org/officeDocument/2006/relationships/image" Target="media/image1656.wmf"/><Relationship Id="rId3730" Type="http://schemas.openxmlformats.org/officeDocument/2006/relationships/image" Target="media/image1748.wmf"/><Relationship Id="rId444" Type="http://schemas.openxmlformats.org/officeDocument/2006/relationships/oleObject" Target="embeddings/oleObject237.bin"/><Relationship Id="rId651" Type="http://schemas.openxmlformats.org/officeDocument/2006/relationships/oleObject" Target="embeddings/oleObject347.bin"/><Relationship Id="rId1281" Type="http://schemas.openxmlformats.org/officeDocument/2006/relationships/image" Target="media/image615.wmf"/><Relationship Id="rId2125" Type="http://schemas.openxmlformats.org/officeDocument/2006/relationships/oleObject" Target="embeddings/oleObject1102.bin"/><Relationship Id="rId2332" Type="http://schemas.openxmlformats.org/officeDocument/2006/relationships/image" Target="media/image1123.wmf"/><Relationship Id="rId304" Type="http://schemas.openxmlformats.org/officeDocument/2006/relationships/image" Target="media/image136.wmf"/><Relationship Id="rId511" Type="http://schemas.openxmlformats.org/officeDocument/2006/relationships/image" Target="media/image237.wmf"/><Relationship Id="rId1141" Type="http://schemas.openxmlformats.org/officeDocument/2006/relationships/image" Target="media/image545.wmf"/><Relationship Id="rId4297" Type="http://schemas.openxmlformats.org/officeDocument/2006/relationships/image" Target="media/image1966.wmf"/><Relationship Id="rId1001" Type="http://schemas.openxmlformats.org/officeDocument/2006/relationships/image" Target="media/image475.wmf"/><Relationship Id="rId4157" Type="http://schemas.openxmlformats.org/officeDocument/2006/relationships/image" Target="media/image1900.wmf"/><Relationship Id="rId4364" Type="http://schemas.openxmlformats.org/officeDocument/2006/relationships/oleObject" Target="embeddings/oleObject2363.bin"/><Relationship Id="rId4571" Type="http://schemas.openxmlformats.org/officeDocument/2006/relationships/image" Target="media/image2088.wmf"/><Relationship Id="rId1958" Type="http://schemas.openxmlformats.org/officeDocument/2006/relationships/image" Target="media/image936.wmf"/><Relationship Id="rId3173" Type="http://schemas.openxmlformats.org/officeDocument/2006/relationships/oleObject" Target="embeddings/oleObject1663.bin"/><Relationship Id="rId3380" Type="http://schemas.openxmlformats.org/officeDocument/2006/relationships/oleObject" Target="embeddings/oleObject1792.bin"/><Relationship Id="rId4017" Type="http://schemas.openxmlformats.org/officeDocument/2006/relationships/oleObject" Target="embeddings/oleObject2154.bin"/><Relationship Id="rId4224" Type="http://schemas.openxmlformats.org/officeDocument/2006/relationships/image" Target="media/image1933.wmf"/><Relationship Id="rId4431" Type="http://schemas.openxmlformats.org/officeDocument/2006/relationships/image" Target="media/image2030.wmf"/><Relationship Id="rId1818" Type="http://schemas.openxmlformats.org/officeDocument/2006/relationships/image" Target="media/image866.wmf"/><Relationship Id="rId3033" Type="http://schemas.openxmlformats.org/officeDocument/2006/relationships/oleObject" Target="embeddings/oleObject1561.bin"/><Relationship Id="rId3240" Type="http://schemas.openxmlformats.org/officeDocument/2006/relationships/oleObject" Target="embeddings/oleObject1722.bin"/><Relationship Id="rId161" Type="http://schemas.openxmlformats.org/officeDocument/2006/relationships/oleObject" Target="embeddings/oleObject87.bin"/><Relationship Id="rId2799" Type="http://schemas.openxmlformats.org/officeDocument/2006/relationships/image" Target="media/image1359.wmf"/><Relationship Id="rId3100" Type="http://schemas.openxmlformats.org/officeDocument/2006/relationships/oleObject" Target="embeddings/oleObject1601.bin"/><Relationship Id="rId978" Type="http://schemas.openxmlformats.org/officeDocument/2006/relationships/oleObject" Target="embeddings/oleObject514.bin"/><Relationship Id="rId2659" Type="http://schemas.openxmlformats.org/officeDocument/2006/relationships/oleObject" Target="embeddings/oleObject1370.bin"/><Relationship Id="rId2866" Type="http://schemas.openxmlformats.org/officeDocument/2006/relationships/oleObject" Target="embeddings/oleObject1470.bin"/><Relationship Id="rId3917" Type="http://schemas.openxmlformats.org/officeDocument/2006/relationships/oleObject" Target="embeddings/oleObject2093.bin"/><Relationship Id="rId838" Type="http://schemas.openxmlformats.org/officeDocument/2006/relationships/oleObject" Target="embeddings/oleObject441.bin"/><Relationship Id="rId1468" Type="http://schemas.openxmlformats.org/officeDocument/2006/relationships/oleObject" Target="embeddings/oleObject762.bin"/><Relationship Id="rId1675" Type="http://schemas.openxmlformats.org/officeDocument/2006/relationships/oleObject" Target="embeddings/oleObject868.bin"/><Relationship Id="rId1882" Type="http://schemas.openxmlformats.org/officeDocument/2006/relationships/image" Target="media/image898.wmf"/><Relationship Id="rId2519" Type="http://schemas.openxmlformats.org/officeDocument/2006/relationships/oleObject" Target="embeddings/oleObject1300.bin"/><Relationship Id="rId2726" Type="http://schemas.openxmlformats.org/officeDocument/2006/relationships/image" Target="media/image1319.wmf"/><Relationship Id="rId4081" Type="http://schemas.openxmlformats.org/officeDocument/2006/relationships/oleObject" Target="embeddings/oleObject2210.bin"/><Relationship Id="rId1328" Type="http://schemas.openxmlformats.org/officeDocument/2006/relationships/image" Target="media/image637.wmf"/><Relationship Id="rId1535" Type="http://schemas.openxmlformats.org/officeDocument/2006/relationships/image" Target="media/image735.wmf"/><Relationship Id="rId2933" Type="http://schemas.openxmlformats.org/officeDocument/2006/relationships/image" Target="media/image1426.wmf"/><Relationship Id="rId905" Type="http://schemas.openxmlformats.org/officeDocument/2006/relationships/oleObject" Target="embeddings/oleObject477.bin"/><Relationship Id="rId1742" Type="http://schemas.openxmlformats.org/officeDocument/2006/relationships/image" Target="media/image828.wmf"/><Relationship Id="rId34" Type="http://schemas.openxmlformats.org/officeDocument/2006/relationships/oleObject" Target="embeddings/oleObject16.bin"/><Relationship Id="rId1602" Type="http://schemas.openxmlformats.org/officeDocument/2006/relationships/oleObject" Target="embeddings/oleObject830.bin"/><Relationship Id="rId4758" Type="http://schemas.openxmlformats.org/officeDocument/2006/relationships/oleObject" Target="embeddings/oleObject2573.bin"/><Relationship Id="rId3567" Type="http://schemas.openxmlformats.org/officeDocument/2006/relationships/image" Target="media/image1678.wmf"/><Relationship Id="rId3774" Type="http://schemas.openxmlformats.org/officeDocument/2006/relationships/image" Target="media/image1770.wmf"/><Relationship Id="rId3981" Type="http://schemas.openxmlformats.org/officeDocument/2006/relationships/image" Target="media/image1848.wmf"/><Relationship Id="rId4618" Type="http://schemas.openxmlformats.org/officeDocument/2006/relationships/oleObject" Target="embeddings/oleObject2503.bin"/><Relationship Id="rId4825" Type="http://schemas.openxmlformats.org/officeDocument/2006/relationships/image" Target="media/image2217.wmf"/><Relationship Id="rId488" Type="http://schemas.openxmlformats.org/officeDocument/2006/relationships/oleObject" Target="embeddings/oleObject259.bin"/><Relationship Id="rId695" Type="http://schemas.openxmlformats.org/officeDocument/2006/relationships/oleObject" Target="embeddings/oleObject368.bin"/><Relationship Id="rId2169" Type="http://schemas.openxmlformats.org/officeDocument/2006/relationships/oleObject" Target="embeddings/oleObject1124.bin"/><Relationship Id="rId2376" Type="http://schemas.openxmlformats.org/officeDocument/2006/relationships/image" Target="media/image1145.wmf"/><Relationship Id="rId2583" Type="http://schemas.openxmlformats.org/officeDocument/2006/relationships/oleObject" Target="embeddings/oleObject1332.bin"/><Relationship Id="rId2790" Type="http://schemas.openxmlformats.org/officeDocument/2006/relationships/oleObject" Target="embeddings/oleObject1432.bin"/><Relationship Id="rId3427" Type="http://schemas.openxmlformats.org/officeDocument/2006/relationships/image" Target="media/image1608.wmf"/><Relationship Id="rId3634" Type="http://schemas.openxmlformats.org/officeDocument/2006/relationships/oleObject" Target="embeddings/oleObject1923.bin"/><Relationship Id="rId3841" Type="http://schemas.openxmlformats.org/officeDocument/2006/relationships/oleObject" Target="embeddings/oleObject2055.bin"/><Relationship Id="rId348" Type="http://schemas.openxmlformats.org/officeDocument/2006/relationships/oleObject" Target="embeddings/oleObject188.bin"/><Relationship Id="rId555" Type="http://schemas.openxmlformats.org/officeDocument/2006/relationships/image" Target="media/image258.wmf"/><Relationship Id="rId762" Type="http://schemas.openxmlformats.org/officeDocument/2006/relationships/image" Target="media/image357.wmf"/><Relationship Id="rId1185" Type="http://schemas.openxmlformats.org/officeDocument/2006/relationships/image" Target="media/image567.wmf"/><Relationship Id="rId1392" Type="http://schemas.openxmlformats.org/officeDocument/2006/relationships/image" Target="media/image666.wmf"/><Relationship Id="rId2029" Type="http://schemas.openxmlformats.org/officeDocument/2006/relationships/oleObject" Target="embeddings/oleObject1054.bin"/><Relationship Id="rId2236" Type="http://schemas.openxmlformats.org/officeDocument/2006/relationships/image" Target="media/image1075.wmf"/><Relationship Id="rId2443" Type="http://schemas.openxmlformats.org/officeDocument/2006/relationships/oleObject" Target="embeddings/oleObject1261.bin"/><Relationship Id="rId2650" Type="http://schemas.openxmlformats.org/officeDocument/2006/relationships/image" Target="media/image1281.wmf"/><Relationship Id="rId3701" Type="http://schemas.openxmlformats.org/officeDocument/2006/relationships/oleObject" Target="embeddings/oleObject1960.bin"/><Relationship Id="rId208" Type="http://schemas.openxmlformats.org/officeDocument/2006/relationships/oleObject" Target="embeddings/oleObject111.bin"/><Relationship Id="rId415" Type="http://schemas.openxmlformats.org/officeDocument/2006/relationships/image" Target="media/image189.wmf"/><Relationship Id="rId622" Type="http://schemas.openxmlformats.org/officeDocument/2006/relationships/oleObject" Target="embeddings/oleObject329.bin"/><Relationship Id="rId1045" Type="http://schemas.openxmlformats.org/officeDocument/2006/relationships/image" Target="media/image497.wmf"/><Relationship Id="rId1252" Type="http://schemas.openxmlformats.org/officeDocument/2006/relationships/oleObject" Target="embeddings/oleObject648.bin"/><Relationship Id="rId2303" Type="http://schemas.openxmlformats.org/officeDocument/2006/relationships/oleObject" Target="embeddings/oleObject1191.bin"/><Relationship Id="rId2510" Type="http://schemas.openxmlformats.org/officeDocument/2006/relationships/image" Target="media/image1211.wmf"/><Relationship Id="rId1112" Type="http://schemas.openxmlformats.org/officeDocument/2006/relationships/oleObject" Target="embeddings/oleObject578.bin"/><Relationship Id="rId4268" Type="http://schemas.openxmlformats.org/officeDocument/2006/relationships/oleObject" Target="embeddings/oleObject2313.bin"/><Relationship Id="rId4475" Type="http://schemas.openxmlformats.org/officeDocument/2006/relationships/oleObject" Target="embeddings/oleObject2423.bin"/><Relationship Id="rId3077" Type="http://schemas.openxmlformats.org/officeDocument/2006/relationships/image" Target="media/image1487.wmf"/><Relationship Id="rId3284" Type="http://schemas.openxmlformats.org/officeDocument/2006/relationships/oleObject" Target="embeddings/oleObject1744.bin"/><Relationship Id="rId4128" Type="http://schemas.openxmlformats.org/officeDocument/2006/relationships/image" Target="media/image1888.wmf"/><Relationship Id="rId4682" Type="http://schemas.openxmlformats.org/officeDocument/2006/relationships/oleObject" Target="embeddings/oleObject2535.bin"/><Relationship Id="rId1929" Type="http://schemas.openxmlformats.org/officeDocument/2006/relationships/oleObject" Target="embeddings/oleObject1004.bin"/><Relationship Id="rId2093" Type="http://schemas.openxmlformats.org/officeDocument/2006/relationships/oleObject" Target="embeddings/oleObject1086.bin"/><Relationship Id="rId3491" Type="http://schemas.openxmlformats.org/officeDocument/2006/relationships/image" Target="media/image1640.wmf"/><Relationship Id="rId4335" Type="http://schemas.openxmlformats.org/officeDocument/2006/relationships/image" Target="media/image1985.wmf"/><Relationship Id="rId4542" Type="http://schemas.openxmlformats.org/officeDocument/2006/relationships/oleObject" Target="embeddings/oleObject2465.bin"/><Relationship Id="rId3144" Type="http://schemas.openxmlformats.org/officeDocument/2006/relationships/image" Target="media/image1505.wmf"/><Relationship Id="rId3351" Type="http://schemas.openxmlformats.org/officeDocument/2006/relationships/image" Target="media/image1570.wmf"/><Relationship Id="rId4402" Type="http://schemas.openxmlformats.org/officeDocument/2006/relationships/image" Target="media/image2015.wmf"/><Relationship Id="rId272" Type="http://schemas.openxmlformats.org/officeDocument/2006/relationships/image" Target="media/image120.wmf"/><Relationship Id="rId2160" Type="http://schemas.openxmlformats.org/officeDocument/2006/relationships/image" Target="media/image1037.wmf"/><Relationship Id="rId3004" Type="http://schemas.openxmlformats.org/officeDocument/2006/relationships/oleObject" Target="embeddings/oleObject1540.bin"/><Relationship Id="rId3211" Type="http://schemas.openxmlformats.org/officeDocument/2006/relationships/oleObject" Target="embeddings/oleObject1701.bin"/><Relationship Id="rId132" Type="http://schemas.openxmlformats.org/officeDocument/2006/relationships/image" Target="media/image56.wmf"/><Relationship Id="rId2020" Type="http://schemas.openxmlformats.org/officeDocument/2006/relationships/image" Target="media/image967.wmf"/><Relationship Id="rId1579" Type="http://schemas.openxmlformats.org/officeDocument/2006/relationships/image" Target="media/image757.wmf"/><Relationship Id="rId2977" Type="http://schemas.openxmlformats.org/officeDocument/2006/relationships/image" Target="media/image1447.wmf"/><Relationship Id="rId4192" Type="http://schemas.openxmlformats.org/officeDocument/2006/relationships/oleObject" Target="embeddings/oleObject2271.bin"/><Relationship Id="rId949" Type="http://schemas.openxmlformats.org/officeDocument/2006/relationships/image" Target="media/image446.wmf"/><Relationship Id="rId1786" Type="http://schemas.openxmlformats.org/officeDocument/2006/relationships/image" Target="media/image850.wmf"/><Relationship Id="rId1993" Type="http://schemas.openxmlformats.org/officeDocument/2006/relationships/oleObject" Target="embeddings/oleObject1036.bin"/><Relationship Id="rId2837" Type="http://schemas.openxmlformats.org/officeDocument/2006/relationships/image" Target="media/image1378.wmf"/><Relationship Id="rId4052" Type="http://schemas.openxmlformats.org/officeDocument/2006/relationships/oleObject" Target="embeddings/oleObject2189.bin"/><Relationship Id="rId78" Type="http://schemas.openxmlformats.org/officeDocument/2006/relationships/oleObject" Target="embeddings/oleObject44.bin"/><Relationship Id="rId809" Type="http://schemas.openxmlformats.org/officeDocument/2006/relationships/oleObject" Target="embeddings/oleObject426.bin"/><Relationship Id="rId1439" Type="http://schemas.openxmlformats.org/officeDocument/2006/relationships/oleObject" Target="embeddings/oleObject746.bin"/><Relationship Id="rId1646" Type="http://schemas.openxmlformats.org/officeDocument/2006/relationships/image" Target="media/image789.wmf"/><Relationship Id="rId1853" Type="http://schemas.openxmlformats.org/officeDocument/2006/relationships/oleObject" Target="embeddings/oleObject966.bin"/><Relationship Id="rId2904" Type="http://schemas.openxmlformats.org/officeDocument/2006/relationships/oleObject" Target="embeddings/oleObject1489.bin"/><Relationship Id="rId1506" Type="http://schemas.openxmlformats.org/officeDocument/2006/relationships/oleObject" Target="embeddings/oleObject782.bin"/><Relationship Id="rId1713" Type="http://schemas.openxmlformats.org/officeDocument/2006/relationships/oleObject" Target="embeddings/oleObject889.bin"/><Relationship Id="rId1920" Type="http://schemas.openxmlformats.org/officeDocument/2006/relationships/image" Target="media/image917.wmf"/><Relationship Id="rId4869" Type="http://schemas.openxmlformats.org/officeDocument/2006/relationships/image" Target="media/image2239.wmf"/><Relationship Id="rId3678" Type="http://schemas.openxmlformats.org/officeDocument/2006/relationships/image" Target="media/image1729.wmf"/><Relationship Id="rId3885" Type="http://schemas.openxmlformats.org/officeDocument/2006/relationships/oleObject" Target="embeddings/oleObject2077.bin"/><Relationship Id="rId4729" Type="http://schemas.openxmlformats.org/officeDocument/2006/relationships/image" Target="media/image2167.wmf"/><Relationship Id="rId599" Type="http://schemas.openxmlformats.org/officeDocument/2006/relationships/image" Target="media/image280.wmf"/><Relationship Id="rId2487" Type="http://schemas.openxmlformats.org/officeDocument/2006/relationships/oleObject" Target="embeddings/oleObject1283.bin"/><Relationship Id="rId2694" Type="http://schemas.openxmlformats.org/officeDocument/2006/relationships/image" Target="media/image1303.wmf"/><Relationship Id="rId3538" Type="http://schemas.openxmlformats.org/officeDocument/2006/relationships/oleObject" Target="embeddings/oleObject1871.bin"/><Relationship Id="rId3745" Type="http://schemas.openxmlformats.org/officeDocument/2006/relationships/oleObject" Target="embeddings/oleObject1986.bin"/><Relationship Id="rId459" Type="http://schemas.openxmlformats.org/officeDocument/2006/relationships/image" Target="media/image211.wmf"/><Relationship Id="rId666" Type="http://schemas.openxmlformats.org/officeDocument/2006/relationships/image" Target="media/image308.wmf"/><Relationship Id="rId873" Type="http://schemas.openxmlformats.org/officeDocument/2006/relationships/oleObject" Target="embeddings/oleObject459.bin"/><Relationship Id="rId1089" Type="http://schemas.openxmlformats.org/officeDocument/2006/relationships/image" Target="media/image519.wmf"/><Relationship Id="rId1296" Type="http://schemas.openxmlformats.org/officeDocument/2006/relationships/oleObject" Target="embeddings/oleObject670.bin"/><Relationship Id="rId2347" Type="http://schemas.openxmlformats.org/officeDocument/2006/relationships/oleObject" Target="embeddings/oleObject1213.bin"/><Relationship Id="rId2554" Type="http://schemas.openxmlformats.org/officeDocument/2006/relationships/image" Target="media/image1233.wmf"/><Relationship Id="rId3952" Type="http://schemas.openxmlformats.org/officeDocument/2006/relationships/oleObject" Target="embeddings/oleObject2113.bin"/><Relationship Id="rId319" Type="http://schemas.openxmlformats.org/officeDocument/2006/relationships/oleObject" Target="embeddings/oleObject172.bin"/><Relationship Id="rId526" Type="http://schemas.openxmlformats.org/officeDocument/2006/relationships/oleObject" Target="embeddings/oleObject278.bin"/><Relationship Id="rId1156" Type="http://schemas.openxmlformats.org/officeDocument/2006/relationships/oleObject" Target="embeddings/oleObject600.bin"/><Relationship Id="rId1363" Type="http://schemas.openxmlformats.org/officeDocument/2006/relationships/oleObject" Target="embeddings/oleObject705.bin"/><Relationship Id="rId2207" Type="http://schemas.openxmlformats.org/officeDocument/2006/relationships/image" Target="media/image1060.wmf"/><Relationship Id="rId2761" Type="http://schemas.openxmlformats.org/officeDocument/2006/relationships/image" Target="media/image1338.wmf"/><Relationship Id="rId3605" Type="http://schemas.openxmlformats.org/officeDocument/2006/relationships/image" Target="media/image1697.wmf"/><Relationship Id="rId3812" Type="http://schemas.openxmlformats.org/officeDocument/2006/relationships/oleObject" Target="embeddings/oleObject2032.bin"/><Relationship Id="rId733" Type="http://schemas.openxmlformats.org/officeDocument/2006/relationships/oleObject" Target="embeddings/oleObject387.bin"/><Relationship Id="rId940" Type="http://schemas.openxmlformats.org/officeDocument/2006/relationships/oleObject" Target="embeddings/oleObject495.bin"/><Relationship Id="rId1016" Type="http://schemas.openxmlformats.org/officeDocument/2006/relationships/oleObject" Target="embeddings/oleObject530.bin"/><Relationship Id="rId1570" Type="http://schemas.openxmlformats.org/officeDocument/2006/relationships/oleObject" Target="embeddings/oleObject814.bin"/><Relationship Id="rId2414" Type="http://schemas.openxmlformats.org/officeDocument/2006/relationships/image" Target="media/image1164.wmf"/><Relationship Id="rId2621" Type="http://schemas.openxmlformats.org/officeDocument/2006/relationships/oleObject" Target="embeddings/oleObject1351.bin"/><Relationship Id="rId800" Type="http://schemas.openxmlformats.org/officeDocument/2006/relationships/image" Target="media/image375.wmf"/><Relationship Id="rId1223" Type="http://schemas.openxmlformats.org/officeDocument/2006/relationships/image" Target="media/image586.wmf"/><Relationship Id="rId1430" Type="http://schemas.openxmlformats.org/officeDocument/2006/relationships/image" Target="media/image685.wmf"/><Relationship Id="rId4379" Type="http://schemas.openxmlformats.org/officeDocument/2006/relationships/oleObject" Target="embeddings/oleObject2372.bin"/><Relationship Id="rId4586" Type="http://schemas.openxmlformats.org/officeDocument/2006/relationships/oleObject" Target="embeddings/oleObject2487.bin"/><Relationship Id="rId4793" Type="http://schemas.openxmlformats.org/officeDocument/2006/relationships/image" Target="media/image2200.wmf"/><Relationship Id="rId3188" Type="http://schemas.openxmlformats.org/officeDocument/2006/relationships/oleObject" Target="embeddings/oleObject1678.bin"/><Relationship Id="rId3395" Type="http://schemas.openxmlformats.org/officeDocument/2006/relationships/image" Target="media/image1592.wmf"/><Relationship Id="rId4239" Type="http://schemas.openxmlformats.org/officeDocument/2006/relationships/oleObject" Target="embeddings/oleObject2295.bin"/><Relationship Id="rId4446" Type="http://schemas.openxmlformats.org/officeDocument/2006/relationships/image" Target="media/image2036.wmf"/><Relationship Id="rId4653" Type="http://schemas.openxmlformats.org/officeDocument/2006/relationships/image" Target="media/image2129.wmf"/><Relationship Id="rId4860" Type="http://schemas.openxmlformats.org/officeDocument/2006/relationships/oleObject" Target="embeddings/oleObject2622.bin"/><Relationship Id="rId3048" Type="http://schemas.openxmlformats.org/officeDocument/2006/relationships/image" Target="media/image1473.wmf"/><Relationship Id="rId3255" Type="http://schemas.openxmlformats.org/officeDocument/2006/relationships/image" Target="media/image1522.wmf"/><Relationship Id="rId3462" Type="http://schemas.openxmlformats.org/officeDocument/2006/relationships/oleObject" Target="embeddings/oleObject1833.bin"/><Relationship Id="rId4306" Type="http://schemas.openxmlformats.org/officeDocument/2006/relationships/oleObject" Target="embeddings/oleObject2332.bin"/><Relationship Id="rId4513" Type="http://schemas.openxmlformats.org/officeDocument/2006/relationships/oleObject" Target="embeddings/oleObject2450.bin"/><Relationship Id="rId4720" Type="http://schemas.openxmlformats.org/officeDocument/2006/relationships/oleObject" Target="embeddings/oleObject2554.bin"/><Relationship Id="rId176" Type="http://schemas.openxmlformats.org/officeDocument/2006/relationships/oleObject" Target="embeddings/oleObject95.bin"/><Relationship Id="rId383" Type="http://schemas.openxmlformats.org/officeDocument/2006/relationships/image" Target="media/image173.wmf"/><Relationship Id="rId590" Type="http://schemas.openxmlformats.org/officeDocument/2006/relationships/oleObject" Target="embeddings/oleObject311.bin"/><Relationship Id="rId2064" Type="http://schemas.openxmlformats.org/officeDocument/2006/relationships/image" Target="media/image989.wmf"/><Relationship Id="rId2271" Type="http://schemas.openxmlformats.org/officeDocument/2006/relationships/oleObject" Target="embeddings/oleObject1175.bin"/><Relationship Id="rId3115" Type="http://schemas.openxmlformats.org/officeDocument/2006/relationships/oleObject" Target="embeddings/oleObject1611.bin"/><Relationship Id="rId3322" Type="http://schemas.openxmlformats.org/officeDocument/2006/relationships/oleObject" Target="embeddings/oleObject1763.bin"/><Relationship Id="rId243" Type="http://schemas.openxmlformats.org/officeDocument/2006/relationships/image" Target="media/image111.wmf"/><Relationship Id="rId450" Type="http://schemas.openxmlformats.org/officeDocument/2006/relationships/oleObject" Target="embeddings/oleObject240.bin"/><Relationship Id="rId1080" Type="http://schemas.openxmlformats.org/officeDocument/2006/relationships/oleObject" Target="embeddings/oleObject562.bin"/><Relationship Id="rId2131" Type="http://schemas.openxmlformats.org/officeDocument/2006/relationships/oleObject" Target="embeddings/oleObject1105.bin"/><Relationship Id="rId103" Type="http://schemas.openxmlformats.org/officeDocument/2006/relationships/oleObject" Target="embeddings/oleObject58.bin"/><Relationship Id="rId310" Type="http://schemas.openxmlformats.org/officeDocument/2006/relationships/image" Target="media/image139.wmf"/><Relationship Id="rId4096" Type="http://schemas.openxmlformats.org/officeDocument/2006/relationships/image" Target="media/image1875.wmf"/><Relationship Id="rId1897" Type="http://schemas.openxmlformats.org/officeDocument/2006/relationships/oleObject" Target="embeddings/oleObject988.bin"/><Relationship Id="rId2948" Type="http://schemas.openxmlformats.org/officeDocument/2006/relationships/image" Target="media/image1433.wmf"/><Relationship Id="rId1757" Type="http://schemas.openxmlformats.org/officeDocument/2006/relationships/oleObject" Target="embeddings/oleObject918.bin"/><Relationship Id="rId1964" Type="http://schemas.openxmlformats.org/officeDocument/2006/relationships/image" Target="media/image939.wmf"/><Relationship Id="rId2808" Type="http://schemas.openxmlformats.org/officeDocument/2006/relationships/oleObject" Target="embeddings/oleObject1441.bin"/><Relationship Id="rId4163" Type="http://schemas.openxmlformats.org/officeDocument/2006/relationships/image" Target="media/image1903.wmf"/><Relationship Id="rId4370" Type="http://schemas.openxmlformats.org/officeDocument/2006/relationships/image" Target="media/image1999.wmf"/><Relationship Id="rId49" Type="http://schemas.openxmlformats.org/officeDocument/2006/relationships/image" Target="media/image21.wmf"/><Relationship Id="rId1617" Type="http://schemas.openxmlformats.org/officeDocument/2006/relationships/oleObject" Target="embeddings/oleObject839.bin"/><Relationship Id="rId1824" Type="http://schemas.openxmlformats.org/officeDocument/2006/relationships/image" Target="media/image869.wmf"/><Relationship Id="rId4023" Type="http://schemas.openxmlformats.org/officeDocument/2006/relationships/oleObject" Target="embeddings/oleObject2160.bin"/><Relationship Id="rId4230" Type="http://schemas.openxmlformats.org/officeDocument/2006/relationships/image" Target="media/image1936.wmf"/><Relationship Id="rId3789" Type="http://schemas.openxmlformats.org/officeDocument/2006/relationships/oleObject" Target="embeddings/oleObject2011.bin"/><Relationship Id="rId2598" Type="http://schemas.openxmlformats.org/officeDocument/2006/relationships/image" Target="media/image1255.wmf"/><Relationship Id="rId3996" Type="http://schemas.openxmlformats.org/officeDocument/2006/relationships/oleObject" Target="embeddings/oleObject2138.bin"/><Relationship Id="rId3649" Type="http://schemas.openxmlformats.org/officeDocument/2006/relationships/oleObject" Target="embeddings/oleObject1931.bin"/><Relationship Id="rId3856" Type="http://schemas.openxmlformats.org/officeDocument/2006/relationships/image" Target="media/image1790.wmf"/><Relationship Id="rId777" Type="http://schemas.openxmlformats.org/officeDocument/2006/relationships/oleObject" Target="embeddings/oleObject409.bin"/><Relationship Id="rId984" Type="http://schemas.openxmlformats.org/officeDocument/2006/relationships/image" Target="media/image464.wmf"/><Relationship Id="rId2458" Type="http://schemas.openxmlformats.org/officeDocument/2006/relationships/image" Target="media/image1186.wmf"/><Relationship Id="rId2665" Type="http://schemas.openxmlformats.org/officeDocument/2006/relationships/oleObject" Target="embeddings/oleObject1373.bin"/><Relationship Id="rId2872" Type="http://schemas.openxmlformats.org/officeDocument/2006/relationships/oleObject" Target="embeddings/oleObject1473.bin"/><Relationship Id="rId3509" Type="http://schemas.openxmlformats.org/officeDocument/2006/relationships/image" Target="media/image1649.wmf"/><Relationship Id="rId3716" Type="http://schemas.openxmlformats.org/officeDocument/2006/relationships/image" Target="media/image1741.wmf"/><Relationship Id="rId3923" Type="http://schemas.openxmlformats.org/officeDocument/2006/relationships/oleObject" Target="embeddings/oleObject2096.bin"/><Relationship Id="rId637" Type="http://schemas.openxmlformats.org/officeDocument/2006/relationships/oleObject" Target="embeddings/oleObject340.bin"/><Relationship Id="rId844" Type="http://schemas.openxmlformats.org/officeDocument/2006/relationships/oleObject" Target="embeddings/oleObject444.bin"/><Relationship Id="rId1267" Type="http://schemas.openxmlformats.org/officeDocument/2006/relationships/image" Target="media/image608.wmf"/><Relationship Id="rId1474" Type="http://schemas.openxmlformats.org/officeDocument/2006/relationships/oleObject" Target="embeddings/oleObject765.bin"/><Relationship Id="rId1681" Type="http://schemas.openxmlformats.org/officeDocument/2006/relationships/oleObject" Target="embeddings/oleObject871.bin"/><Relationship Id="rId2318" Type="http://schemas.openxmlformats.org/officeDocument/2006/relationships/image" Target="media/image1116.wmf"/><Relationship Id="rId2525" Type="http://schemas.openxmlformats.org/officeDocument/2006/relationships/oleObject" Target="embeddings/oleObject1303.bin"/><Relationship Id="rId2732" Type="http://schemas.openxmlformats.org/officeDocument/2006/relationships/image" Target="media/image1322.wmf"/><Relationship Id="rId704" Type="http://schemas.openxmlformats.org/officeDocument/2006/relationships/image" Target="media/image328.wmf"/><Relationship Id="rId911" Type="http://schemas.openxmlformats.org/officeDocument/2006/relationships/image" Target="media/image427.wmf"/><Relationship Id="rId1127" Type="http://schemas.openxmlformats.org/officeDocument/2006/relationships/image" Target="media/image538.wmf"/><Relationship Id="rId1334" Type="http://schemas.openxmlformats.org/officeDocument/2006/relationships/image" Target="media/image640.wmf"/><Relationship Id="rId1541" Type="http://schemas.openxmlformats.org/officeDocument/2006/relationships/image" Target="media/image738.wmf"/><Relationship Id="rId4697" Type="http://schemas.openxmlformats.org/officeDocument/2006/relationships/image" Target="media/image2151.wmf"/><Relationship Id="rId40" Type="http://schemas.openxmlformats.org/officeDocument/2006/relationships/oleObject" Target="embeddings/oleObject20.bin"/><Relationship Id="rId1401" Type="http://schemas.openxmlformats.org/officeDocument/2006/relationships/oleObject" Target="embeddings/oleObject727.bin"/><Relationship Id="rId3299" Type="http://schemas.openxmlformats.org/officeDocument/2006/relationships/image" Target="media/image1544.wmf"/><Relationship Id="rId4557" Type="http://schemas.openxmlformats.org/officeDocument/2006/relationships/image" Target="media/image2081.wmf"/><Relationship Id="rId4764" Type="http://schemas.openxmlformats.org/officeDocument/2006/relationships/oleObject" Target="embeddings/oleObject2576.bin"/><Relationship Id="rId3159" Type="http://schemas.openxmlformats.org/officeDocument/2006/relationships/oleObject" Target="embeddings/oleObject1649.bin"/><Relationship Id="rId3366" Type="http://schemas.openxmlformats.org/officeDocument/2006/relationships/oleObject" Target="embeddings/oleObject1785.bin"/><Relationship Id="rId3573" Type="http://schemas.openxmlformats.org/officeDocument/2006/relationships/image" Target="media/image1681.wmf"/><Relationship Id="rId4417" Type="http://schemas.openxmlformats.org/officeDocument/2006/relationships/image" Target="media/image2023.wmf"/><Relationship Id="rId287" Type="http://schemas.openxmlformats.org/officeDocument/2006/relationships/oleObject" Target="embeddings/oleObject156.bin"/><Relationship Id="rId494" Type="http://schemas.openxmlformats.org/officeDocument/2006/relationships/oleObject" Target="embeddings/oleObject262.bin"/><Relationship Id="rId2175" Type="http://schemas.openxmlformats.org/officeDocument/2006/relationships/oleObject" Target="embeddings/oleObject1127.bin"/><Relationship Id="rId2382" Type="http://schemas.openxmlformats.org/officeDocument/2006/relationships/image" Target="media/image1148.wmf"/><Relationship Id="rId3019" Type="http://schemas.openxmlformats.org/officeDocument/2006/relationships/oleObject" Target="embeddings/oleObject1552.bin"/><Relationship Id="rId3226" Type="http://schemas.openxmlformats.org/officeDocument/2006/relationships/oleObject" Target="embeddings/oleObject1712.bin"/><Relationship Id="rId3780" Type="http://schemas.openxmlformats.org/officeDocument/2006/relationships/image" Target="media/image1773.wmf"/><Relationship Id="rId4624" Type="http://schemas.openxmlformats.org/officeDocument/2006/relationships/oleObject" Target="embeddings/oleObject2506.bin"/><Relationship Id="rId4831" Type="http://schemas.openxmlformats.org/officeDocument/2006/relationships/image" Target="media/image2220.wmf"/><Relationship Id="rId147" Type="http://schemas.openxmlformats.org/officeDocument/2006/relationships/oleObject" Target="embeddings/oleObject80.bin"/><Relationship Id="rId354" Type="http://schemas.openxmlformats.org/officeDocument/2006/relationships/oleObject" Target="embeddings/oleObject192.bin"/><Relationship Id="rId1191" Type="http://schemas.openxmlformats.org/officeDocument/2006/relationships/image" Target="media/image570.wmf"/><Relationship Id="rId2035" Type="http://schemas.openxmlformats.org/officeDocument/2006/relationships/oleObject" Target="embeddings/oleObject1057.bin"/><Relationship Id="rId3433" Type="http://schemas.openxmlformats.org/officeDocument/2006/relationships/image" Target="media/image1611.wmf"/><Relationship Id="rId3640" Type="http://schemas.openxmlformats.org/officeDocument/2006/relationships/oleObject" Target="embeddings/oleObject1926.bin"/><Relationship Id="rId561" Type="http://schemas.openxmlformats.org/officeDocument/2006/relationships/image" Target="media/image261.wmf"/><Relationship Id="rId2242" Type="http://schemas.openxmlformats.org/officeDocument/2006/relationships/image" Target="media/image1078.wmf"/><Relationship Id="rId3500" Type="http://schemas.openxmlformats.org/officeDocument/2006/relationships/oleObject" Target="embeddings/oleObject1852.bin"/><Relationship Id="rId214" Type="http://schemas.openxmlformats.org/officeDocument/2006/relationships/oleObject" Target="embeddings/oleObject114.bin"/><Relationship Id="rId421" Type="http://schemas.openxmlformats.org/officeDocument/2006/relationships/image" Target="media/image192.wmf"/><Relationship Id="rId1051" Type="http://schemas.openxmlformats.org/officeDocument/2006/relationships/image" Target="media/image500.wmf"/><Relationship Id="rId2102" Type="http://schemas.openxmlformats.org/officeDocument/2006/relationships/image" Target="media/image1008.wmf"/><Relationship Id="rId1868" Type="http://schemas.openxmlformats.org/officeDocument/2006/relationships/image" Target="media/image891.wmf"/><Relationship Id="rId4067" Type="http://schemas.openxmlformats.org/officeDocument/2006/relationships/oleObject" Target="embeddings/oleObject2203.bin"/><Relationship Id="rId4274" Type="http://schemas.openxmlformats.org/officeDocument/2006/relationships/oleObject" Target="embeddings/oleObject2316.bin"/><Relationship Id="rId4481" Type="http://schemas.openxmlformats.org/officeDocument/2006/relationships/oleObject" Target="embeddings/oleObject2429.bin"/><Relationship Id="rId2919" Type="http://schemas.openxmlformats.org/officeDocument/2006/relationships/image" Target="media/image1419.wmf"/><Relationship Id="rId3083" Type="http://schemas.openxmlformats.org/officeDocument/2006/relationships/image" Target="media/image1490.wmf"/><Relationship Id="rId3290" Type="http://schemas.openxmlformats.org/officeDocument/2006/relationships/oleObject" Target="embeddings/oleObject1747.bin"/><Relationship Id="rId4134" Type="http://schemas.openxmlformats.org/officeDocument/2006/relationships/oleObject" Target="embeddings/oleObject2240.bin"/><Relationship Id="rId4341" Type="http://schemas.openxmlformats.org/officeDocument/2006/relationships/image" Target="media/image1988.wmf"/><Relationship Id="rId1728" Type="http://schemas.openxmlformats.org/officeDocument/2006/relationships/image" Target="media/image824.wmf"/><Relationship Id="rId1935" Type="http://schemas.openxmlformats.org/officeDocument/2006/relationships/oleObject" Target="embeddings/oleObject1007.bin"/><Relationship Id="rId3150" Type="http://schemas.openxmlformats.org/officeDocument/2006/relationships/oleObject" Target="embeddings/oleObject1640.bin"/><Relationship Id="rId4201" Type="http://schemas.openxmlformats.org/officeDocument/2006/relationships/image" Target="media/image1922.wmf"/><Relationship Id="rId3010" Type="http://schemas.openxmlformats.org/officeDocument/2006/relationships/oleObject" Target="embeddings/oleObject1543.bin"/><Relationship Id="rId3967" Type="http://schemas.openxmlformats.org/officeDocument/2006/relationships/oleObject" Target="embeddings/oleObject2122.bin"/><Relationship Id="rId4" Type="http://schemas.openxmlformats.org/officeDocument/2006/relationships/settings" Target="settings.xml"/><Relationship Id="rId888" Type="http://schemas.openxmlformats.org/officeDocument/2006/relationships/image" Target="media/image417.wmf"/><Relationship Id="rId2569" Type="http://schemas.openxmlformats.org/officeDocument/2006/relationships/oleObject" Target="embeddings/oleObject1325.bin"/><Relationship Id="rId2776" Type="http://schemas.openxmlformats.org/officeDocument/2006/relationships/oleObject" Target="embeddings/oleObject1425.bin"/><Relationship Id="rId2983" Type="http://schemas.openxmlformats.org/officeDocument/2006/relationships/image" Target="media/image1450.wmf"/><Relationship Id="rId3827" Type="http://schemas.openxmlformats.org/officeDocument/2006/relationships/oleObject" Target="embeddings/oleObject2047.bin"/><Relationship Id="rId748" Type="http://schemas.openxmlformats.org/officeDocument/2006/relationships/image" Target="media/image350.wmf"/><Relationship Id="rId955" Type="http://schemas.openxmlformats.org/officeDocument/2006/relationships/image" Target="media/image449.wmf"/><Relationship Id="rId1378" Type="http://schemas.openxmlformats.org/officeDocument/2006/relationships/image" Target="media/image659.wmf"/><Relationship Id="rId1585" Type="http://schemas.openxmlformats.org/officeDocument/2006/relationships/image" Target="media/image760.wmf"/><Relationship Id="rId1792" Type="http://schemas.openxmlformats.org/officeDocument/2006/relationships/image" Target="media/image853.wmf"/><Relationship Id="rId2429" Type="http://schemas.openxmlformats.org/officeDocument/2006/relationships/oleObject" Target="embeddings/oleObject1254.bin"/><Relationship Id="rId2636" Type="http://schemas.openxmlformats.org/officeDocument/2006/relationships/image" Target="media/image1274.wmf"/><Relationship Id="rId2843" Type="http://schemas.openxmlformats.org/officeDocument/2006/relationships/image" Target="media/image1381.wmf"/><Relationship Id="rId84" Type="http://schemas.openxmlformats.org/officeDocument/2006/relationships/image" Target="media/image32.wmf"/><Relationship Id="rId608" Type="http://schemas.openxmlformats.org/officeDocument/2006/relationships/oleObject" Target="embeddings/oleObject320.bin"/><Relationship Id="rId815" Type="http://schemas.openxmlformats.org/officeDocument/2006/relationships/image" Target="media/image382.wmf"/><Relationship Id="rId1238" Type="http://schemas.openxmlformats.org/officeDocument/2006/relationships/oleObject" Target="embeddings/oleObject641.bin"/><Relationship Id="rId1445" Type="http://schemas.openxmlformats.org/officeDocument/2006/relationships/oleObject" Target="embeddings/oleObject749.bin"/><Relationship Id="rId1652" Type="http://schemas.openxmlformats.org/officeDocument/2006/relationships/image" Target="media/image792.wmf"/><Relationship Id="rId1305" Type="http://schemas.openxmlformats.org/officeDocument/2006/relationships/image" Target="media/image626.wmf"/><Relationship Id="rId2703" Type="http://schemas.openxmlformats.org/officeDocument/2006/relationships/oleObject" Target="embeddings/oleObject1392.bin"/><Relationship Id="rId2910" Type="http://schemas.openxmlformats.org/officeDocument/2006/relationships/oleObject" Target="embeddings/oleObject1492.bin"/><Relationship Id="rId1512" Type="http://schemas.openxmlformats.org/officeDocument/2006/relationships/oleObject" Target="embeddings/oleObject785.bin"/><Relationship Id="rId4668" Type="http://schemas.openxmlformats.org/officeDocument/2006/relationships/oleObject" Target="embeddings/oleObject2528.bin"/><Relationship Id="rId4875" Type="http://schemas.openxmlformats.org/officeDocument/2006/relationships/image" Target="media/image2242.wmf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14.bin"/><Relationship Id="rId2079" Type="http://schemas.openxmlformats.org/officeDocument/2006/relationships/oleObject" Target="embeddings/oleObject1079.bin"/><Relationship Id="rId3477" Type="http://schemas.openxmlformats.org/officeDocument/2006/relationships/image" Target="media/image1633.wmf"/><Relationship Id="rId3684" Type="http://schemas.openxmlformats.org/officeDocument/2006/relationships/image" Target="media/image1732.wmf"/><Relationship Id="rId3891" Type="http://schemas.openxmlformats.org/officeDocument/2006/relationships/oleObject" Target="embeddings/oleObject2080.bin"/><Relationship Id="rId4528" Type="http://schemas.openxmlformats.org/officeDocument/2006/relationships/oleObject" Target="embeddings/oleObject2458.bin"/><Relationship Id="rId4735" Type="http://schemas.openxmlformats.org/officeDocument/2006/relationships/image" Target="media/image2170.wmf"/><Relationship Id="rId2286" Type="http://schemas.openxmlformats.org/officeDocument/2006/relationships/image" Target="media/image1100.wmf"/><Relationship Id="rId2493" Type="http://schemas.openxmlformats.org/officeDocument/2006/relationships/oleObject" Target="embeddings/oleObject1286.bin"/><Relationship Id="rId3337" Type="http://schemas.openxmlformats.org/officeDocument/2006/relationships/image" Target="media/image1563.wmf"/><Relationship Id="rId3544" Type="http://schemas.openxmlformats.org/officeDocument/2006/relationships/oleObject" Target="embeddings/oleObject1874.bin"/><Relationship Id="rId3751" Type="http://schemas.openxmlformats.org/officeDocument/2006/relationships/oleObject" Target="embeddings/oleObject1989.bin"/><Relationship Id="rId4802" Type="http://schemas.openxmlformats.org/officeDocument/2006/relationships/image" Target="media/image2208.wmf"/><Relationship Id="rId258" Type="http://schemas.openxmlformats.org/officeDocument/2006/relationships/oleObject" Target="embeddings/oleObject137.bin"/><Relationship Id="rId465" Type="http://schemas.openxmlformats.org/officeDocument/2006/relationships/image" Target="media/image214.wmf"/><Relationship Id="rId672" Type="http://schemas.openxmlformats.org/officeDocument/2006/relationships/image" Target="media/image311.wmf"/><Relationship Id="rId1095" Type="http://schemas.openxmlformats.org/officeDocument/2006/relationships/image" Target="media/image522.wmf"/><Relationship Id="rId2146" Type="http://schemas.openxmlformats.org/officeDocument/2006/relationships/image" Target="media/image1030.wmf"/><Relationship Id="rId2353" Type="http://schemas.openxmlformats.org/officeDocument/2006/relationships/oleObject" Target="embeddings/oleObject1216.bin"/><Relationship Id="rId2560" Type="http://schemas.openxmlformats.org/officeDocument/2006/relationships/image" Target="media/image1236.wmf"/><Relationship Id="rId3404" Type="http://schemas.openxmlformats.org/officeDocument/2006/relationships/oleObject" Target="embeddings/oleObject1804.bin"/><Relationship Id="rId3611" Type="http://schemas.openxmlformats.org/officeDocument/2006/relationships/image" Target="media/image1700.wmf"/><Relationship Id="rId118" Type="http://schemas.openxmlformats.org/officeDocument/2006/relationships/image" Target="media/image49.wmf"/><Relationship Id="rId325" Type="http://schemas.openxmlformats.org/officeDocument/2006/relationships/oleObject" Target="embeddings/oleObject176.bin"/><Relationship Id="rId532" Type="http://schemas.openxmlformats.org/officeDocument/2006/relationships/oleObject" Target="embeddings/oleObject282.bin"/><Relationship Id="rId1162" Type="http://schemas.openxmlformats.org/officeDocument/2006/relationships/oleObject" Target="embeddings/oleObject603.bin"/><Relationship Id="rId2006" Type="http://schemas.openxmlformats.org/officeDocument/2006/relationships/image" Target="media/image960.wmf"/><Relationship Id="rId2213" Type="http://schemas.openxmlformats.org/officeDocument/2006/relationships/oleObject" Target="embeddings/oleObject1146.bin"/><Relationship Id="rId2420" Type="http://schemas.openxmlformats.org/officeDocument/2006/relationships/image" Target="media/image1167.wmf"/><Relationship Id="rId1022" Type="http://schemas.openxmlformats.org/officeDocument/2006/relationships/oleObject" Target="embeddings/oleObject533.bin"/><Relationship Id="rId4178" Type="http://schemas.openxmlformats.org/officeDocument/2006/relationships/oleObject" Target="embeddings/oleObject2264.bin"/><Relationship Id="rId4385" Type="http://schemas.openxmlformats.org/officeDocument/2006/relationships/oleObject" Target="embeddings/oleObject2375.bin"/><Relationship Id="rId4592" Type="http://schemas.openxmlformats.org/officeDocument/2006/relationships/oleObject" Target="embeddings/oleObject2490.bin"/><Relationship Id="rId1979" Type="http://schemas.openxmlformats.org/officeDocument/2006/relationships/oleObject" Target="embeddings/oleObject1029.bin"/><Relationship Id="rId3194" Type="http://schemas.openxmlformats.org/officeDocument/2006/relationships/oleObject" Target="embeddings/oleObject1684.bin"/><Relationship Id="rId4038" Type="http://schemas.openxmlformats.org/officeDocument/2006/relationships/oleObject" Target="embeddings/oleObject2175.bin"/><Relationship Id="rId4245" Type="http://schemas.openxmlformats.org/officeDocument/2006/relationships/oleObject" Target="embeddings/oleObject2298.bin"/><Relationship Id="rId1839" Type="http://schemas.openxmlformats.org/officeDocument/2006/relationships/oleObject" Target="embeddings/oleObject959.bin"/><Relationship Id="rId3054" Type="http://schemas.openxmlformats.org/officeDocument/2006/relationships/image" Target="media/image1476.wmf"/><Relationship Id="rId4452" Type="http://schemas.openxmlformats.org/officeDocument/2006/relationships/image" Target="media/image2039.wmf"/><Relationship Id="rId182" Type="http://schemas.openxmlformats.org/officeDocument/2006/relationships/oleObject" Target="embeddings/oleObject98.bin"/><Relationship Id="rId1906" Type="http://schemas.openxmlformats.org/officeDocument/2006/relationships/image" Target="media/image910.wmf"/><Relationship Id="rId3261" Type="http://schemas.openxmlformats.org/officeDocument/2006/relationships/image" Target="media/image1525.wmf"/><Relationship Id="rId4105" Type="http://schemas.openxmlformats.org/officeDocument/2006/relationships/oleObject" Target="embeddings/oleObject2222.bin"/><Relationship Id="rId4312" Type="http://schemas.openxmlformats.org/officeDocument/2006/relationships/oleObject" Target="embeddings/oleObject2335.bin"/><Relationship Id="rId2070" Type="http://schemas.openxmlformats.org/officeDocument/2006/relationships/image" Target="media/image992.wmf"/><Relationship Id="rId3121" Type="http://schemas.openxmlformats.org/officeDocument/2006/relationships/oleObject" Target="embeddings/oleObject1617.bin"/><Relationship Id="rId999" Type="http://schemas.openxmlformats.org/officeDocument/2006/relationships/image" Target="media/image474.wmf"/><Relationship Id="rId2887" Type="http://schemas.openxmlformats.org/officeDocument/2006/relationships/image" Target="media/image1403.wmf"/><Relationship Id="rId859" Type="http://schemas.openxmlformats.org/officeDocument/2006/relationships/image" Target="media/image404.wmf"/><Relationship Id="rId1489" Type="http://schemas.openxmlformats.org/officeDocument/2006/relationships/image" Target="media/image712.wmf"/><Relationship Id="rId1696" Type="http://schemas.openxmlformats.org/officeDocument/2006/relationships/image" Target="media/image813.wmf"/><Relationship Id="rId3938" Type="http://schemas.openxmlformats.org/officeDocument/2006/relationships/image" Target="media/image1831.wmf"/><Relationship Id="rId1349" Type="http://schemas.openxmlformats.org/officeDocument/2006/relationships/oleObject" Target="embeddings/oleObject698.bin"/><Relationship Id="rId2747" Type="http://schemas.openxmlformats.org/officeDocument/2006/relationships/oleObject" Target="embeddings/oleObject1414.bin"/><Relationship Id="rId2954" Type="http://schemas.openxmlformats.org/officeDocument/2006/relationships/oleObject" Target="embeddings/oleObject1515.bin"/><Relationship Id="rId719" Type="http://schemas.openxmlformats.org/officeDocument/2006/relationships/oleObject" Target="embeddings/oleObject380.bin"/><Relationship Id="rId926" Type="http://schemas.openxmlformats.org/officeDocument/2006/relationships/oleObject" Target="embeddings/oleObject488.bin"/><Relationship Id="rId1556" Type="http://schemas.openxmlformats.org/officeDocument/2006/relationships/oleObject" Target="embeddings/oleObject807.bin"/><Relationship Id="rId1763" Type="http://schemas.openxmlformats.org/officeDocument/2006/relationships/oleObject" Target="embeddings/oleObject921.bin"/><Relationship Id="rId1970" Type="http://schemas.openxmlformats.org/officeDocument/2006/relationships/image" Target="media/image942.wmf"/><Relationship Id="rId2607" Type="http://schemas.openxmlformats.org/officeDocument/2006/relationships/oleObject" Target="embeddings/oleObject1344.bin"/><Relationship Id="rId2814" Type="http://schemas.openxmlformats.org/officeDocument/2006/relationships/oleObject" Target="embeddings/oleObject1444.bin"/><Relationship Id="rId55" Type="http://schemas.openxmlformats.org/officeDocument/2006/relationships/oleObject" Target="embeddings/oleObject27.bin"/><Relationship Id="rId1209" Type="http://schemas.openxmlformats.org/officeDocument/2006/relationships/image" Target="media/image579.wmf"/><Relationship Id="rId1416" Type="http://schemas.openxmlformats.org/officeDocument/2006/relationships/image" Target="media/image678.wmf"/><Relationship Id="rId1623" Type="http://schemas.openxmlformats.org/officeDocument/2006/relationships/oleObject" Target="embeddings/oleObject842.bin"/><Relationship Id="rId1830" Type="http://schemas.openxmlformats.org/officeDocument/2006/relationships/image" Target="media/image872.wmf"/><Relationship Id="rId4779" Type="http://schemas.openxmlformats.org/officeDocument/2006/relationships/image" Target="media/image2192.wmf"/><Relationship Id="rId3588" Type="http://schemas.openxmlformats.org/officeDocument/2006/relationships/oleObject" Target="embeddings/oleObject1896.bin"/><Relationship Id="rId3795" Type="http://schemas.openxmlformats.org/officeDocument/2006/relationships/oleObject" Target="embeddings/oleObject2017.bin"/><Relationship Id="rId4639" Type="http://schemas.openxmlformats.org/officeDocument/2006/relationships/image" Target="media/image2122.wmf"/><Relationship Id="rId4846" Type="http://schemas.openxmlformats.org/officeDocument/2006/relationships/oleObject" Target="embeddings/oleObject2615.bin"/><Relationship Id="rId2397" Type="http://schemas.openxmlformats.org/officeDocument/2006/relationships/oleObject" Target="embeddings/oleObject1238.bin"/><Relationship Id="rId3448" Type="http://schemas.openxmlformats.org/officeDocument/2006/relationships/oleObject" Target="embeddings/oleObject1826.bin"/><Relationship Id="rId3655" Type="http://schemas.openxmlformats.org/officeDocument/2006/relationships/oleObject" Target="embeddings/oleObject1934.bin"/><Relationship Id="rId3862" Type="http://schemas.openxmlformats.org/officeDocument/2006/relationships/image" Target="media/image1793.wmf"/><Relationship Id="rId4706" Type="http://schemas.openxmlformats.org/officeDocument/2006/relationships/oleObject" Target="embeddings/oleObject2547.bin"/><Relationship Id="rId369" Type="http://schemas.openxmlformats.org/officeDocument/2006/relationships/image" Target="media/image166.wmf"/><Relationship Id="rId576" Type="http://schemas.openxmlformats.org/officeDocument/2006/relationships/oleObject" Target="embeddings/oleObject304.bin"/><Relationship Id="rId783" Type="http://schemas.openxmlformats.org/officeDocument/2006/relationships/oleObject" Target="embeddings/oleObject412.bin"/><Relationship Id="rId990" Type="http://schemas.openxmlformats.org/officeDocument/2006/relationships/oleObject" Target="embeddings/oleObject517.bin"/><Relationship Id="rId2257" Type="http://schemas.openxmlformats.org/officeDocument/2006/relationships/oleObject" Target="embeddings/oleObject1168.bin"/><Relationship Id="rId2464" Type="http://schemas.openxmlformats.org/officeDocument/2006/relationships/image" Target="media/image1189.wmf"/><Relationship Id="rId2671" Type="http://schemas.openxmlformats.org/officeDocument/2006/relationships/oleObject" Target="embeddings/oleObject1376.bin"/><Relationship Id="rId3308" Type="http://schemas.openxmlformats.org/officeDocument/2006/relationships/oleObject" Target="embeddings/oleObject1756.bin"/><Relationship Id="rId3515" Type="http://schemas.openxmlformats.org/officeDocument/2006/relationships/image" Target="media/image1652.wmf"/><Relationship Id="rId229" Type="http://schemas.openxmlformats.org/officeDocument/2006/relationships/image" Target="media/image104.wmf"/><Relationship Id="rId436" Type="http://schemas.openxmlformats.org/officeDocument/2006/relationships/oleObject" Target="embeddings/oleObject233.bin"/><Relationship Id="rId643" Type="http://schemas.openxmlformats.org/officeDocument/2006/relationships/oleObject" Target="embeddings/oleObject343.bin"/><Relationship Id="rId1066" Type="http://schemas.openxmlformats.org/officeDocument/2006/relationships/oleObject" Target="embeddings/oleObject555.bin"/><Relationship Id="rId1273" Type="http://schemas.openxmlformats.org/officeDocument/2006/relationships/image" Target="media/image611.wmf"/><Relationship Id="rId1480" Type="http://schemas.openxmlformats.org/officeDocument/2006/relationships/image" Target="media/image708.wmf"/><Relationship Id="rId2117" Type="http://schemas.openxmlformats.org/officeDocument/2006/relationships/oleObject" Target="embeddings/oleObject1098.bin"/><Relationship Id="rId2324" Type="http://schemas.openxmlformats.org/officeDocument/2006/relationships/image" Target="media/image1119.wmf"/><Relationship Id="rId3722" Type="http://schemas.openxmlformats.org/officeDocument/2006/relationships/image" Target="media/image1744.wmf"/><Relationship Id="rId850" Type="http://schemas.openxmlformats.org/officeDocument/2006/relationships/oleObject" Target="embeddings/oleObject447.bin"/><Relationship Id="rId1133" Type="http://schemas.openxmlformats.org/officeDocument/2006/relationships/image" Target="media/image541.wmf"/><Relationship Id="rId2531" Type="http://schemas.openxmlformats.org/officeDocument/2006/relationships/oleObject" Target="embeddings/oleObject1306.bin"/><Relationship Id="rId4289" Type="http://schemas.openxmlformats.org/officeDocument/2006/relationships/image" Target="media/image1962.wmf"/><Relationship Id="rId503" Type="http://schemas.openxmlformats.org/officeDocument/2006/relationships/image" Target="media/image233.wmf"/><Relationship Id="rId710" Type="http://schemas.openxmlformats.org/officeDocument/2006/relationships/image" Target="media/image331.wmf"/><Relationship Id="rId1340" Type="http://schemas.openxmlformats.org/officeDocument/2006/relationships/image" Target="media/image643.wmf"/><Relationship Id="rId3098" Type="http://schemas.openxmlformats.org/officeDocument/2006/relationships/image" Target="media/image1495.wmf"/><Relationship Id="rId4496" Type="http://schemas.openxmlformats.org/officeDocument/2006/relationships/oleObject" Target="embeddings/oleObject2441.bin"/><Relationship Id="rId1200" Type="http://schemas.openxmlformats.org/officeDocument/2006/relationships/oleObject" Target="embeddings/oleObject622.bin"/><Relationship Id="rId4149" Type="http://schemas.openxmlformats.org/officeDocument/2006/relationships/image" Target="media/image1896.wmf"/><Relationship Id="rId4356" Type="http://schemas.openxmlformats.org/officeDocument/2006/relationships/oleObject" Target="embeddings/oleObject2357.bin"/><Relationship Id="rId4563" Type="http://schemas.openxmlformats.org/officeDocument/2006/relationships/image" Target="media/image2084.wmf"/><Relationship Id="rId4770" Type="http://schemas.openxmlformats.org/officeDocument/2006/relationships/oleObject" Target="embeddings/oleObject2579.bin"/><Relationship Id="rId3165" Type="http://schemas.openxmlformats.org/officeDocument/2006/relationships/oleObject" Target="embeddings/oleObject1655.bin"/><Relationship Id="rId3372" Type="http://schemas.openxmlformats.org/officeDocument/2006/relationships/oleObject" Target="embeddings/oleObject1788.bin"/><Relationship Id="rId4009" Type="http://schemas.openxmlformats.org/officeDocument/2006/relationships/oleObject" Target="embeddings/oleObject2146.bin"/><Relationship Id="rId4216" Type="http://schemas.openxmlformats.org/officeDocument/2006/relationships/oleObject" Target="embeddings/oleObject2283.bin"/><Relationship Id="rId4423" Type="http://schemas.openxmlformats.org/officeDocument/2006/relationships/image" Target="media/image2026.wmf"/><Relationship Id="rId4630" Type="http://schemas.openxmlformats.org/officeDocument/2006/relationships/oleObject" Target="embeddings/oleObject2509.bin"/><Relationship Id="rId293" Type="http://schemas.openxmlformats.org/officeDocument/2006/relationships/oleObject" Target="embeddings/oleObject159.bin"/><Relationship Id="rId2181" Type="http://schemas.openxmlformats.org/officeDocument/2006/relationships/image" Target="media/image1047.wmf"/><Relationship Id="rId3025" Type="http://schemas.openxmlformats.org/officeDocument/2006/relationships/oleObject" Target="embeddings/oleObject1557.bin"/><Relationship Id="rId3232" Type="http://schemas.openxmlformats.org/officeDocument/2006/relationships/oleObject" Target="embeddings/oleObject1716.bin"/><Relationship Id="rId153" Type="http://schemas.openxmlformats.org/officeDocument/2006/relationships/oleObject" Target="embeddings/oleObject83.bin"/><Relationship Id="rId360" Type="http://schemas.openxmlformats.org/officeDocument/2006/relationships/oleObject" Target="embeddings/oleObject195.bin"/><Relationship Id="rId2041" Type="http://schemas.openxmlformats.org/officeDocument/2006/relationships/oleObject" Target="embeddings/oleObject1060.bin"/><Relationship Id="rId220" Type="http://schemas.openxmlformats.org/officeDocument/2006/relationships/oleObject" Target="embeddings/oleObject117.bin"/><Relationship Id="rId2998" Type="http://schemas.openxmlformats.org/officeDocument/2006/relationships/oleObject" Target="embeddings/oleObject1537.bin"/><Relationship Id="rId2858" Type="http://schemas.openxmlformats.org/officeDocument/2006/relationships/oleObject" Target="embeddings/oleObject1466.bin"/><Relationship Id="rId3909" Type="http://schemas.openxmlformats.org/officeDocument/2006/relationships/oleObject" Target="embeddings/oleObject2089.bin"/><Relationship Id="rId4073" Type="http://schemas.openxmlformats.org/officeDocument/2006/relationships/oleObject" Target="embeddings/oleObject2206.bin"/><Relationship Id="rId99" Type="http://schemas.openxmlformats.org/officeDocument/2006/relationships/oleObject" Target="embeddings/oleObject56.bin"/><Relationship Id="rId1667" Type="http://schemas.openxmlformats.org/officeDocument/2006/relationships/oleObject" Target="embeddings/oleObject864.bin"/><Relationship Id="rId1874" Type="http://schemas.openxmlformats.org/officeDocument/2006/relationships/image" Target="media/image894.wmf"/><Relationship Id="rId2718" Type="http://schemas.openxmlformats.org/officeDocument/2006/relationships/image" Target="media/image1315.wmf"/><Relationship Id="rId2925" Type="http://schemas.openxmlformats.org/officeDocument/2006/relationships/image" Target="media/image1422.wmf"/><Relationship Id="rId4280" Type="http://schemas.openxmlformats.org/officeDocument/2006/relationships/oleObject" Target="embeddings/oleObject2319.bin"/><Relationship Id="rId1527" Type="http://schemas.openxmlformats.org/officeDocument/2006/relationships/image" Target="media/image731.wmf"/><Relationship Id="rId1734" Type="http://schemas.openxmlformats.org/officeDocument/2006/relationships/oleObject" Target="embeddings/oleObject904.bin"/><Relationship Id="rId1941" Type="http://schemas.openxmlformats.org/officeDocument/2006/relationships/oleObject" Target="embeddings/oleObject1010.bin"/><Relationship Id="rId4140" Type="http://schemas.openxmlformats.org/officeDocument/2006/relationships/oleObject" Target="embeddings/oleObject2245.bin"/><Relationship Id="rId26" Type="http://schemas.openxmlformats.org/officeDocument/2006/relationships/image" Target="media/image14.wmf"/><Relationship Id="rId3699" Type="http://schemas.openxmlformats.org/officeDocument/2006/relationships/oleObject" Target="embeddings/oleObject1959.bin"/><Relationship Id="rId4000" Type="http://schemas.openxmlformats.org/officeDocument/2006/relationships/oleObject" Target="embeddings/oleObject2140.bin"/><Relationship Id="rId1801" Type="http://schemas.openxmlformats.org/officeDocument/2006/relationships/oleObject" Target="embeddings/oleObject940.bin"/><Relationship Id="rId3559" Type="http://schemas.openxmlformats.org/officeDocument/2006/relationships/image" Target="media/image1674.wmf"/><Relationship Id="rId687" Type="http://schemas.openxmlformats.org/officeDocument/2006/relationships/oleObject" Target="embeddings/oleObject364.bin"/><Relationship Id="rId2368" Type="http://schemas.openxmlformats.org/officeDocument/2006/relationships/image" Target="media/image1141.wmf"/><Relationship Id="rId3766" Type="http://schemas.openxmlformats.org/officeDocument/2006/relationships/image" Target="media/image1766.wmf"/><Relationship Id="rId3973" Type="http://schemas.openxmlformats.org/officeDocument/2006/relationships/oleObject" Target="embeddings/oleObject2125.bin"/><Relationship Id="rId4817" Type="http://schemas.openxmlformats.org/officeDocument/2006/relationships/oleObject" Target="embeddings/oleObject2599.bin"/><Relationship Id="rId894" Type="http://schemas.openxmlformats.org/officeDocument/2006/relationships/image" Target="media/image420.wmf"/><Relationship Id="rId1177" Type="http://schemas.openxmlformats.org/officeDocument/2006/relationships/image" Target="media/image563.wmf"/><Relationship Id="rId2575" Type="http://schemas.openxmlformats.org/officeDocument/2006/relationships/oleObject" Target="embeddings/oleObject1328.bin"/><Relationship Id="rId2782" Type="http://schemas.openxmlformats.org/officeDocument/2006/relationships/oleObject" Target="embeddings/oleObject1428.bin"/><Relationship Id="rId3419" Type="http://schemas.openxmlformats.org/officeDocument/2006/relationships/image" Target="media/image1604.wmf"/><Relationship Id="rId3626" Type="http://schemas.openxmlformats.org/officeDocument/2006/relationships/oleObject" Target="embeddings/oleObject1918.bin"/><Relationship Id="rId3833" Type="http://schemas.openxmlformats.org/officeDocument/2006/relationships/oleObject" Target="embeddings/oleObject2051.bin"/><Relationship Id="rId547" Type="http://schemas.openxmlformats.org/officeDocument/2006/relationships/image" Target="media/image254.wmf"/><Relationship Id="rId754" Type="http://schemas.openxmlformats.org/officeDocument/2006/relationships/image" Target="media/image353.wmf"/><Relationship Id="rId961" Type="http://schemas.openxmlformats.org/officeDocument/2006/relationships/image" Target="media/image452.wmf"/><Relationship Id="rId1384" Type="http://schemas.openxmlformats.org/officeDocument/2006/relationships/image" Target="media/image662.wmf"/><Relationship Id="rId1591" Type="http://schemas.openxmlformats.org/officeDocument/2006/relationships/image" Target="media/image763.wmf"/><Relationship Id="rId2228" Type="http://schemas.openxmlformats.org/officeDocument/2006/relationships/image" Target="media/image1071.wmf"/><Relationship Id="rId2435" Type="http://schemas.openxmlformats.org/officeDocument/2006/relationships/oleObject" Target="embeddings/oleObject1257.bin"/><Relationship Id="rId2642" Type="http://schemas.openxmlformats.org/officeDocument/2006/relationships/image" Target="media/image1277.wmf"/><Relationship Id="rId3900" Type="http://schemas.openxmlformats.org/officeDocument/2006/relationships/image" Target="media/image1812.wmf"/><Relationship Id="rId90" Type="http://schemas.openxmlformats.org/officeDocument/2006/relationships/image" Target="media/image35.wmf"/><Relationship Id="rId407" Type="http://schemas.openxmlformats.org/officeDocument/2006/relationships/image" Target="media/image185.wmf"/><Relationship Id="rId614" Type="http://schemas.openxmlformats.org/officeDocument/2006/relationships/oleObject" Target="embeddings/oleObject323.bin"/><Relationship Id="rId821" Type="http://schemas.openxmlformats.org/officeDocument/2006/relationships/image" Target="media/image385.wmf"/><Relationship Id="rId1037" Type="http://schemas.openxmlformats.org/officeDocument/2006/relationships/image" Target="media/image493.wmf"/><Relationship Id="rId1244" Type="http://schemas.openxmlformats.org/officeDocument/2006/relationships/oleObject" Target="embeddings/oleObject644.bin"/><Relationship Id="rId1451" Type="http://schemas.openxmlformats.org/officeDocument/2006/relationships/oleObject" Target="embeddings/oleObject753.bin"/><Relationship Id="rId2502" Type="http://schemas.openxmlformats.org/officeDocument/2006/relationships/image" Target="media/image1208.wmf"/><Relationship Id="rId1104" Type="http://schemas.openxmlformats.org/officeDocument/2006/relationships/oleObject" Target="embeddings/oleObject574.bin"/><Relationship Id="rId1311" Type="http://schemas.openxmlformats.org/officeDocument/2006/relationships/image" Target="media/image629.wmf"/><Relationship Id="rId4467" Type="http://schemas.openxmlformats.org/officeDocument/2006/relationships/image" Target="media/image2045.wmf"/><Relationship Id="rId4674" Type="http://schemas.openxmlformats.org/officeDocument/2006/relationships/oleObject" Target="embeddings/oleObject2531.bin"/><Relationship Id="rId4881" Type="http://schemas.openxmlformats.org/officeDocument/2006/relationships/image" Target="media/image2245.wmf"/><Relationship Id="rId3069" Type="http://schemas.openxmlformats.org/officeDocument/2006/relationships/image" Target="media/image1483.wmf"/><Relationship Id="rId3276" Type="http://schemas.openxmlformats.org/officeDocument/2006/relationships/oleObject" Target="embeddings/oleObject1740.bin"/><Relationship Id="rId3483" Type="http://schemas.openxmlformats.org/officeDocument/2006/relationships/image" Target="media/image1636.wmf"/><Relationship Id="rId3690" Type="http://schemas.openxmlformats.org/officeDocument/2006/relationships/oleObject" Target="embeddings/oleObject1954.bin"/><Relationship Id="rId4327" Type="http://schemas.openxmlformats.org/officeDocument/2006/relationships/image" Target="media/image1981.wmf"/><Relationship Id="rId4534" Type="http://schemas.openxmlformats.org/officeDocument/2006/relationships/oleObject" Target="embeddings/oleObject2461.bin"/><Relationship Id="rId197" Type="http://schemas.openxmlformats.org/officeDocument/2006/relationships/image" Target="media/image88.wmf"/><Relationship Id="rId2085" Type="http://schemas.openxmlformats.org/officeDocument/2006/relationships/oleObject" Target="embeddings/oleObject1082.bin"/><Relationship Id="rId2292" Type="http://schemas.openxmlformats.org/officeDocument/2006/relationships/image" Target="media/image1103.wmf"/><Relationship Id="rId3136" Type="http://schemas.openxmlformats.org/officeDocument/2006/relationships/image" Target="media/image1501.wmf"/><Relationship Id="rId3343" Type="http://schemas.openxmlformats.org/officeDocument/2006/relationships/image" Target="media/image1566.wmf"/><Relationship Id="rId4741" Type="http://schemas.openxmlformats.org/officeDocument/2006/relationships/image" Target="media/image2173.wmf"/><Relationship Id="rId264" Type="http://schemas.openxmlformats.org/officeDocument/2006/relationships/oleObject" Target="embeddings/oleObject143.bin"/><Relationship Id="rId471" Type="http://schemas.openxmlformats.org/officeDocument/2006/relationships/image" Target="media/image217.wmf"/><Relationship Id="rId2152" Type="http://schemas.openxmlformats.org/officeDocument/2006/relationships/image" Target="media/image1033.wmf"/><Relationship Id="rId3550" Type="http://schemas.openxmlformats.org/officeDocument/2006/relationships/oleObject" Target="embeddings/oleObject1877.bin"/><Relationship Id="rId4601" Type="http://schemas.openxmlformats.org/officeDocument/2006/relationships/image" Target="media/image2103.wmf"/><Relationship Id="rId124" Type="http://schemas.openxmlformats.org/officeDocument/2006/relationships/image" Target="media/image52.wmf"/><Relationship Id="rId3203" Type="http://schemas.openxmlformats.org/officeDocument/2006/relationships/oleObject" Target="embeddings/oleObject1693.bin"/><Relationship Id="rId3410" Type="http://schemas.openxmlformats.org/officeDocument/2006/relationships/oleObject" Target="embeddings/oleObject1807.bin"/><Relationship Id="rId331" Type="http://schemas.openxmlformats.org/officeDocument/2006/relationships/oleObject" Target="embeddings/oleObject179.bin"/><Relationship Id="rId2012" Type="http://schemas.openxmlformats.org/officeDocument/2006/relationships/image" Target="media/image963.wmf"/><Relationship Id="rId2969" Type="http://schemas.openxmlformats.org/officeDocument/2006/relationships/image" Target="media/image1443.wmf"/><Relationship Id="rId1778" Type="http://schemas.openxmlformats.org/officeDocument/2006/relationships/image" Target="media/image846.wmf"/><Relationship Id="rId1985" Type="http://schemas.openxmlformats.org/officeDocument/2006/relationships/oleObject" Target="embeddings/oleObject1032.bin"/><Relationship Id="rId2829" Type="http://schemas.openxmlformats.org/officeDocument/2006/relationships/image" Target="media/image1374.wmf"/><Relationship Id="rId4184" Type="http://schemas.openxmlformats.org/officeDocument/2006/relationships/oleObject" Target="embeddings/oleObject2267.bin"/><Relationship Id="rId4391" Type="http://schemas.openxmlformats.org/officeDocument/2006/relationships/oleObject" Target="embeddings/oleObject2378.bin"/><Relationship Id="rId1638" Type="http://schemas.openxmlformats.org/officeDocument/2006/relationships/image" Target="media/image785.wmf"/><Relationship Id="rId4044" Type="http://schemas.openxmlformats.org/officeDocument/2006/relationships/oleObject" Target="embeddings/oleObject2181.bin"/><Relationship Id="rId4251" Type="http://schemas.openxmlformats.org/officeDocument/2006/relationships/oleObject" Target="embeddings/oleObject2301.bin"/><Relationship Id="rId1845" Type="http://schemas.openxmlformats.org/officeDocument/2006/relationships/oleObject" Target="embeddings/oleObject962.bin"/><Relationship Id="rId3060" Type="http://schemas.openxmlformats.org/officeDocument/2006/relationships/image" Target="media/image1479.wmf"/><Relationship Id="rId4111" Type="http://schemas.openxmlformats.org/officeDocument/2006/relationships/oleObject" Target="embeddings/oleObject2225.bin"/><Relationship Id="rId1705" Type="http://schemas.openxmlformats.org/officeDocument/2006/relationships/oleObject" Target="embeddings/oleObject884.bin"/><Relationship Id="rId1912" Type="http://schemas.openxmlformats.org/officeDocument/2006/relationships/image" Target="media/image913.wmf"/><Relationship Id="rId3877" Type="http://schemas.openxmlformats.org/officeDocument/2006/relationships/oleObject" Target="embeddings/oleObject2073.bin"/><Relationship Id="rId798" Type="http://schemas.openxmlformats.org/officeDocument/2006/relationships/oleObject" Target="embeddings/oleObject420.bin"/><Relationship Id="rId2479" Type="http://schemas.openxmlformats.org/officeDocument/2006/relationships/oleObject" Target="embeddings/oleObject1279.bin"/><Relationship Id="rId2686" Type="http://schemas.openxmlformats.org/officeDocument/2006/relationships/image" Target="media/image1299.wmf"/><Relationship Id="rId2893" Type="http://schemas.openxmlformats.org/officeDocument/2006/relationships/image" Target="media/image1406.wmf"/><Relationship Id="rId3737" Type="http://schemas.openxmlformats.org/officeDocument/2006/relationships/oleObject" Target="embeddings/oleObject1982.bin"/><Relationship Id="rId3944" Type="http://schemas.openxmlformats.org/officeDocument/2006/relationships/image" Target="media/image1834.wmf"/><Relationship Id="rId658" Type="http://schemas.openxmlformats.org/officeDocument/2006/relationships/image" Target="media/image304.wmf"/><Relationship Id="rId865" Type="http://schemas.openxmlformats.org/officeDocument/2006/relationships/image" Target="media/image407.wmf"/><Relationship Id="rId1288" Type="http://schemas.openxmlformats.org/officeDocument/2006/relationships/oleObject" Target="embeddings/oleObject666.bin"/><Relationship Id="rId1495" Type="http://schemas.openxmlformats.org/officeDocument/2006/relationships/image" Target="media/image715.wmf"/><Relationship Id="rId2339" Type="http://schemas.openxmlformats.org/officeDocument/2006/relationships/oleObject" Target="embeddings/oleObject1209.bin"/><Relationship Id="rId2546" Type="http://schemas.openxmlformats.org/officeDocument/2006/relationships/image" Target="media/image1229.wmf"/><Relationship Id="rId2753" Type="http://schemas.openxmlformats.org/officeDocument/2006/relationships/oleObject" Target="embeddings/oleObject1417.bin"/><Relationship Id="rId2960" Type="http://schemas.openxmlformats.org/officeDocument/2006/relationships/oleObject" Target="embeddings/oleObject1518.bin"/><Relationship Id="rId3804" Type="http://schemas.openxmlformats.org/officeDocument/2006/relationships/image" Target="media/image1776.wmf"/><Relationship Id="rId518" Type="http://schemas.openxmlformats.org/officeDocument/2006/relationships/oleObject" Target="embeddings/oleObject274.bin"/><Relationship Id="rId725" Type="http://schemas.openxmlformats.org/officeDocument/2006/relationships/oleObject" Target="embeddings/oleObject383.bin"/><Relationship Id="rId932" Type="http://schemas.openxmlformats.org/officeDocument/2006/relationships/oleObject" Target="embeddings/oleObject491.bin"/><Relationship Id="rId1148" Type="http://schemas.openxmlformats.org/officeDocument/2006/relationships/oleObject" Target="embeddings/oleObject596.bin"/><Relationship Id="rId1355" Type="http://schemas.openxmlformats.org/officeDocument/2006/relationships/oleObject" Target="embeddings/oleObject701.bin"/><Relationship Id="rId1562" Type="http://schemas.openxmlformats.org/officeDocument/2006/relationships/oleObject" Target="embeddings/oleObject810.bin"/><Relationship Id="rId2406" Type="http://schemas.openxmlformats.org/officeDocument/2006/relationships/image" Target="media/image1160.wmf"/><Relationship Id="rId2613" Type="http://schemas.openxmlformats.org/officeDocument/2006/relationships/oleObject" Target="embeddings/oleObject1347.bin"/><Relationship Id="rId1008" Type="http://schemas.openxmlformats.org/officeDocument/2006/relationships/oleObject" Target="embeddings/oleObject526.bin"/><Relationship Id="rId1215" Type="http://schemas.openxmlformats.org/officeDocument/2006/relationships/image" Target="media/image582.wmf"/><Relationship Id="rId1422" Type="http://schemas.openxmlformats.org/officeDocument/2006/relationships/image" Target="media/image681.wmf"/><Relationship Id="rId2820" Type="http://schemas.openxmlformats.org/officeDocument/2006/relationships/oleObject" Target="embeddings/oleObject1447.bin"/><Relationship Id="rId4578" Type="http://schemas.openxmlformats.org/officeDocument/2006/relationships/oleObject" Target="embeddings/oleObject2483.bin"/><Relationship Id="rId61" Type="http://schemas.openxmlformats.org/officeDocument/2006/relationships/oleObject" Target="embeddings/oleObject31.bin"/><Relationship Id="rId3387" Type="http://schemas.openxmlformats.org/officeDocument/2006/relationships/image" Target="media/image1588.wmf"/><Relationship Id="rId4785" Type="http://schemas.openxmlformats.org/officeDocument/2006/relationships/image" Target="media/image2195.wmf"/><Relationship Id="rId2196" Type="http://schemas.openxmlformats.org/officeDocument/2006/relationships/oleObject" Target="embeddings/oleObject1138.bin"/><Relationship Id="rId3594" Type="http://schemas.openxmlformats.org/officeDocument/2006/relationships/oleObject" Target="embeddings/oleObject1899.bin"/><Relationship Id="rId4438" Type="http://schemas.openxmlformats.org/officeDocument/2006/relationships/oleObject" Target="embeddings/oleObject2401.bin"/><Relationship Id="rId4645" Type="http://schemas.openxmlformats.org/officeDocument/2006/relationships/image" Target="media/image2125.wmf"/><Relationship Id="rId4852" Type="http://schemas.openxmlformats.org/officeDocument/2006/relationships/oleObject" Target="embeddings/oleObject2618.bin"/><Relationship Id="rId168" Type="http://schemas.openxmlformats.org/officeDocument/2006/relationships/oleObject" Target="embeddings/oleObject91.bin"/><Relationship Id="rId3247" Type="http://schemas.openxmlformats.org/officeDocument/2006/relationships/image" Target="media/image1518.wmf"/><Relationship Id="rId3454" Type="http://schemas.openxmlformats.org/officeDocument/2006/relationships/oleObject" Target="embeddings/oleObject1829.bin"/><Relationship Id="rId3661" Type="http://schemas.openxmlformats.org/officeDocument/2006/relationships/oleObject" Target="embeddings/oleObject1937.bin"/><Relationship Id="rId4505" Type="http://schemas.openxmlformats.org/officeDocument/2006/relationships/oleObject" Target="embeddings/oleObject2446.bin"/><Relationship Id="rId4712" Type="http://schemas.openxmlformats.org/officeDocument/2006/relationships/oleObject" Target="embeddings/oleObject2550.bin"/><Relationship Id="rId375" Type="http://schemas.openxmlformats.org/officeDocument/2006/relationships/image" Target="media/image169.wmf"/><Relationship Id="rId582" Type="http://schemas.openxmlformats.org/officeDocument/2006/relationships/oleObject" Target="embeddings/oleObject307.bin"/><Relationship Id="rId2056" Type="http://schemas.openxmlformats.org/officeDocument/2006/relationships/image" Target="media/image985.wmf"/><Relationship Id="rId2263" Type="http://schemas.openxmlformats.org/officeDocument/2006/relationships/oleObject" Target="embeddings/oleObject1171.bin"/><Relationship Id="rId2470" Type="http://schemas.openxmlformats.org/officeDocument/2006/relationships/image" Target="media/image1192.wmf"/><Relationship Id="rId3107" Type="http://schemas.openxmlformats.org/officeDocument/2006/relationships/oleObject" Target="embeddings/oleObject1605.bin"/><Relationship Id="rId3314" Type="http://schemas.openxmlformats.org/officeDocument/2006/relationships/oleObject" Target="embeddings/oleObject1759.bin"/><Relationship Id="rId3521" Type="http://schemas.openxmlformats.org/officeDocument/2006/relationships/image" Target="media/image1655.wmf"/><Relationship Id="rId235" Type="http://schemas.openxmlformats.org/officeDocument/2006/relationships/image" Target="media/image107.wmf"/><Relationship Id="rId442" Type="http://schemas.openxmlformats.org/officeDocument/2006/relationships/oleObject" Target="embeddings/oleObject236.bin"/><Relationship Id="rId1072" Type="http://schemas.openxmlformats.org/officeDocument/2006/relationships/oleObject" Target="embeddings/oleObject558.bin"/><Relationship Id="rId2123" Type="http://schemas.openxmlformats.org/officeDocument/2006/relationships/oleObject" Target="embeddings/oleObject1101.bin"/><Relationship Id="rId2330" Type="http://schemas.openxmlformats.org/officeDocument/2006/relationships/image" Target="media/image1122.wmf"/><Relationship Id="rId302" Type="http://schemas.openxmlformats.org/officeDocument/2006/relationships/image" Target="media/image135.wmf"/><Relationship Id="rId4088" Type="http://schemas.openxmlformats.org/officeDocument/2006/relationships/image" Target="media/image1871.wmf"/><Relationship Id="rId4295" Type="http://schemas.openxmlformats.org/officeDocument/2006/relationships/image" Target="media/image1965.wmf"/><Relationship Id="rId1889" Type="http://schemas.openxmlformats.org/officeDocument/2006/relationships/oleObject" Target="embeddings/oleObject984.bin"/><Relationship Id="rId4155" Type="http://schemas.openxmlformats.org/officeDocument/2006/relationships/image" Target="media/image1899.wmf"/><Relationship Id="rId4362" Type="http://schemas.openxmlformats.org/officeDocument/2006/relationships/oleObject" Target="embeddings/oleObject2361.bin"/><Relationship Id="rId1749" Type="http://schemas.openxmlformats.org/officeDocument/2006/relationships/oleObject" Target="embeddings/oleObject914.bin"/><Relationship Id="rId1956" Type="http://schemas.openxmlformats.org/officeDocument/2006/relationships/image" Target="media/image935.wmf"/><Relationship Id="rId3171" Type="http://schemas.openxmlformats.org/officeDocument/2006/relationships/oleObject" Target="embeddings/oleObject1661.bin"/><Relationship Id="rId4015" Type="http://schemas.openxmlformats.org/officeDocument/2006/relationships/oleObject" Target="embeddings/oleObject2152.bin"/><Relationship Id="rId1609" Type="http://schemas.openxmlformats.org/officeDocument/2006/relationships/oleObject" Target="embeddings/oleObject834.bin"/><Relationship Id="rId1816" Type="http://schemas.openxmlformats.org/officeDocument/2006/relationships/image" Target="media/image865.wmf"/><Relationship Id="rId4222" Type="http://schemas.openxmlformats.org/officeDocument/2006/relationships/image" Target="media/image1932.wmf"/><Relationship Id="rId3031" Type="http://schemas.openxmlformats.org/officeDocument/2006/relationships/oleObject" Target="embeddings/oleObject1560.bin"/><Relationship Id="rId3988" Type="http://schemas.openxmlformats.org/officeDocument/2006/relationships/oleObject" Target="embeddings/oleObject2133.bin"/><Relationship Id="rId2797" Type="http://schemas.openxmlformats.org/officeDocument/2006/relationships/image" Target="media/image1358.wmf"/><Relationship Id="rId3848" Type="http://schemas.openxmlformats.org/officeDocument/2006/relationships/image" Target="media/image1786.wmf"/><Relationship Id="rId769" Type="http://schemas.openxmlformats.org/officeDocument/2006/relationships/oleObject" Target="embeddings/oleObject405.bin"/><Relationship Id="rId976" Type="http://schemas.openxmlformats.org/officeDocument/2006/relationships/oleObject" Target="embeddings/oleObject513.bin"/><Relationship Id="rId1399" Type="http://schemas.openxmlformats.org/officeDocument/2006/relationships/oleObject" Target="embeddings/oleObject726.bin"/><Relationship Id="rId2657" Type="http://schemas.openxmlformats.org/officeDocument/2006/relationships/oleObject" Target="embeddings/oleObject1369.bin"/><Relationship Id="rId629" Type="http://schemas.openxmlformats.org/officeDocument/2006/relationships/oleObject" Target="embeddings/oleObject336.bin"/><Relationship Id="rId1259" Type="http://schemas.openxmlformats.org/officeDocument/2006/relationships/image" Target="media/image604.wmf"/><Relationship Id="rId1466" Type="http://schemas.openxmlformats.org/officeDocument/2006/relationships/image" Target="media/image702.wmf"/><Relationship Id="rId2864" Type="http://schemas.openxmlformats.org/officeDocument/2006/relationships/oleObject" Target="embeddings/oleObject1469.bin"/><Relationship Id="rId3708" Type="http://schemas.openxmlformats.org/officeDocument/2006/relationships/oleObject" Target="embeddings/oleObject1965.bin"/><Relationship Id="rId3915" Type="http://schemas.openxmlformats.org/officeDocument/2006/relationships/oleObject" Target="embeddings/oleObject2092.bin"/><Relationship Id="rId836" Type="http://schemas.openxmlformats.org/officeDocument/2006/relationships/oleObject" Target="embeddings/oleObject440.bin"/><Relationship Id="rId1119" Type="http://schemas.openxmlformats.org/officeDocument/2006/relationships/image" Target="media/image534.wmf"/><Relationship Id="rId1673" Type="http://schemas.openxmlformats.org/officeDocument/2006/relationships/oleObject" Target="embeddings/oleObject867.bin"/><Relationship Id="rId1880" Type="http://schemas.openxmlformats.org/officeDocument/2006/relationships/image" Target="media/image897.wmf"/><Relationship Id="rId2517" Type="http://schemas.openxmlformats.org/officeDocument/2006/relationships/oleObject" Target="embeddings/oleObject1299.bin"/><Relationship Id="rId2724" Type="http://schemas.openxmlformats.org/officeDocument/2006/relationships/image" Target="media/image1318.wmf"/><Relationship Id="rId2931" Type="http://schemas.openxmlformats.org/officeDocument/2006/relationships/image" Target="media/image1425.wmf"/><Relationship Id="rId903" Type="http://schemas.openxmlformats.org/officeDocument/2006/relationships/oleObject" Target="embeddings/oleObject476.bin"/><Relationship Id="rId1326" Type="http://schemas.openxmlformats.org/officeDocument/2006/relationships/image" Target="media/image636.wmf"/><Relationship Id="rId1533" Type="http://schemas.openxmlformats.org/officeDocument/2006/relationships/image" Target="media/image734.wmf"/><Relationship Id="rId1740" Type="http://schemas.openxmlformats.org/officeDocument/2006/relationships/image" Target="media/image827.wmf"/><Relationship Id="rId4689" Type="http://schemas.openxmlformats.org/officeDocument/2006/relationships/image" Target="media/image2147.wmf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29.bin"/><Relationship Id="rId3498" Type="http://schemas.openxmlformats.org/officeDocument/2006/relationships/oleObject" Target="embeddings/oleObject1851.bin"/><Relationship Id="rId4549" Type="http://schemas.openxmlformats.org/officeDocument/2006/relationships/image" Target="media/image2077.wmf"/><Relationship Id="rId4756" Type="http://schemas.openxmlformats.org/officeDocument/2006/relationships/oleObject" Target="embeddings/oleObject2572.bin"/><Relationship Id="rId3358" Type="http://schemas.openxmlformats.org/officeDocument/2006/relationships/oleObject" Target="embeddings/oleObject1781.bin"/><Relationship Id="rId3565" Type="http://schemas.openxmlformats.org/officeDocument/2006/relationships/image" Target="media/image1677.wmf"/><Relationship Id="rId3772" Type="http://schemas.openxmlformats.org/officeDocument/2006/relationships/image" Target="media/image1769.wmf"/><Relationship Id="rId4409" Type="http://schemas.openxmlformats.org/officeDocument/2006/relationships/image" Target="media/image2019.wmf"/><Relationship Id="rId4616" Type="http://schemas.openxmlformats.org/officeDocument/2006/relationships/oleObject" Target="embeddings/oleObject2502.bin"/><Relationship Id="rId4823" Type="http://schemas.openxmlformats.org/officeDocument/2006/relationships/image" Target="media/image2216.wmf"/><Relationship Id="rId279" Type="http://schemas.openxmlformats.org/officeDocument/2006/relationships/oleObject" Target="embeddings/oleObject152.bin"/><Relationship Id="rId486" Type="http://schemas.openxmlformats.org/officeDocument/2006/relationships/oleObject" Target="embeddings/oleObject258.bin"/><Relationship Id="rId693" Type="http://schemas.openxmlformats.org/officeDocument/2006/relationships/oleObject" Target="embeddings/oleObject367.bin"/><Relationship Id="rId2167" Type="http://schemas.openxmlformats.org/officeDocument/2006/relationships/oleObject" Target="embeddings/oleObject1123.bin"/><Relationship Id="rId2374" Type="http://schemas.openxmlformats.org/officeDocument/2006/relationships/image" Target="media/image1144.wmf"/><Relationship Id="rId2581" Type="http://schemas.openxmlformats.org/officeDocument/2006/relationships/oleObject" Target="embeddings/oleObject1331.bin"/><Relationship Id="rId3218" Type="http://schemas.openxmlformats.org/officeDocument/2006/relationships/oleObject" Target="embeddings/oleObject1707.bin"/><Relationship Id="rId3425" Type="http://schemas.openxmlformats.org/officeDocument/2006/relationships/image" Target="media/image1607.wmf"/><Relationship Id="rId3632" Type="http://schemas.openxmlformats.org/officeDocument/2006/relationships/oleObject" Target="embeddings/oleObject1922.bin"/><Relationship Id="rId139" Type="http://schemas.openxmlformats.org/officeDocument/2006/relationships/oleObject" Target="embeddings/oleObject76.bin"/><Relationship Id="rId346" Type="http://schemas.openxmlformats.org/officeDocument/2006/relationships/image" Target="media/image156.wmf"/><Relationship Id="rId553" Type="http://schemas.openxmlformats.org/officeDocument/2006/relationships/image" Target="media/image257.wmf"/><Relationship Id="rId760" Type="http://schemas.openxmlformats.org/officeDocument/2006/relationships/image" Target="media/image356.wmf"/><Relationship Id="rId1183" Type="http://schemas.openxmlformats.org/officeDocument/2006/relationships/image" Target="media/image566.wmf"/><Relationship Id="rId1390" Type="http://schemas.openxmlformats.org/officeDocument/2006/relationships/image" Target="media/image665.wmf"/><Relationship Id="rId2027" Type="http://schemas.openxmlformats.org/officeDocument/2006/relationships/oleObject" Target="embeddings/oleObject1053.bin"/><Relationship Id="rId2234" Type="http://schemas.openxmlformats.org/officeDocument/2006/relationships/image" Target="media/image1074.wmf"/><Relationship Id="rId2441" Type="http://schemas.openxmlformats.org/officeDocument/2006/relationships/oleObject" Target="embeddings/oleObject1260.bin"/><Relationship Id="rId206" Type="http://schemas.openxmlformats.org/officeDocument/2006/relationships/oleObject" Target="embeddings/oleObject110.bin"/><Relationship Id="rId413" Type="http://schemas.openxmlformats.org/officeDocument/2006/relationships/image" Target="media/image188.wmf"/><Relationship Id="rId1043" Type="http://schemas.openxmlformats.org/officeDocument/2006/relationships/image" Target="media/image496.wmf"/><Relationship Id="rId4199" Type="http://schemas.openxmlformats.org/officeDocument/2006/relationships/image" Target="media/image1921.wmf"/><Relationship Id="rId620" Type="http://schemas.openxmlformats.org/officeDocument/2006/relationships/oleObject" Target="embeddings/oleObject327.bin"/><Relationship Id="rId1250" Type="http://schemas.openxmlformats.org/officeDocument/2006/relationships/oleObject" Target="embeddings/oleObject647.bin"/><Relationship Id="rId2301" Type="http://schemas.openxmlformats.org/officeDocument/2006/relationships/oleObject" Target="embeddings/oleObject1190.bin"/><Relationship Id="rId4059" Type="http://schemas.openxmlformats.org/officeDocument/2006/relationships/oleObject" Target="embeddings/oleObject2196.bin"/><Relationship Id="rId1110" Type="http://schemas.openxmlformats.org/officeDocument/2006/relationships/oleObject" Target="embeddings/oleObject577.bin"/><Relationship Id="rId4266" Type="http://schemas.openxmlformats.org/officeDocument/2006/relationships/oleObject" Target="embeddings/oleObject2312.bin"/><Relationship Id="rId4473" Type="http://schemas.openxmlformats.org/officeDocument/2006/relationships/oleObject" Target="embeddings/oleObject2422.bin"/><Relationship Id="rId4680" Type="http://schemas.openxmlformats.org/officeDocument/2006/relationships/oleObject" Target="embeddings/oleObject2534.bin"/><Relationship Id="rId1927" Type="http://schemas.openxmlformats.org/officeDocument/2006/relationships/oleObject" Target="embeddings/oleObject1003.bin"/><Relationship Id="rId3075" Type="http://schemas.openxmlformats.org/officeDocument/2006/relationships/image" Target="media/image1486.wmf"/><Relationship Id="rId3282" Type="http://schemas.openxmlformats.org/officeDocument/2006/relationships/oleObject" Target="embeddings/oleObject1743.bin"/><Relationship Id="rId4126" Type="http://schemas.openxmlformats.org/officeDocument/2006/relationships/image" Target="media/image1887.wmf"/><Relationship Id="rId4333" Type="http://schemas.openxmlformats.org/officeDocument/2006/relationships/image" Target="media/image1984.wmf"/><Relationship Id="rId4540" Type="http://schemas.openxmlformats.org/officeDocument/2006/relationships/oleObject" Target="embeddings/oleObject2464.bin"/><Relationship Id="rId2091" Type="http://schemas.openxmlformats.org/officeDocument/2006/relationships/oleObject" Target="embeddings/oleObject1085.bin"/><Relationship Id="rId3142" Type="http://schemas.openxmlformats.org/officeDocument/2006/relationships/image" Target="media/image1504.wmf"/><Relationship Id="rId4400" Type="http://schemas.openxmlformats.org/officeDocument/2006/relationships/image" Target="media/image2014.wmf"/><Relationship Id="rId270" Type="http://schemas.openxmlformats.org/officeDocument/2006/relationships/oleObject" Target="embeddings/oleObject147.bin"/><Relationship Id="rId3002" Type="http://schemas.openxmlformats.org/officeDocument/2006/relationships/oleObject" Target="embeddings/oleObject1539.bin"/><Relationship Id="rId130" Type="http://schemas.openxmlformats.org/officeDocument/2006/relationships/image" Target="media/image55.wmf"/><Relationship Id="rId3959" Type="http://schemas.openxmlformats.org/officeDocument/2006/relationships/oleObject" Target="embeddings/oleObject2118.bin"/><Relationship Id="rId2768" Type="http://schemas.openxmlformats.org/officeDocument/2006/relationships/oleObject" Target="embeddings/oleObject1421.bin"/><Relationship Id="rId2975" Type="http://schemas.openxmlformats.org/officeDocument/2006/relationships/image" Target="media/image1446.wmf"/><Relationship Id="rId3819" Type="http://schemas.openxmlformats.org/officeDocument/2006/relationships/oleObject" Target="embeddings/oleObject2039.bin"/><Relationship Id="rId947" Type="http://schemas.openxmlformats.org/officeDocument/2006/relationships/image" Target="media/image445.wmf"/><Relationship Id="rId1577" Type="http://schemas.openxmlformats.org/officeDocument/2006/relationships/image" Target="media/image756.wmf"/><Relationship Id="rId1784" Type="http://schemas.openxmlformats.org/officeDocument/2006/relationships/image" Target="media/image849.wmf"/><Relationship Id="rId1991" Type="http://schemas.openxmlformats.org/officeDocument/2006/relationships/oleObject" Target="embeddings/oleObject1035.bin"/><Relationship Id="rId2628" Type="http://schemas.openxmlformats.org/officeDocument/2006/relationships/image" Target="media/image1270.wmf"/><Relationship Id="rId2835" Type="http://schemas.openxmlformats.org/officeDocument/2006/relationships/image" Target="media/image1377.wmf"/><Relationship Id="rId4190" Type="http://schemas.openxmlformats.org/officeDocument/2006/relationships/oleObject" Target="embeddings/oleObject2270.bin"/><Relationship Id="rId76" Type="http://schemas.openxmlformats.org/officeDocument/2006/relationships/oleObject" Target="embeddings/oleObject43.bin"/><Relationship Id="rId807" Type="http://schemas.openxmlformats.org/officeDocument/2006/relationships/oleObject" Target="embeddings/oleObject425.bin"/><Relationship Id="rId1437" Type="http://schemas.openxmlformats.org/officeDocument/2006/relationships/oleObject" Target="embeddings/oleObject745.bin"/><Relationship Id="rId1644" Type="http://schemas.openxmlformats.org/officeDocument/2006/relationships/image" Target="media/image788.wmf"/><Relationship Id="rId1851" Type="http://schemas.openxmlformats.org/officeDocument/2006/relationships/oleObject" Target="embeddings/oleObject965.bin"/><Relationship Id="rId2902" Type="http://schemas.openxmlformats.org/officeDocument/2006/relationships/oleObject" Target="embeddings/oleObject1488.bin"/><Relationship Id="rId4050" Type="http://schemas.openxmlformats.org/officeDocument/2006/relationships/oleObject" Target="embeddings/oleObject2187.bin"/><Relationship Id="rId1504" Type="http://schemas.openxmlformats.org/officeDocument/2006/relationships/oleObject" Target="embeddings/oleObject781.bin"/><Relationship Id="rId1711" Type="http://schemas.openxmlformats.org/officeDocument/2006/relationships/oleObject" Target="embeddings/oleObject887.bin"/><Relationship Id="rId4867" Type="http://schemas.openxmlformats.org/officeDocument/2006/relationships/image" Target="media/image2238.wmf"/><Relationship Id="rId3469" Type="http://schemas.openxmlformats.org/officeDocument/2006/relationships/image" Target="media/image1629.wmf"/><Relationship Id="rId3676" Type="http://schemas.openxmlformats.org/officeDocument/2006/relationships/image" Target="media/image1728.wmf"/><Relationship Id="rId597" Type="http://schemas.openxmlformats.org/officeDocument/2006/relationships/image" Target="media/image279.wmf"/><Relationship Id="rId2278" Type="http://schemas.openxmlformats.org/officeDocument/2006/relationships/image" Target="media/image1096.wmf"/><Relationship Id="rId2485" Type="http://schemas.openxmlformats.org/officeDocument/2006/relationships/oleObject" Target="embeddings/oleObject1282.bin"/><Relationship Id="rId3329" Type="http://schemas.openxmlformats.org/officeDocument/2006/relationships/image" Target="media/image1559.wmf"/><Relationship Id="rId3883" Type="http://schemas.openxmlformats.org/officeDocument/2006/relationships/oleObject" Target="embeddings/oleObject2076.bin"/><Relationship Id="rId4727" Type="http://schemas.openxmlformats.org/officeDocument/2006/relationships/image" Target="media/image2166.wmf"/><Relationship Id="rId457" Type="http://schemas.openxmlformats.org/officeDocument/2006/relationships/image" Target="media/image210.wmf"/><Relationship Id="rId1087" Type="http://schemas.openxmlformats.org/officeDocument/2006/relationships/image" Target="media/image518.wmf"/><Relationship Id="rId1294" Type="http://schemas.openxmlformats.org/officeDocument/2006/relationships/oleObject" Target="embeddings/oleObject669.bin"/><Relationship Id="rId2138" Type="http://schemas.openxmlformats.org/officeDocument/2006/relationships/image" Target="media/image1026.wmf"/><Relationship Id="rId2692" Type="http://schemas.openxmlformats.org/officeDocument/2006/relationships/image" Target="media/image1302.wmf"/><Relationship Id="rId3536" Type="http://schemas.openxmlformats.org/officeDocument/2006/relationships/oleObject" Target="embeddings/oleObject1870.bin"/><Relationship Id="rId3743" Type="http://schemas.openxmlformats.org/officeDocument/2006/relationships/oleObject" Target="embeddings/oleObject1985.bin"/><Relationship Id="rId3950" Type="http://schemas.openxmlformats.org/officeDocument/2006/relationships/oleObject" Target="embeddings/oleObject2111.bin"/><Relationship Id="rId664" Type="http://schemas.openxmlformats.org/officeDocument/2006/relationships/image" Target="media/image307.wmf"/><Relationship Id="rId871" Type="http://schemas.openxmlformats.org/officeDocument/2006/relationships/oleObject" Target="embeddings/oleObject458.bin"/><Relationship Id="rId2345" Type="http://schemas.openxmlformats.org/officeDocument/2006/relationships/oleObject" Target="embeddings/oleObject1212.bin"/><Relationship Id="rId2552" Type="http://schemas.openxmlformats.org/officeDocument/2006/relationships/image" Target="media/image1232.wmf"/><Relationship Id="rId3603" Type="http://schemas.openxmlformats.org/officeDocument/2006/relationships/image" Target="media/image1696.wmf"/><Relationship Id="rId3810" Type="http://schemas.openxmlformats.org/officeDocument/2006/relationships/oleObject" Target="embeddings/oleObject2030.bin"/><Relationship Id="rId317" Type="http://schemas.openxmlformats.org/officeDocument/2006/relationships/oleObject" Target="embeddings/oleObject171.bin"/><Relationship Id="rId524" Type="http://schemas.openxmlformats.org/officeDocument/2006/relationships/oleObject" Target="embeddings/oleObject277.bin"/><Relationship Id="rId731" Type="http://schemas.openxmlformats.org/officeDocument/2006/relationships/oleObject" Target="embeddings/oleObject386.bin"/><Relationship Id="rId1154" Type="http://schemas.openxmlformats.org/officeDocument/2006/relationships/oleObject" Target="embeddings/oleObject599.bin"/><Relationship Id="rId1361" Type="http://schemas.openxmlformats.org/officeDocument/2006/relationships/oleObject" Target="embeddings/oleObject704.bin"/><Relationship Id="rId2205" Type="http://schemas.openxmlformats.org/officeDocument/2006/relationships/image" Target="media/image1059.wmf"/><Relationship Id="rId2412" Type="http://schemas.openxmlformats.org/officeDocument/2006/relationships/image" Target="media/image1163.wmf"/><Relationship Id="rId1014" Type="http://schemas.openxmlformats.org/officeDocument/2006/relationships/oleObject" Target="embeddings/oleObject529.bin"/><Relationship Id="rId1221" Type="http://schemas.openxmlformats.org/officeDocument/2006/relationships/image" Target="media/image585.wmf"/><Relationship Id="rId4377" Type="http://schemas.openxmlformats.org/officeDocument/2006/relationships/oleObject" Target="embeddings/oleObject2371.bin"/><Relationship Id="rId4584" Type="http://schemas.openxmlformats.org/officeDocument/2006/relationships/oleObject" Target="embeddings/oleObject2486.bin"/><Relationship Id="rId4791" Type="http://schemas.openxmlformats.org/officeDocument/2006/relationships/image" Target="media/image2198.wmf"/><Relationship Id="rId3186" Type="http://schemas.openxmlformats.org/officeDocument/2006/relationships/oleObject" Target="embeddings/oleObject1676.bin"/><Relationship Id="rId3393" Type="http://schemas.openxmlformats.org/officeDocument/2006/relationships/image" Target="media/image1591.wmf"/><Relationship Id="rId4237" Type="http://schemas.openxmlformats.org/officeDocument/2006/relationships/oleObject" Target="embeddings/oleObject2294.bin"/><Relationship Id="rId4444" Type="http://schemas.openxmlformats.org/officeDocument/2006/relationships/oleObject" Target="embeddings/oleObject2405.bin"/><Relationship Id="rId4651" Type="http://schemas.openxmlformats.org/officeDocument/2006/relationships/image" Target="media/image2128.wmf"/><Relationship Id="rId3046" Type="http://schemas.openxmlformats.org/officeDocument/2006/relationships/image" Target="media/image1472.wmf"/><Relationship Id="rId3253" Type="http://schemas.openxmlformats.org/officeDocument/2006/relationships/image" Target="media/image1521.wmf"/><Relationship Id="rId3460" Type="http://schemas.openxmlformats.org/officeDocument/2006/relationships/oleObject" Target="embeddings/oleObject1832.bin"/><Relationship Id="rId4304" Type="http://schemas.openxmlformats.org/officeDocument/2006/relationships/oleObject" Target="embeddings/oleObject2331.bin"/><Relationship Id="rId174" Type="http://schemas.openxmlformats.org/officeDocument/2006/relationships/oleObject" Target="embeddings/oleObject94.bin"/><Relationship Id="rId381" Type="http://schemas.openxmlformats.org/officeDocument/2006/relationships/image" Target="media/image172.wmf"/><Relationship Id="rId2062" Type="http://schemas.openxmlformats.org/officeDocument/2006/relationships/image" Target="media/image988.wmf"/><Relationship Id="rId3113" Type="http://schemas.openxmlformats.org/officeDocument/2006/relationships/oleObject" Target="embeddings/oleObject1609.bin"/><Relationship Id="rId4511" Type="http://schemas.openxmlformats.org/officeDocument/2006/relationships/oleObject" Target="embeddings/oleObject2449.bin"/><Relationship Id="rId241" Type="http://schemas.openxmlformats.org/officeDocument/2006/relationships/image" Target="media/image110.wmf"/><Relationship Id="rId3320" Type="http://schemas.openxmlformats.org/officeDocument/2006/relationships/oleObject" Target="embeddings/oleObject1762.bin"/><Relationship Id="rId2879" Type="http://schemas.openxmlformats.org/officeDocument/2006/relationships/image" Target="media/image1399.wmf"/><Relationship Id="rId101" Type="http://schemas.openxmlformats.org/officeDocument/2006/relationships/oleObject" Target="embeddings/oleObject57.bin"/><Relationship Id="rId1688" Type="http://schemas.openxmlformats.org/officeDocument/2006/relationships/image" Target="media/image810.wmf"/><Relationship Id="rId1895" Type="http://schemas.openxmlformats.org/officeDocument/2006/relationships/oleObject" Target="embeddings/oleObject987.bin"/><Relationship Id="rId2739" Type="http://schemas.openxmlformats.org/officeDocument/2006/relationships/oleObject" Target="embeddings/oleObject1410.bin"/><Relationship Id="rId2946" Type="http://schemas.openxmlformats.org/officeDocument/2006/relationships/image" Target="media/image1432.wmf"/><Relationship Id="rId4094" Type="http://schemas.openxmlformats.org/officeDocument/2006/relationships/image" Target="media/image1874.wmf"/><Relationship Id="rId918" Type="http://schemas.openxmlformats.org/officeDocument/2006/relationships/oleObject" Target="embeddings/oleObject484.bin"/><Relationship Id="rId1548" Type="http://schemas.openxmlformats.org/officeDocument/2006/relationships/oleObject" Target="embeddings/oleObject803.bin"/><Relationship Id="rId1755" Type="http://schemas.openxmlformats.org/officeDocument/2006/relationships/oleObject" Target="embeddings/oleObject917.bin"/><Relationship Id="rId4161" Type="http://schemas.openxmlformats.org/officeDocument/2006/relationships/image" Target="media/image1902.wmf"/><Relationship Id="rId1408" Type="http://schemas.openxmlformats.org/officeDocument/2006/relationships/image" Target="media/image674.wmf"/><Relationship Id="rId1962" Type="http://schemas.openxmlformats.org/officeDocument/2006/relationships/image" Target="media/image938.wmf"/><Relationship Id="rId2806" Type="http://schemas.openxmlformats.org/officeDocument/2006/relationships/oleObject" Target="embeddings/oleObject1440.bin"/><Relationship Id="rId4021" Type="http://schemas.openxmlformats.org/officeDocument/2006/relationships/oleObject" Target="embeddings/oleObject2158.bin"/><Relationship Id="rId47" Type="http://schemas.openxmlformats.org/officeDocument/2006/relationships/image" Target="media/image20.wmf"/><Relationship Id="rId1615" Type="http://schemas.openxmlformats.org/officeDocument/2006/relationships/image" Target="media/image774.wmf"/><Relationship Id="rId1822" Type="http://schemas.openxmlformats.org/officeDocument/2006/relationships/image" Target="media/image868.wmf"/><Relationship Id="rId3787" Type="http://schemas.openxmlformats.org/officeDocument/2006/relationships/oleObject" Target="embeddings/oleObject2009.bin"/><Relationship Id="rId3994" Type="http://schemas.openxmlformats.org/officeDocument/2006/relationships/oleObject" Target="embeddings/oleObject2137.bin"/><Relationship Id="rId4838" Type="http://schemas.openxmlformats.org/officeDocument/2006/relationships/oleObject" Target="embeddings/oleObject2611.bin"/><Relationship Id="rId2389" Type="http://schemas.openxmlformats.org/officeDocument/2006/relationships/oleObject" Target="embeddings/oleObject1234.bin"/><Relationship Id="rId2596" Type="http://schemas.openxmlformats.org/officeDocument/2006/relationships/image" Target="media/image1254.wmf"/><Relationship Id="rId3647" Type="http://schemas.openxmlformats.org/officeDocument/2006/relationships/oleObject" Target="embeddings/oleObject1930.bin"/><Relationship Id="rId3854" Type="http://schemas.openxmlformats.org/officeDocument/2006/relationships/image" Target="media/image1789.wmf"/><Relationship Id="rId568" Type="http://schemas.openxmlformats.org/officeDocument/2006/relationships/oleObject" Target="embeddings/oleObject300.bin"/><Relationship Id="rId775" Type="http://schemas.openxmlformats.org/officeDocument/2006/relationships/oleObject" Target="embeddings/oleObject408.bin"/><Relationship Id="rId982" Type="http://schemas.openxmlformats.org/officeDocument/2006/relationships/oleObject" Target="embeddings/oleObject516.bin"/><Relationship Id="rId1198" Type="http://schemas.openxmlformats.org/officeDocument/2006/relationships/oleObject" Target="embeddings/oleObject621.bin"/><Relationship Id="rId2249" Type="http://schemas.openxmlformats.org/officeDocument/2006/relationships/oleObject" Target="embeddings/oleObject1164.bin"/><Relationship Id="rId2456" Type="http://schemas.openxmlformats.org/officeDocument/2006/relationships/image" Target="media/image1185.wmf"/><Relationship Id="rId2663" Type="http://schemas.openxmlformats.org/officeDocument/2006/relationships/oleObject" Target="embeddings/oleObject1372.bin"/><Relationship Id="rId2870" Type="http://schemas.openxmlformats.org/officeDocument/2006/relationships/oleObject" Target="embeddings/oleObject1472.bin"/><Relationship Id="rId3507" Type="http://schemas.openxmlformats.org/officeDocument/2006/relationships/image" Target="media/image1648.wmf"/><Relationship Id="rId3714" Type="http://schemas.openxmlformats.org/officeDocument/2006/relationships/image" Target="media/image1740.wmf"/><Relationship Id="rId3921" Type="http://schemas.openxmlformats.org/officeDocument/2006/relationships/oleObject" Target="embeddings/oleObject2095.bin"/><Relationship Id="rId428" Type="http://schemas.openxmlformats.org/officeDocument/2006/relationships/oleObject" Target="embeddings/oleObject229.bin"/><Relationship Id="rId635" Type="http://schemas.openxmlformats.org/officeDocument/2006/relationships/oleObject" Target="embeddings/oleObject339.bin"/><Relationship Id="rId842" Type="http://schemas.openxmlformats.org/officeDocument/2006/relationships/oleObject" Target="embeddings/oleObject443.bin"/><Relationship Id="rId1058" Type="http://schemas.openxmlformats.org/officeDocument/2006/relationships/oleObject" Target="embeddings/oleObject551.bin"/><Relationship Id="rId1265" Type="http://schemas.openxmlformats.org/officeDocument/2006/relationships/image" Target="media/image607.wmf"/><Relationship Id="rId1472" Type="http://schemas.openxmlformats.org/officeDocument/2006/relationships/oleObject" Target="embeddings/oleObject764.bin"/><Relationship Id="rId2109" Type="http://schemas.openxmlformats.org/officeDocument/2006/relationships/oleObject" Target="embeddings/oleObject1094.bin"/><Relationship Id="rId2316" Type="http://schemas.openxmlformats.org/officeDocument/2006/relationships/image" Target="media/image1115.wmf"/><Relationship Id="rId2523" Type="http://schemas.openxmlformats.org/officeDocument/2006/relationships/oleObject" Target="embeddings/oleObject1302.bin"/><Relationship Id="rId2730" Type="http://schemas.openxmlformats.org/officeDocument/2006/relationships/image" Target="media/image1321.wmf"/><Relationship Id="rId702" Type="http://schemas.openxmlformats.org/officeDocument/2006/relationships/image" Target="media/image327.wmf"/><Relationship Id="rId1125" Type="http://schemas.openxmlformats.org/officeDocument/2006/relationships/image" Target="media/image537.wmf"/><Relationship Id="rId1332" Type="http://schemas.openxmlformats.org/officeDocument/2006/relationships/image" Target="media/image639.wmf"/><Relationship Id="rId4488" Type="http://schemas.openxmlformats.org/officeDocument/2006/relationships/oleObject" Target="embeddings/oleObject2436.bin"/><Relationship Id="rId4695" Type="http://schemas.openxmlformats.org/officeDocument/2006/relationships/image" Target="media/image2150.wmf"/><Relationship Id="rId3297" Type="http://schemas.openxmlformats.org/officeDocument/2006/relationships/image" Target="media/image1543.wmf"/><Relationship Id="rId4348" Type="http://schemas.openxmlformats.org/officeDocument/2006/relationships/oleObject" Target="embeddings/oleObject2353.bin"/><Relationship Id="rId3157" Type="http://schemas.openxmlformats.org/officeDocument/2006/relationships/oleObject" Target="embeddings/oleObject1647.bin"/><Relationship Id="rId4555" Type="http://schemas.openxmlformats.org/officeDocument/2006/relationships/image" Target="media/image2080.wmf"/><Relationship Id="rId4762" Type="http://schemas.openxmlformats.org/officeDocument/2006/relationships/oleObject" Target="embeddings/oleObject2575.bin"/><Relationship Id="rId285" Type="http://schemas.openxmlformats.org/officeDocument/2006/relationships/oleObject" Target="embeddings/oleObject155.bin"/><Relationship Id="rId3364" Type="http://schemas.openxmlformats.org/officeDocument/2006/relationships/oleObject" Target="embeddings/oleObject1784.bin"/><Relationship Id="rId3571" Type="http://schemas.openxmlformats.org/officeDocument/2006/relationships/image" Target="media/image1680.wmf"/><Relationship Id="rId4208" Type="http://schemas.openxmlformats.org/officeDocument/2006/relationships/oleObject" Target="embeddings/oleObject2279.bin"/><Relationship Id="rId4415" Type="http://schemas.openxmlformats.org/officeDocument/2006/relationships/image" Target="media/image2022.wmf"/><Relationship Id="rId4622" Type="http://schemas.openxmlformats.org/officeDocument/2006/relationships/oleObject" Target="embeddings/oleObject2505.bin"/><Relationship Id="rId492" Type="http://schemas.openxmlformats.org/officeDocument/2006/relationships/oleObject" Target="embeddings/oleObject261.bin"/><Relationship Id="rId2173" Type="http://schemas.openxmlformats.org/officeDocument/2006/relationships/oleObject" Target="embeddings/oleObject1126.bin"/><Relationship Id="rId2380" Type="http://schemas.openxmlformats.org/officeDocument/2006/relationships/image" Target="media/image1147.wmf"/><Relationship Id="rId3017" Type="http://schemas.openxmlformats.org/officeDocument/2006/relationships/oleObject" Target="embeddings/oleObject1550.bin"/><Relationship Id="rId3224" Type="http://schemas.openxmlformats.org/officeDocument/2006/relationships/oleObject" Target="embeddings/oleObject1710.bin"/><Relationship Id="rId3431" Type="http://schemas.openxmlformats.org/officeDocument/2006/relationships/image" Target="media/image1610.wmf"/><Relationship Id="rId145" Type="http://schemas.openxmlformats.org/officeDocument/2006/relationships/oleObject" Target="embeddings/oleObject79.bin"/><Relationship Id="rId352" Type="http://schemas.openxmlformats.org/officeDocument/2006/relationships/oleObject" Target="embeddings/oleObject191.bin"/><Relationship Id="rId2033" Type="http://schemas.openxmlformats.org/officeDocument/2006/relationships/oleObject" Target="embeddings/oleObject1056.bin"/><Relationship Id="rId2240" Type="http://schemas.openxmlformats.org/officeDocument/2006/relationships/image" Target="media/image1077.wmf"/><Relationship Id="rId212" Type="http://schemas.openxmlformats.org/officeDocument/2006/relationships/oleObject" Target="embeddings/oleObject113.bin"/><Relationship Id="rId1799" Type="http://schemas.openxmlformats.org/officeDocument/2006/relationships/oleObject" Target="embeddings/oleObject939.bin"/><Relationship Id="rId2100" Type="http://schemas.openxmlformats.org/officeDocument/2006/relationships/image" Target="media/image1007.wmf"/><Relationship Id="rId4065" Type="http://schemas.openxmlformats.org/officeDocument/2006/relationships/oleObject" Target="embeddings/oleObject2202.bin"/><Relationship Id="rId4272" Type="http://schemas.openxmlformats.org/officeDocument/2006/relationships/oleObject" Target="embeddings/oleObject2315.bin"/><Relationship Id="rId1659" Type="http://schemas.openxmlformats.org/officeDocument/2006/relationships/oleObject" Target="embeddings/oleObject860.bin"/><Relationship Id="rId1866" Type="http://schemas.openxmlformats.org/officeDocument/2006/relationships/image" Target="media/image890.wmf"/><Relationship Id="rId2917" Type="http://schemas.openxmlformats.org/officeDocument/2006/relationships/image" Target="media/image1418.wmf"/><Relationship Id="rId3081" Type="http://schemas.openxmlformats.org/officeDocument/2006/relationships/image" Target="media/image1489.wmf"/><Relationship Id="rId4132" Type="http://schemas.openxmlformats.org/officeDocument/2006/relationships/image" Target="media/image1890.wmf"/><Relationship Id="rId1519" Type="http://schemas.openxmlformats.org/officeDocument/2006/relationships/image" Target="media/image727.wmf"/><Relationship Id="rId1726" Type="http://schemas.openxmlformats.org/officeDocument/2006/relationships/image" Target="media/image823.wmf"/><Relationship Id="rId1933" Type="http://schemas.openxmlformats.org/officeDocument/2006/relationships/oleObject" Target="embeddings/oleObject1006.bin"/><Relationship Id="rId18" Type="http://schemas.openxmlformats.org/officeDocument/2006/relationships/image" Target="media/image10.wmf"/><Relationship Id="rId3898" Type="http://schemas.openxmlformats.org/officeDocument/2006/relationships/image" Target="media/image1811.wmf"/><Relationship Id="rId3758" Type="http://schemas.openxmlformats.org/officeDocument/2006/relationships/image" Target="media/image1762.wmf"/><Relationship Id="rId3965" Type="http://schemas.openxmlformats.org/officeDocument/2006/relationships/oleObject" Target="embeddings/oleObject2121.bin"/><Relationship Id="rId4809" Type="http://schemas.openxmlformats.org/officeDocument/2006/relationships/oleObject" Target="embeddings/oleObject2594.bin"/><Relationship Id="rId679" Type="http://schemas.openxmlformats.org/officeDocument/2006/relationships/image" Target="media/image315.wmf"/><Relationship Id="rId886" Type="http://schemas.openxmlformats.org/officeDocument/2006/relationships/image" Target="media/image416.wmf"/><Relationship Id="rId2567" Type="http://schemas.openxmlformats.org/officeDocument/2006/relationships/oleObject" Target="embeddings/oleObject1324.bin"/><Relationship Id="rId2774" Type="http://schemas.openxmlformats.org/officeDocument/2006/relationships/oleObject" Target="embeddings/oleObject1424.bin"/><Relationship Id="rId3618" Type="http://schemas.openxmlformats.org/officeDocument/2006/relationships/oleObject" Target="embeddings/oleObject1911.bin"/><Relationship Id="rId2" Type="http://schemas.openxmlformats.org/officeDocument/2006/relationships/numbering" Target="numbering.xml"/><Relationship Id="rId539" Type="http://schemas.openxmlformats.org/officeDocument/2006/relationships/image" Target="media/image250.wmf"/><Relationship Id="rId746" Type="http://schemas.openxmlformats.org/officeDocument/2006/relationships/image" Target="media/image349.wmf"/><Relationship Id="rId1169" Type="http://schemas.openxmlformats.org/officeDocument/2006/relationships/image" Target="media/image559.wmf"/><Relationship Id="rId1376" Type="http://schemas.openxmlformats.org/officeDocument/2006/relationships/image" Target="media/image658.wmf"/><Relationship Id="rId1583" Type="http://schemas.openxmlformats.org/officeDocument/2006/relationships/image" Target="media/image759.wmf"/><Relationship Id="rId2427" Type="http://schemas.openxmlformats.org/officeDocument/2006/relationships/oleObject" Target="embeddings/oleObject1253.bin"/><Relationship Id="rId2981" Type="http://schemas.openxmlformats.org/officeDocument/2006/relationships/image" Target="media/image1449.wmf"/><Relationship Id="rId3825" Type="http://schemas.openxmlformats.org/officeDocument/2006/relationships/oleObject" Target="embeddings/oleObject2045.bin"/><Relationship Id="rId953" Type="http://schemas.openxmlformats.org/officeDocument/2006/relationships/image" Target="media/image448.wmf"/><Relationship Id="rId1029" Type="http://schemas.openxmlformats.org/officeDocument/2006/relationships/image" Target="media/image489.wmf"/><Relationship Id="rId1236" Type="http://schemas.openxmlformats.org/officeDocument/2006/relationships/oleObject" Target="embeddings/oleObject640.bin"/><Relationship Id="rId1790" Type="http://schemas.openxmlformats.org/officeDocument/2006/relationships/image" Target="media/image852.wmf"/><Relationship Id="rId2634" Type="http://schemas.openxmlformats.org/officeDocument/2006/relationships/image" Target="media/image1273.wmf"/><Relationship Id="rId2841" Type="http://schemas.openxmlformats.org/officeDocument/2006/relationships/image" Target="media/image1380.wmf"/><Relationship Id="rId82" Type="http://schemas.openxmlformats.org/officeDocument/2006/relationships/oleObject" Target="embeddings/oleObject48.bin"/><Relationship Id="rId606" Type="http://schemas.openxmlformats.org/officeDocument/2006/relationships/oleObject" Target="embeddings/oleObject319.bin"/><Relationship Id="rId813" Type="http://schemas.openxmlformats.org/officeDocument/2006/relationships/image" Target="media/image381.wmf"/><Relationship Id="rId1443" Type="http://schemas.openxmlformats.org/officeDocument/2006/relationships/oleObject" Target="embeddings/oleObject748.bin"/><Relationship Id="rId1650" Type="http://schemas.openxmlformats.org/officeDocument/2006/relationships/image" Target="media/image791.wmf"/><Relationship Id="rId2701" Type="http://schemas.openxmlformats.org/officeDocument/2006/relationships/oleObject" Target="embeddings/oleObject1391.bin"/><Relationship Id="rId4599" Type="http://schemas.openxmlformats.org/officeDocument/2006/relationships/image" Target="media/image2102.wmf"/><Relationship Id="rId1303" Type="http://schemas.openxmlformats.org/officeDocument/2006/relationships/image" Target="media/image625.wmf"/><Relationship Id="rId1510" Type="http://schemas.openxmlformats.org/officeDocument/2006/relationships/oleObject" Target="embeddings/oleObject784.bin"/><Relationship Id="rId4459" Type="http://schemas.openxmlformats.org/officeDocument/2006/relationships/image" Target="media/image2042.wmf"/><Relationship Id="rId4666" Type="http://schemas.openxmlformats.org/officeDocument/2006/relationships/oleObject" Target="embeddings/oleObject2527.bin"/><Relationship Id="rId4873" Type="http://schemas.openxmlformats.org/officeDocument/2006/relationships/image" Target="media/image2241.wmf"/><Relationship Id="rId3268" Type="http://schemas.openxmlformats.org/officeDocument/2006/relationships/oleObject" Target="embeddings/oleObject1736.bin"/><Relationship Id="rId3475" Type="http://schemas.openxmlformats.org/officeDocument/2006/relationships/image" Target="media/image1632.wmf"/><Relationship Id="rId3682" Type="http://schemas.openxmlformats.org/officeDocument/2006/relationships/image" Target="media/image1731.wmf"/><Relationship Id="rId4319" Type="http://schemas.openxmlformats.org/officeDocument/2006/relationships/image" Target="media/image1977.wmf"/><Relationship Id="rId4526" Type="http://schemas.openxmlformats.org/officeDocument/2006/relationships/oleObject" Target="embeddings/oleObject2457.bin"/><Relationship Id="rId4733" Type="http://schemas.openxmlformats.org/officeDocument/2006/relationships/image" Target="media/image2169.wmf"/><Relationship Id="rId189" Type="http://schemas.openxmlformats.org/officeDocument/2006/relationships/image" Target="media/image84.wmf"/><Relationship Id="rId396" Type="http://schemas.openxmlformats.org/officeDocument/2006/relationships/oleObject" Target="embeddings/oleObject213.bin"/><Relationship Id="rId2077" Type="http://schemas.openxmlformats.org/officeDocument/2006/relationships/oleObject" Target="embeddings/oleObject1078.bin"/><Relationship Id="rId2284" Type="http://schemas.openxmlformats.org/officeDocument/2006/relationships/image" Target="media/image1099.wmf"/><Relationship Id="rId2491" Type="http://schemas.openxmlformats.org/officeDocument/2006/relationships/oleObject" Target="embeddings/oleObject1285.bin"/><Relationship Id="rId3128" Type="http://schemas.openxmlformats.org/officeDocument/2006/relationships/oleObject" Target="embeddings/oleObject1624.bin"/><Relationship Id="rId3335" Type="http://schemas.openxmlformats.org/officeDocument/2006/relationships/image" Target="media/image1562.wmf"/><Relationship Id="rId3542" Type="http://schemas.openxmlformats.org/officeDocument/2006/relationships/oleObject" Target="embeddings/oleObject1873.bin"/><Relationship Id="rId256" Type="http://schemas.openxmlformats.org/officeDocument/2006/relationships/oleObject" Target="embeddings/oleObject135.bin"/><Relationship Id="rId463" Type="http://schemas.openxmlformats.org/officeDocument/2006/relationships/image" Target="media/image213.wmf"/><Relationship Id="rId670" Type="http://schemas.openxmlformats.org/officeDocument/2006/relationships/image" Target="media/image310.wmf"/><Relationship Id="rId1093" Type="http://schemas.openxmlformats.org/officeDocument/2006/relationships/image" Target="media/image521.wmf"/><Relationship Id="rId2144" Type="http://schemas.openxmlformats.org/officeDocument/2006/relationships/image" Target="media/image1029.wmf"/><Relationship Id="rId2351" Type="http://schemas.openxmlformats.org/officeDocument/2006/relationships/oleObject" Target="embeddings/oleObject1215.bin"/><Relationship Id="rId3402" Type="http://schemas.openxmlformats.org/officeDocument/2006/relationships/oleObject" Target="embeddings/oleObject1803.bin"/><Relationship Id="rId4800" Type="http://schemas.openxmlformats.org/officeDocument/2006/relationships/image" Target="media/image2207.wmf"/><Relationship Id="rId116" Type="http://schemas.openxmlformats.org/officeDocument/2006/relationships/image" Target="media/image48.wmf"/><Relationship Id="rId323" Type="http://schemas.openxmlformats.org/officeDocument/2006/relationships/oleObject" Target="embeddings/oleObject174.bin"/><Relationship Id="rId530" Type="http://schemas.openxmlformats.org/officeDocument/2006/relationships/image" Target="media/image246.wmf"/><Relationship Id="rId1160" Type="http://schemas.openxmlformats.org/officeDocument/2006/relationships/oleObject" Target="embeddings/oleObject602.bin"/><Relationship Id="rId2004" Type="http://schemas.openxmlformats.org/officeDocument/2006/relationships/image" Target="media/image959.wmf"/><Relationship Id="rId2211" Type="http://schemas.openxmlformats.org/officeDocument/2006/relationships/oleObject" Target="embeddings/oleObject1145.bin"/><Relationship Id="rId4176" Type="http://schemas.openxmlformats.org/officeDocument/2006/relationships/oleObject" Target="embeddings/oleObject2263.bin"/><Relationship Id="rId1020" Type="http://schemas.openxmlformats.org/officeDocument/2006/relationships/oleObject" Target="embeddings/oleObject532.bin"/><Relationship Id="rId1977" Type="http://schemas.openxmlformats.org/officeDocument/2006/relationships/oleObject" Target="embeddings/oleObject1028.bin"/><Relationship Id="rId4383" Type="http://schemas.openxmlformats.org/officeDocument/2006/relationships/oleObject" Target="embeddings/oleObject2374.bin"/><Relationship Id="rId4590" Type="http://schemas.openxmlformats.org/officeDocument/2006/relationships/oleObject" Target="embeddings/oleObject2489.bin"/><Relationship Id="rId1837" Type="http://schemas.openxmlformats.org/officeDocument/2006/relationships/oleObject" Target="embeddings/oleObject958.bin"/><Relationship Id="rId3192" Type="http://schemas.openxmlformats.org/officeDocument/2006/relationships/oleObject" Target="embeddings/oleObject1682.bin"/><Relationship Id="rId4036" Type="http://schemas.openxmlformats.org/officeDocument/2006/relationships/oleObject" Target="embeddings/oleObject2173.bin"/><Relationship Id="rId4243" Type="http://schemas.openxmlformats.org/officeDocument/2006/relationships/oleObject" Target="embeddings/oleObject2297.bin"/><Relationship Id="rId4450" Type="http://schemas.openxmlformats.org/officeDocument/2006/relationships/image" Target="media/image2038.wmf"/><Relationship Id="rId3052" Type="http://schemas.openxmlformats.org/officeDocument/2006/relationships/image" Target="media/image1475.wmf"/><Relationship Id="rId4103" Type="http://schemas.openxmlformats.org/officeDocument/2006/relationships/oleObject" Target="embeddings/oleObject2221.bin"/><Relationship Id="rId4310" Type="http://schemas.openxmlformats.org/officeDocument/2006/relationships/oleObject" Target="embeddings/oleObject2334.bin"/><Relationship Id="rId180" Type="http://schemas.openxmlformats.org/officeDocument/2006/relationships/oleObject" Target="embeddings/oleObject97.bin"/><Relationship Id="rId1904" Type="http://schemas.openxmlformats.org/officeDocument/2006/relationships/image" Target="media/image909.wmf"/><Relationship Id="rId3869" Type="http://schemas.openxmlformats.org/officeDocument/2006/relationships/oleObject" Target="embeddings/oleObject2069.bin"/><Relationship Id="rId997" Type="http://schemas.openxmlformats.org/officeDocument/2006/relationships/image" Target="media/image473.wmf"/><Relationship Id="rId2678" Type="http://schemas.openxmlformats.org/officeDocument/2006/relationships/image" Target="media/image1295.wmf"/><Relationship Id="rId2885" Type="http://schemas.openxmlformats.org/officeDocument/2006/relationships/image" Target="media/image1402.wmf"/><Relationship Id="rId3729" Type="http://schemas.openxmlformats.org/officeDocument/2006/relationships/oleObject" Target="embeddings/oleObject1978.bin"/><Relationship Id="rId3936" Type="http://schemas.openxmlformats.org/officeDocument/2006/relationships/image" Target="media/image1830.wmf"/><Relationship Id="rId857" Type="http://schemas.openxmlformats.org/officeDocument/2006/relationships/image" Target="media/image403.wmf"/><Relationship Id="rId1487" Type="http://schemas.openxmlformats.org/officeDocument/2006/relationships/image" Target="media/image711.wmf"/><Relationship Id="rId1694" Type="http://schemas.openxmlformats.org/officeDocument/2006/relationships/image" Target="media/image812.wmf"/><Relationship Id="rId2538" Type="http://schemas.openxmlformats.org/officeDocument/2006/relationships/image" Target="media/image1225.wmf"/><Relationship Id="rId2745" Type="http://schemas.openxmlformats.org/officeDocument/2006/relationships/oleObject" Target="embeddings/oleObject1413.bin"/><Relationship Id="rId2952" Type="http://schemas.openxmlformats.org/officeDocument/2006/relationships/oleObject" Target="embeddings/oleObject1514.bin"/><Relationship Id="rId717" Type="http://schemas.openxmlformats.org/officeDocument/2006/relationships/oleObject" Target="embeddings/oleObject379.bin"/><Relationship Id="rId924" Type="http://schemas.openxmlformats.org/officeDocument/2006/relationships/oleObject" Target="embeddings/oleObject487.bin"/><Relationship Id="rId1347" Type="http://schemas.openxmlformats.org/officeDocument/2006/relationships/oleObject" Target="embeddings/oleObject697.bin"/><Relationship Id="rId1554" Type="http://schemas.openxmlformats.org/officeDocument/2006/relationships/oleObject" Target="embeddings/oleObject806.bin"/><Relationship Id="rId1761" Type="http://schemas.openxmlformats.org/officeDocument/2006/relationships/oleObject" Target="embeddings/oleObject920.bin"/><Relationship Id="rId2605" Type="http://schemas.openxmlformats.org/officeDocument/2006/relationships/oleObject" Target="embeddings/oleObject1343.bin"/><Relationship Id="rId2812" Type="http://schemas.openxmlformats.org/officeDocument/2006/relationships/oleObject" Target="embeddings/oleObject1443.bin"/><Relationship Id="rId53" Type="http://schemas.openxmlformats.org/officeDocument/2006/relationships/image" Target="media/image23.png"/><Relationship Id="rId1207" Type="http://schemas.openxmlformats.org/officeDocument/2006/relationships/image" Target="media/image578.wmf"/><Relationship Id="rId1414" Type="http://schemas.openxmlformats.org/officeDocument/2006/relationships/image" Target="media/image677.wmf"/><Relationship Id="rId1621" Type="http://schemas.openxmlformats.org/officeDocument/2006/relationships/oleObject" Target="embeddings/oleObject841.bin"/><Relationship Id="rId4777" Type="http://schemas.openxmlformats.org/officeDocument/2006/relationships/image" Target="media/image2191.wmf"/><Relationship Id="rId3379" Type="http://schemas.openxmlformats.org/officeDocument/2006/relationships/image" Target="media/image1584.wmf"/><Relationship Id="rId3586" Type="http://schemas.openxmlformats.org/officeDocument/2006/relationships/oleObject" Target="embeddings/oleObject1895.bin"/><Relationship Id="rId3793" Type="http://schemas.openxmlformats.org/officeDocument/2006/relationships/oleObject" Target="embeddings/oleObject2015.bin"/><Relationship Id="rId4637" Type="http://schemas.openxmlformats.org/officeDocument/2006/relationships/image" Target="media/image2121.wmf"/><Relationship Id="rId2188" Type="http://schemas.openxmlformats.org/officeDocument/2006/relationships/oleObject" Target="embeddings/oleObject1134.bin"/><Relationship Id="rId2395" Type="http://schemas.openxmlformats.org/officeDocument/2006/relationships/oleObject" Target="embeddings/oleObject1237.bin"/><Relationship Id="rId3239" Type="http://schemas.openxmlformats.org/officeDocument/2006/relationships/oleObject" Target="embeddings/oleObject1721.bin"/><Relationship Id="rId3446" Type="http://schemas.openxmlformats.org/officeDocument/2006/relationships/oleObject" Target="embeddings/oleObject1825.bin"/><Relationship Id="rId4844" Type="http://schemas.openxmlformats.org/officeDocument/2006/relationships/oleObject" Target="embeddings/oleObject2614.bin"/><Relationship Id="rId367" Type="http://schemas.openxmlformats.org/officeDocument/2006/relationships/image" Target="media/image165.wmf"/><Relationship Id="rId574" Type="http://schemas.openxmlformats.org/officeDocument/2006/relationships/oleObject" Target="embeddings/oleObject303.bin"/><Relationship Id="rId2048" Type="http://schemas.openxmlformats.org/officeDocument/2006/relationships/image" Target="media/image981.wmf"/><Relationship Id="rId2255" Type="http://schemas.openxmlformats.org/officeDocument/2006/relationships/oleObject" Target="embeddings/oleObject1167.bin"/><Relationship Id="rId3653" Type="http://schemas.openxmlformats.org/officeDocument/2006/relationships/oleObject" Target="embeddings/oleObject1933.bin"/><Relationship Id="rId3860" Type="http://schemas.openxmlformats.org/officeDocument/2006/relationships/image" Target="media/image1792.wmf"/><Relationship Id="rId4704" Type="http://schemas.openxmlformats.org/officeDocument/2006/relationships/oleObject" Target="embeddings/oleObject2546.bin"/><Relationship Id="rId227" Type="http://schemas.openxmlformats.org/officeDocument/2006/relationships/image" Target="media/image103.wmf"/><Relationship Id="rId781" Type="http://schemas.openxmlformats.org/officeDocument/2006/relationships/oleObject" Target="embeddings/oleObject411.bin"/><Relationship Id="rId2462" Type="http://schemas.openxmlformats.org/officeDocument/2006/relationships/image" Target="media/image1188.wmf"/><Relationship Id="rId3306" Type="http://schemas.openxmlformats.org/officeDocument/2006/relationships/oleObject" Target="embeddings/oleObject1755.bin"/><Relationship Id="rId3513" Type="http://schemas.openxmlformats.org/officeDocument/2006/relationships/image" Target="media/image1651.wmf"/><Relationship Id="rId3720" Type="http://schemas.openxmlformats.org/officeDocument/2006/relationships/image" Target="media/image1743.wmf"/><Relationship Id="rId434" Type="http://schemas.openxmlformats.org/officeDocument/2006/relationships/oleObject" Target="embeddings/oleObject232.bin"/><Relationship Id="rId641" Type="http://schemas.openxmlformats.org/officeDocument/2006/relationships/oleObject" Target="embeddings/oleObject342.bin"/><Relationship Id="rId1064" Type="http://schemas.openxmlformats.org/officeDocument/2006/relationships/oleObject" Target="embeddings/oleObject554.bin"/><Relationship Id="rId1271" Type="http://schemas.openxmlformats.org/officeDocument/2006/relationships/image" Target="media/image610.wmf"/><Relationship Id="rId2115" Type="http://schemas.openxmlformats.org/officeDocument/2006/relationships/oleObject" Target="embeddings/oleObject1097.bin"/><Relationship Id="rId2322" Type="http://schemas.openxmlformats.org/officeDocument/2006/relationships/image" Target="media/image1118.wmf"/><Relationship Id="rId501" Type="http://schemas.openxmlformats.org/officeDocument/2006/relationships/image" Target="media/image232.wmf"/><Relationship Id="rId1131" Type="http://schemas.openxmlformats.org/officeDocument/2006/relationships/image" Target="media/image540.wmf"/><Relationship Id="rId4287" Type="http://schemas.openxmlformats.org/officeDocument/2006/relationships/image" Target="media/image1961.wmf"/><Relationship Id="rId4494" Type="http://schemas.openxmlformats.org/officeDocument/2006/relationships/oleObject" Target="embeddings/oleObject2440.bin"/><Relationship Id="rId3096" Type="http://schemas.openxmlformats.org/officeDocument/2006/relationships/oleObject" Target="embeddings/oleObject1598.bin"/><Relationship Id="rId4147" Type="http://schemas.openxmlformats.org/officeDocument/2006/relationships/image" Target="media/image1895.wmf"/><Relationship Id="rId4354" Type="http://schemas.openxmlformats.org/officeDocument/2006/relationships/oleObject" Target="embeddings/oleObject2356.bin"/><Relationship Id="rId4561" Type="http://schemas.openxmlformats.org/officeDocument/2006/relationships/image" Target="media/image2083.wmf"/><Relationship Id="rId1948" Type="http://schemas.openxmlformats.org/officeDocument/2006/relationships/image" Target="media/image931.wmf"/><Relationship Id="rId3163" Type="http://schemas.openxmlformats.org/officeDocument/2006/relationships/oleObject" Target="embeddings/oleObject1653.bin"/><Relationship Id="rId3370" Type="http://schemas.openxmlformats.org/officeDocument/2006/relationships/oleObject" Target="embeddings/oleObject1787.bin"/><Relationship Id="rId4007" Type="http://schemas.openxmlformats.org/officeDocument/2006/relationships/oleObject" Target="embeddings/oleObject2144.bin"/><Relationship Id="rId4214" Type="http://schemas.openxmlformats.org/officeDocument/2006/relationships/oleObject" Target="embeddings/oleObject2282.bin"/><Relationship Id="rId4421" Type="http://schemas.openxmlformats.org/officeDocument/2006/relationships/image" Target="media/image2025.wmf"/><Relationship Id="rId291" Type="http://schemas.openxmlformats.org/officeDocument/2006/relationships/oleObject" Target="embeddings/oleObject158.bin"/><Relationship Id="rId1808" Type="http://schemas.openxmlformats.org/officeDocument/2006/relationships/image" Target="media/image861.wmf"/><Relationship Id="rId3023" Type="http://schemas.openxmlformats.org/officeDocument/2006/relationships/oleObject" Target="embeddings/oleObject1556.bin"/><Relationship Id="rId151" Type="http://schemas.openxmlformats.org/officeDocument/2006/relationships/oleObject" Target="embeddings/oleObject82.bin"/><Relationship Id="rId3230" Type="http://schemas.openxmlformats.org/officeDocument/2006/relationships/oleObject" Target="embeddings/oleObject1715.bin"/><Relationship Id="rId2789" Type="http://schemas.openxmlformats.org/officeDocument/2006/relationships/image" Target="media/image1354.wmf"/><Relationship Id="rId2996" Type="http://schemas.openxmlformats.org/officeDocument/2006/relationships/oleObject" Target="embeddings/oleObject1536.bin"/><Relationship Id="rId968" Type="http://schemas.openxmlformats.org/officeDocument/2006/relationships/oleObject" Target="embeddings/oleObject509.bin"/><Relationship Id="rId1598" Type="http://schemas.openxmlformats.org/officeDocument/2006/relationships/oleObject" Target="embeddings/oleObject828.bin"/><Relationship Id="rId2649" Type="http://schemas.openxmlformats.org/officeDocument/2006/relationships/oleObject" Target="embeddings/oleObject1365.bin"/><Relationship Id="rId2856" Type="http://schemas.openxmlformats.org/officeDocument/2006/relationships/oleObject" Target="embeddings/oleObject1465.bin"/><Relationship Id="rId3907" Type="http://schemas.openxmlformats.org/officeDocument/2006/relationships/oleObject" Target="embeddings/oleObject2088.bin"/><Relationship Id="rId97" Type="http://schemas.openxmlformats.org/officeDocument/2006/relationships/oleObject" Target="embeddings/oleObject55.bin"/><Relationship Id="rId828" Type="http://schemas.openxmlformats.org/officeDocument/2006/relationships/oleObject" Target="embeddings/oleObject436.bin"/><Relationship Id="rId1458" Type="http://schemas.openxmlformats.org/officeDocument/2006/relationships/image" Target="media/image698.wmf"/><Relationship Id="rId1665" Type="http://schemas.openxmlformats.org/officeDocument/2006/relationships/oleObject" Target="embeddings/oleObject863.bin"/><Relationship Id="rId1872" Type="http://schemas.openxmlformats.org/officeDocument/2006/relationships/image" Target="media/image893.wmf"/><Relationship Id="rId2509" Type="http://schemas.openxmlformats.org/officeDocument/2006/relationships/oleObject" Target="embeddings/oleObject1295.bin"/><Relationship Id="rId2716" Type="http://schemas.openxmlformats.org/officeDocument/2006/relationships/image" Target="media/image1314.wmf"/><Relationship Id="rId4071" Type="http://schemas.openxmlformats.org/officeDocument/2006/relationships/oleObject" Target="embeddings/oleObject2205.bin"/><Relationship Id="rId1318" Type="http://schemas.openxmlformats.org/officeDocument/2006/relationships/oleObject" Target="embeddings/oleObject682.bin"/><Relationship Id="rId1525" Type="http://schemas.openxmlformats.org/officeDocument/2006/relationships/image" Target="media/image730.wmf"/><Relationship Id="rId2923" Type="http://schemas.openxmlformats.org/officeDocument/2006/relationships/image" Target="media/image1421.wmf"/><Relationship Id="rId1732" Type="http://schemas.openxmlformats.org/officeDocument/2006/relationships/image" Target="media/image826.wmf"/><Relationship Id="rId4888" Type="http://schemas.openxmlformats.org/officeDocument/2006/relationships/theme" Target="theme/theme1.xml"/><Relationship Id="rId24" Type="http://schemas.openxmlformats.org/officeDocument/2006/relationships/image" Target="media/image13.wmf"/><Relationship Id="rId2299" Type="http://schemas.openxmlformats.org/officeDocument/2006/relationships/oleObject" Target="embeddings/oleObject1189.bin"/><Relationship Id="rId3697" Type="http://schemas.openxmlformats.org/officeDocument/2006/relationships/oleObject" Target="embeddings/oleObject1958.bin"/><Relationship Id="rId4748" Type="http://schemas.openxmlformats.org/officeDocument/2006/relationships/oleObject" Target="embeddings/oleObject2568.bin"/><Relationship Id="rId3557" Type="http://schemas.openxmlformats.org/officeDocument/2006/relationships/image" Target="media/image1673.wmf"/><Relationship Id="rId3764" Type="http://schemas.openxmlformats.org/officeDocument/2006/relationships/image" Target="media/image1765.wmf"/><Relationship Id="rId3971" Type="http://schemas.openxmlformats.org/officeDocument/2006/relationships/oleObject" Target="embeddings/oleObject2124.bin"/><Relationship Id="rId4608" Type="http://schemas.openxmlformats.org/officeDocument/2006/relationships/oleObject" Target="embeddings/oleObject2498.bin"/><Relationship Id="rId4815" Type="http://schemas.openxmlformats.org/officeDocument/2006/relationships/oleObject" Target="embeddings/oleObject2597.bin"/><Relationship Id="rId478" Type="http://schemas.openxmlformats.org/officeDocument/2006/relationships/oleObject" Target="embeddings/oleObject254.bin"/><Relationship Id="rId685" Type="http://schemas.openxmlformats.org/officeDocument/2006/relationships/oleObject" Target="embeddings/oleObject363.bin"/><Relationship Id="rId892" Type="http://schemas.openxmlformats.org/officeDocument/2006/relationships/image" Target="media/image419.wmf"/><Relationship Id="rId2159" Type="http://schemas.openxmlformats.org/officeDocument/2006/relationships/oleObject" Target="embeddings/oleObject1119.bin"/><Relationship Id="rId2366" Type="http://schemas.openxmlformats.org/officeDocument/2006/relationships/image" Target="media/image1140.wmf"/><Relationship Id="rId2573" Type="http://schemas.openxmlformats.org/officeDocument/2006/relationships/oleObject" Target="embeddings/oleObject1327.bin"/><Relationship Id="rId2780" Type="http://schemas.openxmlformats.org/officeDocument/2006/relationships/oleObject" Target="embeddings/oleObject1427.bin"/><Relationship Id="rId3417" Type="http://schemas.openxmlformats.org/officeDocument/2006/relationships/image" Target="media/image1603.wmf"/><Relationship Id="rId3624" Type="http://schemas.openxmlformats.org/officeDocument/2006/relationships/oleObject" Target="embeddings/oleObject1916.bin"/><Relationship Id="rId3831" Type="http://schemas.openxmlformats.org/officeDocument/2006/relationships/oleObject" Target="embeddings/oleObject2050.bin"/><Relationship Id="rId338" Type="http://schemas.openxmlformats.org/officeDocument/2006/relationships/image" Target="media/image152.wmf"/><Relationship Id="rId545" Type="http://schemas.openxmlformats.org/officeDocument/2006/relationships/image" Target="media/image253.wmf"/><Relationship Id="rId752" Type="http://schemas.openxmlformats.org/officeDocument/2006/relationships/image" Target="media/image352.wmf"/><Relationship Id="rId1175" Type="http://schemas.openxmlformats.org/officeDocument/2006/relationships/image" Target="media/image562.wmf"/><Relationship Id="rId1382" Type="http://schemas.openxmlformats.org/officeDocument/2006/relationships/image" Target="media/image661.wmf"/><Relationship Id="rId2019" Type="http://schemas.openxmlformats.org/officeDocument/2006/relationships/oleObject" Target="embeddings/oleObject1049.bin"/><Relationship Id="rId2226" Type="http://schemas.openxmlformats.org/officeDocument/2006/relationships/image" Target="media/image1070.wmf"/><Relationship Id="rId2433" Type="http://schemas.openxmlformats.org/officeDocument/2006/relationships/oleObject" Target="embeddings/oleObject1256.bin"/><Relationship Id="rId2640" Type="http://schemas.openxmlformats.org/officeDocument/2006/relationships/image" Target="media/image1276.wmf"/><Relationship Id="rId405" Type="http://schemas.openxmlformats.org/officeDocument/2006/relationships/image" Target="media/image184.wmf"/><Relationship Id="rId612" Type="http://schemas.openxmlformats.org/officeDocument/2006/relationships/oleObject" Target="embeddings/oleObject322.bin"/><Relationship Id="rId1035" Type="http://schemas.openxmlformats.org/officeDocument/2006/relationships/image" Target="media/image492.wmf"/><Relationship Id="rId1242" Type="http://schemas.openxmlformats.org/officeDocument/2006/relationships/oleObject" Target="embeddings/oleObject643.bin"/><Relationship Id="rId2500" Type="http://schemas.openxmlformats.org/officeDocument/2006/relationships/image" Target="media/image1207.wmf"/><Relationship Id="rId4398" Type="http://schemas.openxmlformats.org/officeDocument/2006/relationships/image" Target="media/image2013.wmf"/><Relationship Id="rId1102" Type="http://schemas.openxmlformats.org/officeDocument/2006/relationships/oleObject" Target="embeddings/oleObject573.bin"/><Relationship Id="rId4258" Type="http://schemas.openxmlformats.org/officeDocument/2006/relationships/oleObject" Target="embeddings/oleObject2307.bin"/><Relationship Id="rId4465" Type="http://schemas.openxmlformats.org/officeDocument/2006/relationships/image" Target="media/image2044.wmf"/><Relationship Id="rId3067" Type="http://schemas.openxmlformats.org/officeDocument/2006/relationships/image" Target="media/image1482.wmf"/><Relationship Id="rId3274" Type="http://schemas.openxmlformats.org/officeDocument/2006/relationships/oleObject" Target="embeddings/oleObject1739.bin"/><Relationship Id="rId4118" Type="http://schemas.openxmlformats.org/officeDocument/2006/relationships/oleObject" Target="embeddings/oleObject2230.bin"/><Relationship Id="rId4672" Type="http://schemas.openxmlformats.org/officeDocument/2006/relationships/oleObject" Target="embeddings/oleObject2530.bin"/><Relationship Id="rId195" Type="http://schemas.openxmlformats.org/officeDocument/2006/relationships/image" Target="media/image87.wmf"/><Relationship Id="rId1919" Type="http://schemas.openxmlformats.org/officeDocument/2006/relationships/oleObject" Target="embeddings/oleObject999.bin"/><Relationship Id="rId3481" Type="http://schemas.openxmlformats.org/officeDocument/2006/relationships/image" Target="media/image1635.wmf"/><Relationship Id="rId4325" Type="http://schemas.openxmlformats.org/officeDocument/2006/relationships/image" Target="media/image1980.wmf"/><Relationship Id="rId4532" Type="http://schemas.openxmlformats.org/officeDocument/2006/relationships/oleObject" Target="embeddings/oleObject2460.bin"/><Relationship Id="rId2083" Type="http://schemas.openxmlformats.org/officeDocument/2006/relationships/oleObject" Target="embeddings/oleObject1081.bin"/><Relationship Id="rId2290" Type="http://schemas.openxmlformats.org/officeDocument/2006/relationships/image" Target="media/image1102.wmf"/><Relationship Id="rId3134" Type="http://schemas.openxmlformats.org/officeDocument/2006/relationships/oleObject" Target="embeddings/oleObject1630.bin"/><Relationship Id="rId3341" Type="http://schemas.openxmlformats.org/officeDocument/2006/relationships/image" Target="media/image1565.wmf"/><Relationship Id="rId262" Type="http://schemas.openxmlformats.org/officeDocument/2006/relationships/oleObject" Target="embeddings/oleObject141.bin"/><Relationship Id="rId2150" Type="http://schemas.openxmlformats.org/officeDocument/2006/relationships/image" Target="media/image1032.wmf"/><Relationship Id="rId3201" Type="http://schemas.openxmlformats.org/officeDocument/2006/relationships/oleObject" Target="embeddings/oleObject1691.bin"/><Relationship Id="rId122" Type="http://schemas.openxmlformats.org/officeDocument/2006/relationships/image" Target="media/image51.wmf"/><Relationship Id="rId2010" Type="http://schemas.openxmlformats.org/officeDocument/2006/relationships/image" Target="media/image962.wmf"/><Relationship Id="rId1569" Type="http://schemas.openxmlformats.org/officeDocument/2006/relationships/image" Target="media/image752.wmf"/><Relationship Id="rId2967" Type="http://schemas.openxmlformats.org/officeDocument/2006/relationships/image" Target="media/image1442.wmf"/><Relationship Id="rId4182" Type="http://schemas.openxmlformats.org/officeDocument/2006/relationships/oleObject" Target="embeddings/oleObject2266.bin"/><Relationship Id="rId939" Type="http://schemas.openxmlformats.org/officeDocument/2006/relationships/image" Target="media/image441.wmf"/><Relationship Id="rId1776" Type="http://schemas.openxmlformats.org/officeDocument/2006/relationships/image" Target="media/image845.wmf"/><Relationship Id="rId1983" Type="http://schemas.openxmlformats.org/officeDocument/2006/relationships/oleObject" Target="embeddings/oleObject1031.bin"/><Relationship Id="rId2827" Type="http://schemas.openxmlformats.org/officeDocument/2006/relationships/image" Target="media/image1373.wmf"/><Relationship Id="rId4042" Type="http://schemas.openxmlformats.org/officeDocument/2006/relationships/oleObject" Target="embeddings/oleObject2179.bin"/><Relationship Id="rId68" Type="http://schemas.openxmlformats.org/officeDocument/2006/relationships/oleObject" Target="embeddings/oleObject38.bin"/><Relationship Id="rId1429" Type="http://schemas.openxmlformats.org/officeDocument/2006/relationships/oleObject" Target="embeddings/oleObject741.bin"/><Relationship Id="rId1636" Type="http://schemas.openxmlformats.org/officeDocument/2006/relationships/image" Target="media/image784.wmf"/><Relationship Id="rId1843" Type="http://schemas.openxmlformats.org/officeDocument/2006/relationships/oleObject" Target="embeddings/oleObject961.bin"/><Relationship Id="rId1703" Type="http://schemas.openxmlformats.org/officeDocument/2006/relationships/oleObject" Target="embeddings/oleObject883.bin"/><Relationship Id="rId1910" Type="http://schemas.openxmlformats.org/officeDocument/2006/relationships/image" Target="media/image912.wmf"/><Relationship Id="rId4859" Type="http://schemas.openxmlformats.org/officeDocument/2006/relationships/image" Target="media/image2234.wmf"/><Relationship Id="rId3668" Type="http://schemas.openxmlformats.org/officeDocument/2006/relationships/image" Target="media/image1724.wmf"/><Relationship Id="rId3875" Type="http://schemas.openxmlformats.org/officeDocument/2006/relationships/oleObject" Target="embeddings/oleObject2072.bin"/><Relationship Id="rId4719" Type="http://schemas.openxmlformats.org/officeDocument/2006/relationships/image" Target="media/image2162.wmf"/><Relationship Id="rId589" Type="http://schemas.openxmlformats.org/officeDocument/2006/relationships/image" Target="media/image275.wmf"/><Relationship Id="rId796" Type="http://schemas.openxmlformats.org/officeDocument/2006/relationships/image" Target="media/image374.wmf"/><Relationship Id="rId2477" Type="http://schemas.openxmlformats.org/officeDocument/2006/relationships/oleObject" Target="embeddings/oleObject1278.bin"/><Relationship Id="rId2684" Type="http://schemas.openxmlformats.org/officeDocument/2006/relationships/image" Target="media/image1298.wmf"/><Relationship Id="rId3528" Type="http://schemas.openxmlformats.org/officeDocument/2006/relationships/oleObject" Target="embeddings/oleObject1866.bin"/><Relationship Id="rId3735" Type="http://schemas.openxmlformats.org/officeDocument/2006/relationships/oleObject" Target="embeddings/oleObject1981.bin"/><Relationship Id="rId449" Type="http://schemas.openxmlformats.org/officeDocument/2006/relationships/image" Target="media/image206.wmf"/><Relationship Id="rId656" Type="http://schemas.openxmlformats.org/officeDocument/2006/relationships/image" Target="media/image303.wmf"/><Relationship Id="rId863" Type="http://schemas.openxmlformats.org/officeDocument/2006/relationships/image" Target="media/image406.wmf"/><Relationship Id="rId1079" Type="http://schemas.openxmlformats.org/officeDocument/2006/relationships/image" Target="media/image514.wmf"/><Relationship Id="rId1286" Type="http://schemas.openxmlformats.org/officeDocument/2006/relationships/oleObject" Target="embeddings/oleObject665.bin"/><Relationship Id="rId1493" Type="http://schemas.openxmlformats.org/officeDocument/2006/relationships/image" Target="media/image714.wmf"/><Relationship Id="rId2337" Type="http://schemas.openxmlformats.org/officeDocument/2006/relationships/oleObject" Target="embeddings/oleObject1208.bin"/><Relationship Id="rId2544" Type="http://schemas.openxmlformats.org/officeDocument/2006/relationships/image" Target="media/image1228.wmf"/><Relationship Id="rId2891" Type="http://schemas.openxmlformats.org/officeDocument/2006/relationships/image" Target="media/image1405.wmf"/><Relationship Id="rId3942" Type="http://schemas.openxmlformats.org/officeDocument/2006/relationships/image" Target="media/image1833.wmf"/><Relationship Id="rId309" Type="http://schemas.openxmlformats.org/officeDocument/2006/relationships/oleObject" Target="embeddings/oleObject167.bin"/><Relationship Id="rId516" Type="http://schemas.openxmlformats.org/officeDocument/2006/relationships/oleObject" Target="embeddings/oleObject273.bin"/><Relationship Id="rId1146" Type="http://schemas.openxmlformats.org/officeDocument/2006/relationships/oleObject" Target="embeddings/oleObject595.bin"/><Relationship Id="rId2751" Type="http://schemas.openxmlformats.org/officeDocument/2006/relationships/oleObject" Target="embeddings/oleObject1416.bin"/><Relationship Id="rId3802" Type="http://schemas.openxmlformats.org/officeDocument/2006/relationships/image" Target="media/image1775.wmf"/><Relationship Id="rId723" Type="http://schemas.openxmlformats.org/officeDocument/2006/relationships/oleObject" Target="embeddings/oleObject382.bin"/><Relationship Id="rId930" Type="http://schemas.openxmlformats.org/officeDocument/2006/relationships/oleObject" Target="embeddings/oleObject490.bin"/><Relationship Id="rId1006" Type="http://schemas.openxmlformats.org/officeDocument/2006/relationships/oleObject" Target="embeddings/oleObject525.bin"/><Relationship Id="rId1353" Type="http://schemas.openxmlformats.org/officeDocument/2006/relationships/oleObject" Target="embeddings/oleObject700.bin"/><Relationship Id="rId1560" Type="http://schemas.openxmlformats.org/officeDocument/2006/relationships/oleObject" Target="embeddings/oleObject809.bin"/><Relationship Id="rId2404" Type="http://schemas.openxmlformats.org/officeDocument/2006/relationships/image" Target="media/image1159.wmf"/><Relationship Id="rId2611" Type="http://schemas.openxmlformats.org/officeDocument/2006/relationships/oleObject" Target="embeddings/oleObject1346.bin"/><Relationship Id="rId1213" Type="http://schemas.openxmlformats.org/officeDocument/2006/relationships/image" Target="media/image581.wmf"/><Relationship Id="rId1420" Type="http://schemas.openxmlformats.org/officeDocument/2006/relationships/image" Target="media/image680.wmf"/><Relationship Id="rId4369" Type="http://schemas.openxmlformats.org/officeDocument/2006/relationships/oleObject" Target="embeddings/oleObject2367.bin"/><Relationship Id="rId4576" Type="http://schemas.openxmlformats.org/officeDocument/2006/relationships/oleObject" Target="embeddings/oleObject2482.bin"/><Relationship Id="rId4783" Type="http://schemas.openxmlformats.org/officeDocument/2006/relationships/image" Target="media/image2194.wmf"/><Relationship Id="rId3178" Type="http://schemas.openxmlformats.org/officeDocument/2006/relationships/oleObject" Target="embeddings/oleObject1668.bin"/><Relationship Id="rId3385" Type="http://schemas.openxmlformats.org/officeDocument/2006/relationships/image" Target="media/image1587.wmf"/><Relationship Id="rId3592" Type="http://schemas.openxmlformats.org/officeDocument/2006/relationships/oleObject" Target="embeddings/oleObject1898.bin"/><Relationship Id="rId4229" Type="http://schemas.openxmlformats.org/officeDocument/2006/relationships/oleObject" Target="embeddings/oleObject2290.bin"/><Relationship Id="rId4436" Type="http://schemas.openxmlformats.org/officeDocument/2006/relationships/oleObject" Target="embeddings/oleObject2400.bin"/><Relationship Id="rId4643" Type="http://schemas.openxmlformats.org/officeDocument/2006/relationships/image" Target="media/image2124.wmf"/><Relationship Id="rId4850" Type="http://schemas.openxmlformats.org/officeDocument/2006/relationships/oleObject" Target="embeddings/oleObject2617.bin"/><Relationship Id="rId2194" Type="http://schemas.openxmlformats.org/officeDocument/2006/relationships/oleObject" Target="embeddings/oleObject1137.bin"/><Relationship Id="rId3038" Type="http://schemas.openxmlformats.org/officeDocument/2006/relationships/oleObject" Target="embeddings/oleObject1565.bin"/><Relationship Id="rId3245" Type="http://schemas.openxmlformats.org/officeDocument/2006/relationships/image" Target="media/image1517.wmf"/><Relationship Id="rId3452" Type="http://schemas.openxmlformats.org/officeDocument/2006/relationships/oleObject" Target="embeddings/oleObject1828.bin"/><Relationship Id="rId4503" Type="http://schemas.openxmlformats.org/officeDocument/2006/relationships/oleObject" Target="embeddings/oleObject2445.bin"/><Relationship Id="rId4710" Type="http://schemas.openxmlformats.org/officeDocument/2006/relationships/oleObject" Target="embeddings/oleObject2549.bin"/><Relationship Id="rId166" Type="http://schemas.openxmlformats.org/officeDocument/2006/relationships/image" Target="media/image73.wmf"/><Relationship Id="rId373" Type="http://schemas.openxmlformats.org/officeDocument/2006/relationships/image" Target="media/image168.wmf"/><Relationship Id="rId580" Type="http://schemas.openxmlformats.org/officeDocument/2006/relationships/oleObject" Target="embeddings/oleObject306.bin"/><Relationship Id="rId2054" Type="http://schemas.openxmlformats.org/officeDocument/2006/relationships/image" Target="media/image984.wmf"/><Relationship Id="rId2261" Type="http://schemas.openxmlformats.org/officeDocument/2006/relationships/oleObject" Target="embeddings/oleObject1170.bin"/><Relationship Id="rId3105" Type="http://schemas.openxmlformats.org/officeDocument/2006/relationships/oleObject" Target="embeddings/oleObject1604.bin"/><Relationship Id="rId3312" Type="http://schemas.openxmlformats.org/officeDocument/2006/relationships/oleObject" Target="embeddings/oleObject1758.bin"/><Relationship Id="rId233" Type="http://schemas.openxmlformats.org/officeDocument/2006/relationships/image" Target="media/image106.wmf"/><Relationship Id="rId440" Type="http://schemas.openxmlformats.org/officeDocument/2006/relationships/oleObject" Target="embeddings/oleObject235.bin"/><Relationship Id="rId1070" Type="http://schemas.openxmlformats.org/officeDocument/2006/relationships/oleObject" Target="embeddings/oleObject557.bin"/><Relationship Id="rId2121" Type="http://schemas.openxmlformats.org/officeDocument/2006/relationships/oleObject" Target="embeddings/oleObject1100.bin"/><Relationship Id="rId300" Type="http://schemas.openxmlformats.org/officeDocument/2006/relationships/image" Target="media/image134.wmf"/><Relationship Id="rId4086" Type="http://schemas.openxmlformats.org/officeDocument/2006/relationships/image" Target="media/image1870.wmf"/><Relationship Id="rId1887" Type="http://schemas.openxmlformats.org/officeDocument/2006/relationships/oleObject" Target="embeddings/oleObject983.bin"/><Relationship Id="rId2938" Type="http://schemas.openxmlformats.org/officeDocument/2006/relationships/image" Target="media/image1428.wmf"/><Relationship Id="rId4293" Type="http://schemas.openxmlformats.org/officeDocument/2006/relationships/image" Target="media/image1964.wmf"/><Relationship Id="rId1747" Type="http://schemas.openxmlformats.org/officeDocument/2006/relationships/oleObject" Target="embeddings/oleObject913.bin"/><Relationship Id="rId1954" Type="http://schemas.openxmlformats.org/officeDocument/2006/relationships/image" Target="media/image934.wmf"/><Relationship Id="rId4153" Type="http://schemas.openxmlformats.org/officeDocument/2006/relationships/image" Target="media/image1898.wmf"/><Relationship Id="rId4360" Type="http://schemas.openxmlformats.org/officeDocument/2006/relationships/oleObject" Target="embeddings/oleObject2359.bin"/><Relationship Id="rId39" Type="http://schemas.openxmlformats.org/officeDocument/2006/relationships/image" Target="media/image16.wmf"/><Relationship Id="rId1607" Type="http://schemas.openxmlformats.org/officeDocument/2006/relationships/image" Target="media/image771.wmf"/><Relationship Id="rId1814" Type="http://schemas.openxmlformats.org/officeDocument/2006/relationships/image" Target="media/image864.wmf"/><Relationship Id="rId4013" Type="http://schemas.openxmlformats.org/officeDocument/2006/relationships/oleObject" Target="embeddings/oleObject2150.bin"/><Relationship Id="rId4220" Type="http://schemas.openxmlformats.org/officeDocument/2006/relationships/image" Target="media/image1931.wmf"/><Relationship Id="rId3779" Type="http://schemas.openxmlformats.org/officeDocument/2006/relationships/oleObject" Target="embeddings/oleObject2003.bin"/><Relationship Id="rId2588" Type="http://schemas.openxmlformats.org/officeDocument/2006/relationships/image" Target="media/image1250.wmf"/><Relationship Id="rId3986" Type="http://schemas.openxmlformats.org/officeDocument/2006/relationships/oleObject" Target="embeddings/oleObject2132.bin"/><Relationship Id="rId1397" Type="http://schemas.openxmlformats.org/officeDocument/2006/relationships/oleObject" Target="embeddings/oleObject725.bin"/><Relationship Id="rId2795" Type="http://schemas.openxmlformats.org/officeDocument/2006/relationships/image" Target="media/image1357.wmf"/><Relationship Id="rId3639" Type="http://schemas.openxmlformats.org/officeDocument/2006/relationships/image" Target="media/image1710.wmf"/><Relationship Id="rId3846" Type="http://schemas.openxmlformats.org/officeDocument/2006/relationships/image" Target="media/image1785.wmf"/><Relationship Id="rId767" Type="http://schemas.openxmlformats.org/officeDocument/2006/relationships/oleObject" Target="embeddings/oleObject404.bin"/><Relationship Id="rId974" Type="http://schemas.openxmlformats.org/officeDocument/2006/relationships/oleObject" Target="embeddings/oleObject512.bin"/><Relationship Id="rId2448" Type="http://schemas.openxmlformats.org/officeDocument/2006/relationships/image" Target="media/image1181.wmf"/><Relationship Id="rId2655" Type="http://schemas.openxmlformats.org/officeDocument/2006/relationships/oleObject" Target="embeddings/oleObject1368.bin"/><Relationship Id="rId2862" Type="http://schemas.openxmlformats.org/officeDocument/2006/relationships/oleObject" Target="embeddings/oleObject1468.bin"/><Relationship Id="rId3706" Type="http://schemas.openxmlformats.org/officeDocument/2006/relationships/oleObject" Target="embeddings/oleObject1963.bin"/><Relationship Id="rId3913" Type="http://schemas.openxmlformats.org/officeDocument/2006/relationships/oleObject" Target="embeddings/oleObject2091.bin"/><Relationship Id="rId627" Type="http://schemas.openxmlformats.org/officeDocument/2006/relationships/oleObject" Target="embeddings/oleObject334.bin"/><Relationship Id="rId834" Type="http://schemas.openxmlformats.org/officeDocument/2006/relationships/oleObject" Target="embeddings/oleObject439.bin"/><Relationship Id="rId1257" Type="http://schemas.openxmlformats.org/officeDocument/2006/relationships/image" Target="media/image603.wmf"/><Relationship Id="rId1464" Type="http://schemas.openxmlformats.org/officeDocument/2006/relationships/image" Target="media/image701.wmf"/><Relationship Id="rId1671" Type="http://schemas.openxmlformats.org/officeDocument/2006/relationships/oleObject" Target="embeddings/oleObject866.bin"/><Relationship Id="rId2308" Type="http://schemas.openxmlformats.org/officeDocument/2006/relationships/image" Target="media/image1111.wmf"/><Relationship Id="rId2515" Type="http://schemas.openxmlformats.org/officeDocument/2006/relationships/oleObject" Target="embeddings/oleObject1298.bin"/><Relationship Id="rId2722" Type="http://schemas.openxmlformats.org/officeDocument/2006/relationships/image" Target="media/image1317.wmf"/><Relationship Id="rId901" Type="http://schemas.openxmlformats.org/officeDocument/2006/relationships/oleObject" Target="embeddings/oleObject475.bin"/><Relationship Id="rId1117" Type="http://schemas.openxmlformats.org/officeDocument/2006/relationships/image" Target="media/image533.wmf"/><Relationship Id="rId1324" Type="http://schemas.openxmlformats.org/officeDocument/2006/relationships/image" Target="media/image635.wmf"/><Relationship Id="rId1531" Type="http://schemas.openxmlformats.org/officeDocument/2006/relationships/image" Target="media/image733.wmf"/><Relationship Id="rId4687" Type="http://schemas.openxmlformats.org/officeDocument/2006/relationships/image" Target="media/image2146.wmf"/><Relationship Id="rId30" Type="http://schemas.openxmlformats.org/officeDocument/2006/relationships/oleObject" Target="embeddings/oleObject12.bin"/><Relationship Id="rId3289" Type="http://schemas.openxmlformats.org/officeDocument/2006/relationships/image" Target="media/image1539.wmf"/><Relationship Id="rId3496" Type="http://schemas.openxmlformats.org/officeDocument/2006/relationships/oleObject" Target="embeddings/oleObject1850.bin"/><Relationship Id="rId4547" Type="http://schemas.openxmlformats.org/officeDocument/2006/relationships/image" Target="media/image2076.wmf"/><Relationship Id="rId4754" Type="http://schemas.openxmlformats.org/officeDocument/2006/relationships/oleObject" Target="embeddings/oleObject2571.bin"/><Relationship Id="rId2098" Type="http://schemas.openxmlformats.org/officeDocument/2006/relationships/image" Target="media/image1006.wmf"/><Relationship Id="rId3149" Type="http://schemas.openxmlformats.org/officeDocument/2006/relationships/oleObject" Target="embeddings/oleObject1639.bin"/><Relationship Id="rId3356" Type="http://schemas.openxmlformats.org/officeDocument/2006/relationships/oleObject" Target="embeddings/oleObject1780.bin"/><Relationship Id="rId3563" Type="http://schemas.openxmlformats.org/officeDocument/2006/relationships/image" Target="media/image1676.wmf"/><Relationship Id="rId4407" Type="http://schemas.openxmlformats.org/officeDocument/2006/relationships/oleObject" Target="embeddings/oleObject2386.bin"/><Relationship Id="rId277" Type="http://schemas.openxmlformats.org/officeDocument/2006/relationships/oleObject" Target="embeddings/oleObject151.bin"/><Relationship Id="rId484" Type="http://schemas.openxmlformats.org/officeDocument/2006/relationships/oleObject" Target="embeddings/oleObject257.bin"/><Relationship Id="rId2165" Type="http://schemas.openxmlformats.org/officeDocument/2006/relationships/oleObject" Target="embeddings/oleObject1122.bin"/><Relationship Id="rId3009" Type="http://schemas.openxmlformats.org/officeDocument/2006/relationships/image" Target="media/image1463.wmf"/><Relationship Id="rId3216" Type="http://schemas.openxmlformats.org/officeDocument/2006/relationships/oleObject" Target="embeddings/oleObject1706.bin"/><Relationship Id="rId3770" Type="http://schemas.openxmlformats.org/officeDocument/2006/relationships/image" Target="media/image1768.wmf"/><Relationship Id="rId4614" Type="http://schemas.openxmlformats.org/officeDocument/2006/relationships/oleObject" Target="embeddings/oleObject2501.bin"/><Relationship Id="rId4821" Type="http://schemas.openxmlformats.org/officeDocument/2006/relationships/image" Target="media/image2215.wmf"/><Relationship Id="rId137" Type="http://schemas.openxmlformats.org/officeDocument/2006/relationships/oleObject" Target="embeddings/oleObject75.bin"/><Relationship Id="rId344" Type="http://schemas.openxmlformats.org/officeDocument/2006/relationships/image" Target="media/image155.wmf"/><Relationship Id="rId691" Type="http://schemas.openxmlformats.org/officeDocument/2006/relationships/oleObject" Target="embeddings/oleObject366.bin"/><Relationship Id="rId2025" Type="http://schemas.openxmlformats.org/officeDocument/2006/relationships/oleObject" Target="embeddings/oleObject1052.bin"/><Relationship Id="rId2372" Type="http://schemas.openxmlformats.org/officeDocument/2006/relationships/image" Target="media/image1143.wmf"/><Relationship Id="rId3423" Type="http://schemas.openxmlformats.org/officeDocument/2006/relationships/image" Target="media/image1606.wmf"/><Relationship Id="rId3630" Type="http://schemas.openxmlformats.org/officeDocument/2006/relationships/oleObject" Target="embeddings/oleObject1921.bin"/><Relationship Id="rId551" Type="http://schemas.openxmlformats.org/officeDocument/2006/relationships/image" Target="media/image256.wmf"/><Relationship Id="rId1181" Type="http://schemas.openxmlformats.org/officeDocument/2006/relationships/image" Target="media/image565.wmf"/><Relationship Id="rId2232" Type="http://schemas.openxmlformats.org/officeDocument/2006/relationships/image" Target="media/image1073.wmf"/><Relationship Id="rId204" Type="http://schemas.openxmlformats.org/officeDocument/2006/relationships/oleObject" Target="embeddings/oleObject109.bin"/><Relationship Id="rId411" Type="http://schemas.openxmlformats.org/officeDocument/2006/relationships/image" Target="media/image187.wmf"/><Relationship Id="rId1041" Type="http://schemas.openxmlformats.org/officeDocument/2006/relationships/image" Target="media/image495.wmf"/><Relationship Id="rId1998" Type="http://schemas.openxmlformats.org/officeDocument/2006/relationships/image" Target="media/image956.wmf"/><Relationship Id="rId4197" Type="http://schemas.openxmlformats.org/officeDocument/2006/relationships/image" Target="media/image1920.wmf"/><Relationship Id="rId1858" Type="http://schemas.openxmlformats.org/officeDocument/2006/relationships/image" Target="media/image886.wmf"/><Relationship Id="rId4057" Type="http://schemas.openxmlformats.org/officeDocument/2006/relationships/oleObject" Target="embeddings/oleObject2194.bin"/><Relationship Id="rId4264" Type="http://schemas.openxmlformats.org/officeDocument/2006/relationships/oleObject" Target="embeddings/oleObject2311.bin"/><Relationship Id="rId4471" Type="http://schemas.openxmlformats.org/officeDocument/2006/relationships/oleObject" Target="embeddings/oleObject2421.bin"/><Relationship Id="rId2909" Type="http://schemas.openxmlformats.org/officeDocument/2006/relationships/image" Target="media/image1414.wmf"/><Relationship Id="rId3073" Type="http://schemas.openxmlformats.org/officeDocument/2006/relationships/image" Target="media/image1485.wmf"/><Relationship Id="rId3280" Type="http://schemas.openxmlformats.org/officeDocument/2006/relationships/oleObject" Target="embeddings/oleObject1742.bin"/><Relationship Id="rId4124" Type="http://schemas.openxmlformats.org/officeDocument/2006/relationships/image" Target="media/image1886.wmf"/><Relationship Id="rId4331" Type="http://schemas.openxmlformats.org/officeDocument/2006/relationships/image" Target="media/image1983.wmf"/><Relationship Id="rId1718" Type="http://schemas.openxmlformats.org/officeDocument/2006/relationships/oleObject" Target="embeddings/oleObject894.bin"/><Relationship Id="rId1925" Type="http://schemas.openxmlformats.org/officeDocument/2006/relationships/oleObject" Target="embeddings/oleObject1002.bin"/><Relationship Id="rId3140" Type="http://schemas.openxmlformats.org/officeDocument/2006/relationships/image" Target="media/image1503.wmf"/><Relationship Id="rId2699" Type="http://schemas.openxmlformats.org/officeDocument/2006/relationships/oleObject" Target="embeddings/oleObject1390.bin"/><Relationship Id="rId3000" Type="http://schemas.openxmlformats.org/officeDocument/2006/relationships/oleObject" Target="embeddings/oleObject1538.bin"/><Relationship Id="rId3957" Type="http://schemas.openxmlformats.org/officeDocument/2006/relationships/oleObject" Target="embeddings/oleObject2117.bin"/><Relationship Id="rId878" Type="http://schemas.openxmlformats.org/officeDocument/2006/relationships/image" Target="media/image413.wmf"/><Relationship Id="rId2559" Type="http://schemas.openxmlformats.org/officeDocument/2006/relationships/oleObject" Target="embeddings/oleObject1320.bin"/><Relationship Id="rId2766" Type="http://schemas.openxmlformats.org/officeDocument/2006/relationships/oleObject" Target="embeddings/oleObject1420.bin"/><Relationship Id="rId2973" Type="http://schemas.openxmlformats.org/officeDocument/2006/relationships/image" Target="media/image1445.wmf"/><Relationship Id="rId3817" Type="http://schemas.openxmlformats.org/officeDocument/2006/relationships/oleObject" Target="embeddings/oleObject2037.bin"/><Relationship Id="rId738" Type="http://schemas.openxmlformats.org/officeDocument/2006/relationships/image" Target="media/image345.wmf"/><Relationship Id="rId945" Type="http://schemas.openxmlformats.org/officeDocument/2006/relationships/image" Target="media/image444.wmf"/><Relationship Id="rId1368" Type="http://schemas.openxmlformats.org/officeDocument/2006/relationships/oleObject" Target="embeddings/oleObject709.bin"/><Relationship Id="rId1575" Type="http://schemas.openxmlformats.org/officeDocument/2006/relationships/image" Target="media/image755.wmf"/><Relationship Id="rId1782" Type="http://schemas.openxmlformats.org/officeDocument/2006/relationships/image" Target="media/image848.wmf"/><Relationship Id="rId2419" Type="http://schemas.openxmlformats.org/officeDocument/2006/relationships/oleObject" Target="embeddings/oleObject1249.bin"/><Relationship Id="rId2626" Type="http://schemas.openxmlformats.org/officeDocument/2006/relationships/image" Target="media/image1269.wmf"/><Relationship Id="rId2833" Type="http://schemas.openxmlformats.org/officeDocument/2006/relationships/image" Target="media/image1376.wmf"/><Relationship Id="rId74" Type="http://schemas.openxmlformats.org/officeDocument/2006/relationships/oleObject" Target="embeddings/oleObject42.bin"/><Relationship Id="rId805" Type="http://schemas.openxmlformats.org/officeDocument/2006/relationships/oleObject" Target="embeddings/oleObject424.bin"/><Relationship Id="rId1228" Type="http://schemas.openxmlformats.org/officeDocument/2006/relationships/oleObject" Target="embeddings/oleObject636.bin"/><Relationship Id="rId1435" Type="http://schemas.openxmlformats.org/officeDocument/2006/relationships/oleObject" Target="embeddings/oleObject744.bin"/><Relationship Id="rId4798" Type="http://schemas.openxmlformats.org/officeDocument/2006/relationships/image" Target="media/image2205.wmf"/><Relationship Id="rId1642" Type="http://schemas.openxmlformats.org/officeDocument/2006/relationships/image" Target="media/image787.wmf"/><Relationship Id="rId2900" Type="http://schemas.openxmlformats.org/officeDocument/2006/relationships/oleObject" Target="embeddings/oleObject1487.bin"/><Relationship Id="rId1502" Type="http://schemas.openxmlformats.org/officeDocument/2006/relationships/oleObject" Target="embeddings/oleObject780.bin"/><Relationship Id="rId4658" Type="http://schemas.openxmlformats.org/officeDocument/2006/relationships/oleObject" Target="embeddings/oleObject2523.bin"/><Relationship Id="rId4865" Type="http://schemas.openxmlformats.org/officeDocument/2006/relationships/image" Target="media/image2237.wmf"/><Relationship Id="rId388" Type="http://schemas.openxmlformats.org/officeDocument/2006/relationships/oleObject" Target="embeddings/oleObject209.bin"/><Relationship Id="rId2069" Type="http://schemas.openxmlformats.org/officeDocument/2006/relationships/oleObject" Target="embeddings/oleObject1074.bin"/><Relationship Id="rId3467" Type="http://schemas.openxmlformats.org/officeDocument/2006/relationships/image" Target="media/image1628.wmf"/><Relationship Id="rId3674" Type="http://schemas.openxmlformats.org/officeDocument/2006/relationships/image" Target="media/image1727.wmf"/><Relationship Id="rId3881" Type="http://schemas.openxmlformats.org/officeDocument/2006/relationships/oleObject" Target="embeddings/oleObject2075.bin"/><Relationship Id="rId4518" Type="http://schemas.openxmlformats.org/officeDocument/2006/relationships/image" Target="media/image2062.wmf"/><Relationship Id="rId4725" Type="http://schemas.openxmlformats.org/officeDocument/2006/relationships/image" Target="media/image2165.wmf"/><Relationship Id="rId595" Type="http://schemas.openxmlformats.org/officeDocument/2006/relationships/image" Target="media/image278.wmf"/><Relationship Id="rId2276" Type="http://schemas.openxmlformats.org/officeDocument/2006/relationships/image" Target="media/image1095.wmf"/><Relationship Id="rId2483" Type="http://schemas.openxmlformats.org/officeDocument/2006/relationships/oleObject" Target="embeddings/oleObject1281.bin"/><Relationship Id="rId2690" Type="http://schemas.openxmlformats.org/officeDocument/2006/relationships/image" Target="media/image1301.wmf"/><Relationship Id="rId3327" Type="http://schemas.openxmlformats.org/officeDocument/2006/relationships/image" Target="media/image1558.wmf"/><Relationship Id="rId3534" Type="http://schemas.openxmlformats.org/officeDocument/2006/relationships/oleObject" Target="embeddings/oleObject1869.bin"/><Relationship Id="rId3741" Type="http://schemas.openxmlformats.org/officeDocument/2006/relationships/oleObject" Target="embeddings/oleObject1984.bin"/><Relationship Id="rId248" Type="http://schemas.openxmlformats.org/officeDocument/2006/relationships/oleObject" Target="embeddings/oleObject131.bin"/><Relationship Id="rId455" Type="http://schemas.openxmlformats.org/officeDocument/2006/relationships/image" Target="media/image209.wmf"/><Relationship Id="rId662" Type="http://schemas.openxmlformats.org/officeDocument/2006/relationships/image" Target="media/image306.wmf"/><Relationship Id="rId1085" Type="http://schemas.openxmlformats.org/officeDocument/2006/relationships/image" Target="media/image517.wmf"/><Relationship Id="rId1292" Type="http://schemas.openxmlformats.org/officeDocument/2006/relationships/oleObject" Target="embeddings/oleObject668.bin"/><Relationship Id="rId2136" Type="http://schemas.openxmlformats.org/officeDocument/2006/relationships/image" Target="media/image1025.wmf"/><Relationship Id="rId2343" Type="http://schemas.openxmlformats.org/officeDocument/2006/relationships/oleObject" Target="embeddings/oleObject1211.bin"/><Relationship Id="rId2550" Type="http://schemas.openxmlformats.org/officeDocument/2006/relationships/image" Target="media/image1231.wmf"/><Relationship Id="rId3601" Type="http://schemas.openxmlformats.org/officeDocument/2006/relationships/image" Target="media/image1695.wmf"/><Relationship Id="rId108" Type="http://schemas.openxmlformats.org/officeDocument/2006/relationships/image" Target="media/image44.wmf"/><Relationship Id="rId315" Type="http://schemas.openxmlformats.org/officeDocument/2006/relationships/oleObject" Target="embeddings/oleObject170.bin"/><Relationship Id="rId522" Type="http://schemas.openxmlformats.org/officeDocument/2006/relationships/oleObject" Target="embeddings/oleObject276.bin"/><Relationship Id="rId1152" Type="http://schemas.openxmlformats.org/officeDocument/2006/relationships/oleObject" Target="embeddings/oleObject598.bin"/><Relationship Id="rId2203" Type="http://schemas.openxmlformats.org/officeDocument/2006/relationships/image" Target="media/image1058.wmf"/><Relationship Id="rId2410" Type="http://schemas.openxmlformats.org/officeDocument/2006/relationships/image" Target="media/image1162.wmf"/><Relationship Id="rId1012" Type="http://schemas.openxmlformats.org/officeDocument/2006/relationships/oleObject" Target="embeddings/oleObject528.bin"/><Relationship Id="rId4168" Type="http://schemas.openxmlformats.org/officeDocument/2006/relationships/oleObject" Target="embeddings/oleObject2259.bin"/><Relationship Id="rId4375" Type="http://schemas.openxmlformats.org/officeDocument/2006/relationships/oleObject" Target="embeddings/oleObject2370.bin"/><Relationship Id="rId1969" Type="http://schemas.openxmlformats.org/officeDocument/2006/relationships/oleObject" Target="embeddings/oleObject1024.bin"/><Relationship Id="rId3184" Type="http://schemas.openxmlformats.org/officeDocument/2006/relationships/oleObject" Target="embeddings/oleObject1674.bin"/><Relationship Id="rId4028" Type="http://schemas.openxmlformats.org/officeDocument/2006/relationships/oleObject" Target="embeddings/oleObject2165.bin"/><Relationship Id="rId4235" Type="http://schemas.openxmlformats.org/officeDocument/2006/relationships/oleObject" Target="embeddings/oleObject2293.bin"/><Relationship Id="rId4582" Type="http://schemas.openxmlformats.org/officeDocument/2006/relationships/oleObject" Target="embeddings/oleObject2485.bin"/><Relationship Id="rId1829" Type="http://schemas.openxmlformats.org/officeDocument/2006/relationships/oleObject" Target="embeddings/oleObject954.bin"/><Relationship Id="rId3391" Type="http://schemas.openxmlformats.org/officeDocument/2006/relationships/image" Target="media/image1590.wmf"/><Relationship Id="rId4442" Type="http://schemas.openxmlformats.org/officeDocument/2006/relationships/oleObject" Target="embeddings/oleObject2403.bin"/><Relationship Id="rId3044" Type="http://schemas.openxmlformats.org/officeDocument/2006/relationships/image" Target="media/image1471.wmf"/><Relationship Id="rId3251" Type="http://schemas.openxmlformats.org/officeDocument/2006/relationships/image" Target="media/image1520.wmf"/><Relationship Id="rId4302" Type="http://schemas.openxmlformats.org/officeDocument/2006/relationships/oleObject" Target="embeddings/oleObject2330.bin"/><Relationship Id="rId172" Type="http://schemas.openxmlformats.org/officeDocument/2006/relationships/oleObject" Target="embeddings/oleObject93.bin"/><Relationship Id="rId2060" Type="http://schemas.openxmlformats.org/officeDocument/2006/relationships/image" Target="media/image987.wmf"/><Relationship Id="rId3111" Type="http://schemas.openxmlformats.org/officeDocument/2006/relationships/oleObject" Target="embeddings/oleObject1607.bin"/><Relationship Id="rId989" Type="http://schemas.openxmlformats.org/officeDocument/2006/relationships/image" Target="media/image469.wmf"/><Relationship Id="rId2877" Type="http://schemas.openxmlformats.org/officeDocument/2006/relationships/image" Target="media/image1398.wmf"/><Relationship Id="rId849" Type="http://schemas.openxmlformats.org/officeDocument/2006/relationships/image" Target="media/image399.wmf"/><Relationship Id="rId1479" Type="http://schemas.openxmlformats.org/officeDocument/2006/relationships/oleObject" Target="embeddings/oleObject768.bin"/><Relationship Id="rId1686" Type="http://schemas.openxmlformats.org/officeDocument/2006/relationships/image" Target="media/image809.wmf"/><Relationship Id="rId3928" Type="http://schemas.openxmlformats.org/officeDocument/2006/relationships/image" Target="media/image1826.wmf"/><Relationship Id="rId4092" Type="http://schemas.openxmlformats.org/officeDocument/2006/relationships/image" Target="media/image1873.wmf"/><Relationship Id="rId1339" Type="http://schemas.openxmlformats.org/officeDocument/2006/relationships/oleObject" Target="embeddings/oleObject693.bin"/><Relationship Id="rId1893" Type="http://schemas.openxmlformats.org/officeDocument/2006/relationships/oleObject" Target="embeddings/oleObject986.bin"/><Relationship Id="rId2737" Type="http://schemas.openxmlformats.org/officeDocument/2006/relationships/oleObject" Target="embeddings/oleObject1409.bin"/><Relationship Id="rId2944" Type="http://schemas.openxmlformats.org/officeDocument/2006/relationships/image" Target="media/image1431.wmf"/><Relationship Id="rId709" Type="http://schemas.openxmlformats.org/officeDocument/2006/relationships/oleObject" Target="embeddings/oleObject375.bin"/><Relationship Id="rId916" Type="http://schemas.openxmlformats.org/officeDocument/2006/relationships/oleObject" Target="embeddings/oleObject483.bin"/><Relationship Id="rId1546" Type="http://schemas.openxmlformats.org/officeDocument/2006/relationships/oleObject" Target="embeddings/oleObject802.bin"/><Relationship Id="rId1753" Type="http://schemas.openxmlformats.org/officeDocument/2006/relationships/oleObject" Target="embeddings/oleObject916.bin"/><Relationship Id="rId1960" Type="http://schemas.openxmlformats.org/officeDocument/2006/relationships/image" Target="media/image937.wmf"/><Relationship Id="rId2804" Type="http://schemas.openxmlformats.org/officeDocument/2006/relationships/oleObject" Target="embeddings/oleObject1439.bin"/><Relationship Id="rId45" Type="http://schemas.openxmlformats.org/officeDocument/2006/relationships/image" Target="media/image19.wmf"/><Relationship Id="rId1406" Type="http://schemas.openxmlformats.org/officeDocument/2006/relationships/image" Target="media/image673.wmf"/><Relationship Id="rId1613" Type="http://schemas.openxmlformats.org/officeDocument/2006/relationships/image" Target="media/image773.wmf"/><Relationship Id="rId1820" Type="http://schemas.openxmlformats.org/officeDocument/2006/relationships/image" Target="media/image867.wmf"/><Relationship Id="rId4769" Type="http://schemas.openxmlformats.org/officeDocument/2006/relationships/image" Target="media/image2187.wmf"/><Relationship Id="rId3578" Type="http://schemas.openxmlformats.org/officeDocument/2006/relationships/oleObject" Target="embeddings/oleObject1891.bin"/><Relationship Id="rId3785" Type="http://schemas.openxmlformats.org/officeDocument/2006/relationships/oleObject" Target="embeddings/oleObject2007.bin"/><Relationship Id="rId3992" Type="http://schemas.openxmlformats.org/officeDocument/2006/relationships/oleObject" Target="embeddings/oleObject2135.bin"/><Relationship Id="rId4629" Type="http://schemas.openxmlformats.org/officeDocument/2006/relationships/image" Target="media/image2117.wmf"/><Relationship Id="rId4836" Type="http://schemas.openxmlformats.org/officeDocument/2006/relationships/oleObject" Target="embeddings/oleObject2610.bin"/><Relationship Id="rId499" Type="http://schemas.openxmlformats.org/officeDocument/2006/relationships/image" Target="media/image231.wmf"/><Relationship Id="rId2387" Type="http://schemas.openxmlformats.org/officeDocument/2006/relationships/oleObject" Target="embeddings/oleObject1233.bin"/><Relationship Id="rId2594" Type="http://schemas.openxmlformats.org/officeDocument/2006/relationships/image" Target="media/image1253.wmf"/><Relationship Id="rId3438" Type="http://schemas.openxmlformats.org/officeDocument/2006/relationships/oleObject" Target="embeddings/oleObject1821.bin"/><Relationship Id="rId3645" Type="http://schemas.openxmlformats.org/officeDocument/2006/relationships/oleObject" Target="embeddings/oleObject1929.bin"/><Relationship Id="rId3852" Type="http://schemas.openxmlformats.org/officeDocument/2006/relationships/image" Target="media/image1788.wmf"/><Relationship Id="rId359" Type="http://schemas.openxmlformats.org/officeDocument/2006/relationships/image" Target="media/image161.wmf"/><Relationship Id="rId566" Type="http://schemas.openxmlformats.org/officeDocument/2006/relationships/oleObject" Target="embeddings/oleObject299.bin"/><Relationship Id="rId773" Type="http://schemas.openxmlformats.org/officeDocument/2006/relationships/oleObject" Target="embeddings/oleObject407.bin"/><Relationship Id="rId1196" Type="http://schemas.openxmlformats.org/officeDocument/2006/relationships/oleObject" Target="embeddings/oleObject620.bin"/><Relationship Id="rId2247" Type="http://schemas.openxmlformats.org/officeDocument/2006/relationships/oleObject" Target="embeddings/oleObject1163.bin"/><Relationship Id="rId2454" Type="http://schemas.openxmlformats.org/officeDocument/2006/relationships/image" Target="media/image1184.wmf"/><Relationship Id="rId3505" Type="http://schemas.openxmlformats.org/officeDocument/2006/relationships/image" Target="media/image1647.wmf"/><Relationship Id="rId219" Type="http://schemas.openxmlformats.org/officeDocument/2006/relationships/image" Target="media/image99.wmf"/><Relationship Id="rId426" Type="http://schemas.openxmlformats.org/officeDocument/2006/relationships/oleObject" Target="embeddings/oleObject228.bin"/><Relationship Id="rId633" Type="http://schemas.openxmlformats.org/officeDocument/2006/relationships/oleObject" Target="embeddings/oleObject338.bin"/><Relationship Id="rId980" Type="http://schemas.openxmlformats.org/officeDocument/2006/relationships/oleObject" Target="embeddings/oleObject515.bin"/><Relationship Id="rId1056" Type="http://schemas.openxmlformats.org/officeDocument/2006/relationships/oleObject" Target="embeddings/oleObject550.bin"/><Relationship Id="rId1263" Type="http://schemas.openxmlformats.org/officeDocument/2006/relationships/image" Target="media/image606.wmf"/><Relationship Id="rId2107" Type="http://schemas.openxmlformats.org/officeDocument/2006/relationships/oleObject" Target="embeddings/oleObject1093.bin"/><Relationship Id="rId2314" Type="http://schemas.openxmlformats.org/officeDocument/2006/relationships/image" Target="media/image1114.wmf"/><Relationship Id="rId2661" Type="http://schemas.openxmlformats.org/officeDocument/2006/relationships/oleObject" Target="embeddings/oleObject1371.bin"/><Relationship Id="rId3712" Type="http://schemas.openxmlformats.org/officeDocument/2006/relationships/oleObject" Target="embeddings/oleObject1969.bin"/><Relationship Id="rId840" Type="http://schemas.openxmlformats.org/officeDocument/2006/relationships/oleObject" Target="embeddings/oleObject442.bin"/><Relationship Id="rId1470" Type="http://schemas.openxmlformats.org/officeDocument/2006/relationships/oleObject" Target="embeddings/oleObject763.bin"/><Relationship Id="rId2521" Type="http://schemas.openxmlformats.org/officeDocument/2006/relationships/oleObject" Target="embeddings/oleObject1301.bin"/><Relationship Id="rId4279" Type="http://schemas.openxmlformats.org/officeDocument/2006/relationships/image" Target="media/image1957.wmf"/><Relationship Id="rId700" Type="http://schemas.openxmlformats.org/officeDocument/2006/relationships/image" Target="media/image326.wmf"/><Relationship Id="rId1123" Type="http://schemas.openxmlformats.org/officeDocument/2006/relationships/image" Target="media/image536.wmf"/><Relationship Id="rId1330" Type="http://schemas.openxmlformats.org/officeDocument/2006/relationships/image" Target="media/image638.wmf"/><Relationship Id="rId3088" Type="http://schemas.openxmlformats.org/officeDocument/2006/relationships/oleObject" Target="embeddings/oleObject1593.bin"/><Relationship Id="rId4486" Type="http://schemas.openxmlformats.org/officeDocument/2006/relationships/oleObject" Target="embeddings/oleObject2434.bin"/><Relationship Id="rId4693" Type="http://schemas.openxmlformats.org/officeDocument/2006/relationships/image" Target="media/image2149.wmf"/><Relationship Id="rId3295" Type="http://schemas.openxmlformats.org/officeDocument/2006/relationships/image" Target="media/image1542.wmf"/><Relationship Id="rId4139" Type="http://schemas.openxmlformats.org/officeDocument/2006/relationships/image" Target="media/image1891.wmf"/><Relationship Id="rId4346" Type="http://schemas.openxmlformats.org/officeDocument/2006/relationships/oleObject" Target="embeddings/oleObject2352.bin"/><Relationship Id="rId4553" Type="http://schemas.openxmlformats.org/officeDocument/2006/relationships/image" Target="media/image2079.wmf"/><Relationship Id="rId4760" Type="http://schemas.openxmlformats.org/officeDocument/2006/relationships/oleObject" Target="embeddings/oleObject2574.bin"/><Relationship Id="rId3155" Type="http://schemas.openxmlformats.org/officeDocument/2006/relationships/oleObject" Target="embeddings/oleObject1645.bin"/><Relationship Id="rId3362" Type="http://schemas.openxmlformats.org/officeDocument/2006/relationships/oleObject" Target="embeddings/oleObject1783.bin"/><Relationship Id="rId4206" Type="http://schemas.openxmlformats.org/officeDocument/2006/relationships/oleObject" Target="embeddings/oleObject2278.bin"/><Relationship Id="rId4413" Type="http://schemas.openxmlformats.org/officeDocument/2006/relationships/image" Target="media/image2021.wmf"/><Relationship Id="rId4620" Type="http://schemas.openxmlformats.org/officeDocument/2006/relationships/oleObject" Target="embeddings/oleObject2504.bin"/><Relationship Id="rId283" Type="http://schemas.openxmlformats.org/officeDocument/2006/relationships/oleObject" Target="embeddings/oleObject154.bin"/><Relationship Id="rId490" Type="http://schemas.openxmlformats.org/officeDocument/2006/relationships/oleObject" Target="embeddings/oleObject260.bin"/><Relationship Id="rId2171" Type="http://schemas.openxmlformats.org/officeDocument/2006/relationships/oleObject" Target="embeddings/oleObject1125.bin"/><Relationship Id="rId3015" Type="http://schemas.openxmlformats.org/officeDocument/2006/relationships/oleObject" Target="embeddings/oleObject1548.bin"/><Relationship Id="rId3222" Type="http://schemas.openxmlformats.org/officeDocument/2006/relationships/oleObject" Target="embeddings/oleObject1709.bin"/><Relationship Id="rId143" Type="http://schemas.openxmlformats.org/officeDocument/2006/relationships/oleObject" Target="embeddings/oleObject78.bin"/><Relationship Id="rId350" Type="http://schemas.openxmlformats.org/officeDocument/2006/relationships/oleObject" Target="embeddings/oleObject190.bin"/><Relationship Id="rId2031" Type="http://schemas.openxmlformats.org/officeDocument/2006/relationships/oleObject" Target="embeddings/oleObject1055.bin"/><Relationship Id="rId9" Type="http://schemas.openxmlformats.org/officeDocument/2006/relationships/image" Target="media/image5.gif"/><Relationship Id="rId210" Type="http://schemas.openxmlformats.org/officeDocument/2006/relationships/oleObject" Target="embeddings/oleObject112.bin"/><Relationship Id="rId2988" Type="http://schemas.openxmlformats.org/officeDocument/2006/relationships/oleObject" Target="embeddings/oleObject1532.bin"/><Relationship Id="rId1797" Type="http://schemas.openxmlformats.org/officeDocument/2006/relationships/oleObject" Target="embeddings/oleObject938.bin"/><Relationship Id="rId2848" Type="http://schemas.openxmlformats.org/officeDocument/2006/relationships/oleObject" Target="embeddings/oleObject1461.bin"/><Relationship Id="rId89" Type="http://schemas.openxmlformats.org/officeDocument/2006/relationships/oleObject" Target="embeddings/oleObject51.bin"/><Relationship Id="rId1657" Type="http://schemas.openxmlformats.org/officeDocument/2006/relationships/oleObject" Target="embeddings/oleObject859.bin"/><Relationship Id="rId1864" Type="http://schemas.openxmlformats.org/officeDocument/2006/relationships/image" Target="media/image889.wmf"/><Relationship Id="rId2708" Type="http://schemas.openxmlformats.org/officeDocument/2006/relationships/image" Target="media/image1310.wmf"/><Relationship Id="rId2915" Type="http://schemas.openxmlformats.org/officeDocument/2006/relationships/image" Target="media/image1417.wmf"/><Relationship Id="rId4063" Type="http://schemas.openxmlformats.org/officeDocument/2006/relationships/oleObject" Target="embeddings/oleObject2200.bin"/><Relationship Id="rId4270" Type="http://schemas.openxmlformats.org/officeDocument/2006/relationships/oleObject" Target="embeddings/oleObject2314.bin"/><Relationship Id="rId1517" Type="http://schemas.openxmlformats.org/officeDocument/2006/relationships/image" Target="media/image726.wmf"/><Relationship Id="rId1724" Type="http://schemas.openxmlformats.org/officeDocument/2006/relationships/image" Target="media/image822.wmf"/><Relationship Id="rId4130" Type="http://schemas.openxmlformats.org/officeDocument/2006/relationships/image" Target="media/image1889.wmf"/><Relationship Id="rId16" Type="http://schemas.openxmlformats.org/officeDocument/2006/relationships/image" Target="media/image9.wmf"/><Relationship Id="rId1931" Type="http://schemas.openxmlformats.org/officeDocument/2006/relationships/oleObject" Target="embeddings/oleObject1005.bin"/><Relationship Id="rId3689" Type="http://schemas.openxmlformats.org/officeDocument/2006/relationships/oleObject" Target="embeddings/oleObject1953.bin"/><Relationship Id="rId3896" Type="http://schemas.openxmlformats.org/officeDocument/2006/relationships/image" Target="media/image1810.wmf"/><Relationship Id="rId2498" Type="http://schemas.openxmlformats.org/officeDocument/2006/relationships/image" Target="media/image1206.wmf"/><Relationship Id="rId3549" Type="http://schemas.openxmlformats.org/officeDocument/2006/relationships/image" Target="media/image1669.wmf"/><Relationship Id="rId677" Type="http://schemas.openxmlformats.org/officeDocument/2006/relationships/oleObject" Target="embeddings/oleObject360.bin"/><Relationship Id="rId2358" Type="http://schemas.openxmlformats.org/officeDocument/2006/relationships/image" Target="media/image1136.wmf"/><Relationship Id="rId3756" Type="http://schemas.openxmlformats.org/officeDocument/2006/relationships/image" Target="media/image1761.wmf"/><Relationship Id="rId3963" Type="http://schemas.openxmlformats.org/officeDocument/2006/relationships/oleObject" Target="embeddings/oleObject2120.bin"/><Relationship Id="rId4807" Type="http://schemas.openxmlformats.org/officeDocument/2006/relationships/oleObject" Target="embeddings/oleObject2593.bin"/><Relationship Id="rId884" Type="http://schemas.openxmlformats.org/officeDocument/2006/relationships/image" Target="media/image415.wmf"/><Relationship Id="rId2565" Type="http://schemas.openxmlformats.org/officeDocument/2006/relationships/oleObject" Target="embeddings/oleObject1323.bin"/><Relationship Id="rId2772" Type="http://schemas.openxmlformats.org/officeDocument/2006/relationships/oleObject" Target="embeddings/oleObject1423.bin"/><Relationship Id="rId3409" Type="http://schemas.openxmlformats.org/officeDocument/2006/relationships/image" Target="media/image1599.wmf"/><Relationship Id="rId3616" Type="http://schemas.openxmlformats.org/officeDocument/2006/relationships/oleObject" Target="embeddings/oleObject1910.bin"/><Relationship Id="rId3823" Type="http://schemas.openxmlformats.org/officeDocument/2006/relationships/oleObject" Target="embeddings/oleObject2043.bin"/><Relationship Id="rId537" Type="http://schemas.openxmlformats.org/officeDocument/2006/relationships/image" Target="media/image249.wmf"/><Relationship Id="rId744" Type="http://schemas.openxmlformats.org/officeDocument/2006/relationships/image" Target="media/image348.wmf"/><Relationship Id="rId951" Type="http://schemas.openxmlformats.org/officeDocument/2006/relationships/image" Target="media/image447.wmf"/><Relationship Id="rId1167" Type="http://schemas.openxmlformats.org/officeDocument/2006/relationships/image" Target="media/image558.wmf"/><Relationship Id="rId1374" Type="http://schemas.openxmlformats.org/officeDocument/2006/relationships/image" Target="media/image657.wmf"/><Relationship Id="rId1581" Type="http://schemas.openxmlformats.org/officeDocument/2006/relationships/image" Target="media/image758.wmf"/><Relationship Id="rId2218" Type="http://schemas.openxmlformats.org/officeDocument/2006/relationships/image" Target="media/image1066.wmf"/><Relationship Id="rId2425" Type="http://schemas.openxmlformats.org/officeDocument/2006/relationships/oleObject" Target="embeddings/oleObject1252.bin"/><Relationship Id="rId2632" Type="http://schemas.openxmlformats.org/officeDocument/2006/relationships/image" Target="media/image1272.wmf"/><Relationship Id="rId80" Type="http://schemas.openxmlformats.org/officeDocument/2006/relationships/oleObject" Target="embeddings/oleObject46.bin"/><Relationship Id="rId604" Type="http://schemas.openxmlformats.org/officeDocument/2006/relationships/oleObject" Target="embeddings/oleObject318.bin"/><Relationship Id="rId811" Type="http://schemas.openxmlformats.org/officeDocument/2006/relationships/oleObject" Target="embeddings/oleObject427.bin"/><Relationship Id="rId1027" Type="http://schemas.openxmlformats.org/officeDocument/2006/relationships/image" Target="media/image488.wmf"/><Relationship Id="rId1234" Type="http://schemas.openxmlformats.org/officeDocument/2006/relationships/oleObject" Target="embeddings/oleObject639.bin"/><Relationship Id="rId1441" Type="http://schemas.openxmlformats.org/officeDocument/2006/relationships/oleObject" Target="embeddings/oleObject747.bin"/><Relationship Id="rId4597" Type="http://schemas.openxmlformats.org/officeDocument/2006/relationships/image" Target="media/image2101.wmf"/><Relationship Id="rId1301" Type="http://schemas.openxmlformats.org/officeDocument/2006/relationships/oleObject" Target="embeddings/oleObject673.bin"/><Relationship Id="rId3199" Type="http://schemas.openxmlformats.org/officeDocument/2006/relationships/oleObject" Target="embeddings/oleObject1689.bin"/><Relationship Id="rId4457" Type="http://schemas.openxmlformats.org/officeDocument/2006/relationships/image" Target="media/image2041.wmf"/><Relationship Id="rId4664" Type="http://schemas.openxmlformats.org/officeDocument/2006/relationships/oleObject" Target="embeddings/oleObject2526.bin"/><Relationship Id="rId3059" Type="http://schemas.openxmlformats.org/officeDocument/2006/relationships/oleObject" Target="embeddings/oleObject1577.bin"/><Relationship Id="rId3266" Type="http://schemas.openxmlformats.org/officeDocument/2006/relationships/oleObject" Target="embeddings/oleObject1735.bin"/><Relationship Id="rId3473" Type="http://schemas.openxmlformats.org/officeDocument/2006/relationships/image" Target="media/image1631.wmf"/><Relationship Id="rId4317" Type="http://schemas.openxmlformats.org/officeDocument/2006/relationships/image" Target="media/image1976.wmf"/><Relationship Id="rId4524" Type="http://schemas.openxmlformats.org/officeDocument/2006/relationships/oleObject" Target="embeddings/oleObject2456.bin"/><Relationship Id="rId4871" Type="http://schemas.openxmlformats.org/officeDocument/2006/relationships/image" Target="media/image2240.wmf"/><Relationship Id="rId187" Type="http://schemas.openxmlformats.org/officeDocument/2006/relationships/image" Target="media/image83.wmf"/><Relationship Id="rId394" Type="http://schemas.openxmlformats.org/officeDocument/2006/relationships/oleObject" Target="embeddings/oleObject212.bin"/><Relationship Id="rId2075" Type="http://schemas.openxmlformats.org/officeDocument/2006/relationships/oleObject" Target="embeddings/oleObject1077.bin"/><Relationship Id="rId2282" Type="http://schemas.openxmlformats.org/officeDocument/2006/relationships/image" Target="media/image1098.wmf"/><Relationship Id="rId3126" Type="http://schemas.openxmlformats.org/officeDocument/2006/relationships/oleObject" Target="embeddings/oleObject1622.bin"/><Relationship Id="rId3680" Type="http://schemas.openxmlformats.org/officeDocument/2006/relationships/image" Target="media/image1730.wmf"/><Relationship Id="rId4731" Type="http://schemas.openxmlformats.org/officeDocument/2006/relationships/image" Target="media/image2168.wmf"/><Relationship Id="rId254" Type="http://schemas.openxmlformats.org/officeDocument/2006/relationships/oleObject" Target="embeddings/oleObject134.bin"/><Relationship Id="rId1091" Type="http://schemas.openxmlformats.org/officeDocument/2006/relationships/image" Target="media/image520.wmf"/><Relationship Id="rId3333" Type="http://schemas.openxmlformats.org/officeDocument/2006/relationships/image" Target="media/image1561.wmf"/><Relationship Id="rId3540" Type="http://schemas.openxmlformats.org/officeDocument/2006/relationships/oleObject" Target="embeddings/oleObject1872.bin"/><Relationship Id="rId114" Type="http://schemas.openxmlformats.org/officeDocument/2006/relationships/image" Target="media/image47.wmf"/><Relationship Id="rId461" Type="http://schemas.openxmlformats.org/officeDocument/2006/relationships/image" Target="media/image212.wmf"/><Relationship Id="rId2142" Type="http://schemas.openxmlformats.org/officeDocument/2006/relationships/image" Target="media/image1028.wmf"/><Relationship Id="rId3400" Type="http://schemas.openxmlformats.org/officeDocument/2006/relationships/oleObject" Target="embeddings/oleObject1802.bin"/><Relationship Id="rId321" Type="http://schemas.openxmlformats.org/officeDocument/2006/relationships/oleObject" Target="embeddings/oleObject173.bin"/><Relationship Id="rId2002" Type="http://schemas.openxmlformats.org/officeDocument/2006/relationships/image" Target="media/image958.wmf"/><Relationship Id="rId2959" Type="http://schemas.openxmlformats.org/officeDocument/2006/relationships/image" Target="media/image1438.wmf"/><Relationship Id="rId1768" Type="http://schemas.openxmlformats.org/officeDocument/2006/relationships/image" Target="media/image841.wmf"/><Relationship Id="rId2819" Type="http://schemas.openxmlformats.org/officeDocument/2006/relationships/image" Target="media/image1369.wmf"/><Relationship Id="rId4174" Type="http://schemas.openxmlformats.org/officeDocument/2006/relationships/oleObject" Target="embeddings/oleObject2262.bin"/><Relationship Id="rId4381" Type="http://schemas.openxmlformats.org/officeDocument/2006/relationships/oleObject" Target="embeddings/oleObject2373.bin"/><Relationship Id="rId1628" Type="http://schemas.openxmlformats.org/officeDocument/2006/relationships/image" Target="media/image780.wmf"/><Relationship Id="rId1975" Type="http://schemas.openxmlformats.org/officeDocument/2006/relationships/oleObject" Target="embeddings/oleObject1027.bin"/><Relationship Id="rId3190" Type="http://schemas.openxmlformats.org/officeDocument/2006/relationships/oleObject" Target="embeddings/oleObject1680.bin"/><Relationship Id="rId4034" Type="http://schemas.openxmlformats.org/officeDocument/2006/relationships/oleObject" Target="embeddings/oleObject2171.bin"/><Relationship Id="rId4241" Type="http://schemas.openxmlformats.org/officeDocument/2006/relationships/oleObject" Target="embeddings/oleObject2296.bin"/><Relationship Id="rId1835" Type="http://schemas.openxmlformats.org/officeDocument/2006/relationships/oleObject" Target="embeddings/oleObject957.bin"/><Relationship Id="rId3050" Type="http://schemas.openxmlformats.org/officeDocument/2006/relationships/image" Target="media/image1474.wmf"/><Relationship Id="rId4101" Type="http://schemas.openxmlformats.org/officeDocument/2006/relationships/oleObject" Target="embeddings/oleObject2220.bin"/><Relationship Id="rId1902" Type="http://schemas.openxmlformats.org/officeDocument/2006/relationships/image" Target="media/image908.wmf"/><Relationship Id="rId3867" Type="http://schemas.openxmlformats.org/officeDocument/2006/relationships/oleObject" Target="embeddings/oleObject2068.bin"/><Relationship Id="rId788" Type="http://schemas.openxmlformats.org/officeDocument/2006/relationships/image" Target="media/image370.wmf"/><Relationship Id="rId995" Type="http://schemas.openxmlformats.org/officeDocument/2006/relationships/image" Target="media/image472.wmf"/><Relationship Id="rId2469" Type="http://schemas.openxmlformats.org/officeDocument/2006/relationships/oleObject" Target="embeddings/oleObject1274.bin"/><Relationship Id="rId2676" Type="http://schemas.openxmlformats.org/officeDocument/2006/relationships/image" Target="media/image1294.wmf"/><Relationship Id="rId2883" Type="http://schemas.openxmlformats.org/officeDocument/2006/relationships/image" Target="media/image1401.wmf"/><Relationship Id="rId3727" Type="http://schemas.openxmlformats.org/officeDocument/2006/relationships/oleObject" Target="embeddings/oleObject1977.bin"/><Relationship Id="rId3934" Type="http://schemas.openxmlformats.org/officeDocument/2006/relationships/image" Target="media/image1829.wmf"/><Relationship Id="rId648" Type="http://schemas.openxmlformats.org/officeDocument/2006/relationships/image" Target="media/image299.wmf"/><Relationship Id="rId855" Type="http://schemas.openxmlformats.org/officeDocument/2006/relationships/image" Target="media/image402.wmf"/><Relationship Id="rId1278" Type="http://schemas.openxmlformats.org/officeDocument/2006/relationships/oleObject" Target="embeddings/oleObject661.bin"/><Relationship Id="rId1485" Type="http://schemas.openxmlformats.org/officeDocument/2006/relationships/image" Target="media/image710.wmf"/><Relationship Id="rId1692" Type="http://schemas.openxmlformats.org/officeDocument/2006/relationships/image" Target="media/image811.wmf"/><Relationship Id="rId2329" Type="http://schemas.openxmlformats.org/officeDocument/2006/relationships/oleObject" Target="embeddings/oleObject1204.bin"/><Relationship Id="rId2536" Type="http://schemas.openxmlformats.org/officeDocument/2006/relationships/image" Target="media/image1224.wmf"/><Relationship Id="rId2743" Type="http://schemas.openxmlformats.org/officeDocument/2006/relationships/oleObject" Target="embeddings/oleObject1412.bin"/><Relationship Id="rId508" Type="http://schemas.openxmlformats.org/officeDocument/2006/relationships/oleObject" Target="embeddings/oleObject269.bin"/><Relationship Id="rId715" Type="http://schemas.openxmlformats.org/officeDocument/2006/relationships/oleObject" Target="embeddings/oleObject378.bin"/><Relationship Id="rId922" Type="http://schemas.openxmlformats.org/officeDocument/2006/relationships/oleObject" Target="embeddings/oleObject486.bin"/><Relationship Id="rId1138" Type="http://schemas.openxmlformats.org/officeDocument/2006/relationships/oleObject" Target="embeddings/oleObject591.bin"/><Relationship Id="rId1345" Type="http://schemas.openxmlformats.org/officeDocument/2006/relationships/oleObject" Target="embeddings/oleObject696.bin"/><Relationship Id="rId1552" Type="http://schemas.openxmlformats.org/officeDocument/2006/relationships/oleObject" Target="embeddings/oleObject805.bin"/><Relationship Id="rId2603" Type="http://schemas.openxmlformats.org/officeDocument/2006/relationships/oleObject" Target="embeddings/oleObject1342.bin"/><Relationship Id="rId2950" Type="http://schemas.openxmlformats.org/officeDocument/2006/relationships/image" Target="media/image1434.wmf"/><Relationship Id="rId1205" Type="http://schemas.openxmlformats.org/officeDocument/2006/relationships/image" Target="media/image577.wmf"/><Relationship Id="rId2810" Type="http://schemas.openxmlformats.org/officeDocument/2006/relationships/oleObject" Target="embeddings/oleObject1442.bin"/><Relationship Id="rId4568" Type="http://schemas.openxmlformats.org/officeDocument/2006/relationships/oleObject" Target="embeddings/oleObject2478.bin"/><Relationship Id="rId51" Type="http://schemas.openxmlformats.org/officeDocument/2006/relationships/image" Target="media/image22.wmf"/><Relationship Id="rId1412" Type="http://schemas.openxmlformats.org/officeDocument/2006/relationships/image" Target="media/image676.wmf"/><Relationship Id="rId3377" Type="http://schemas.openxmlformats.org/officeDocument/2006/relationships/image" Target="media/image1583.wmf"/><Relationship Id="rId4775" Type="http://schemas.openxmlformats.org/officeDocument/2006/relationships/image" Target="media/image2190.wmf"/><Relationship Id="rId298" Type="http://schemas.openxmlformats.org/officeDocument/2006/relationships/image" Target="media/image133.wmf"/><Relationship Id="rId3584" Type="http://schemas.openxmlformats.org/officeDocument/2006/relationships/oleObject" Target="embeddings/oleObject1894.bin"/><Relationship Id="rId3791" Type="http://schemas.openxmlformats.org/officeDocument/2006/relationships/oleObject" Target="embeddings/oleObject2013.bin"/><Relationship Id="rId4428" Type="http://schemas.openxmlformats.org/officeDocument/2006/relationships/oleObject" Target="embeddings/oleObject2396.bin"/><Relationship Id="rId4635" Type="http://schemas.openxmlformats.org/officeDocument/2006/relationships/image" Target="media/image2120.wmf"/><Relationship Id="rId4842" Type="http://schemas.openxmlformats.org/officeDocument/2006/relationships/oleObject" Target="embeddings/oleObject2613.bin"/><Relationship Id="rId158" Type="http://schemas.openxmlformats.org/officeDocument/2006/relationships/image" Target="media/image69.wmf"/><Relationship Id="rId2186" Type="http://schemas.openxmlformats.org/officeDocument/2006/relationships/oleObject" Target="embeddings/oleObject1133.bin"/><Relationship Id="rId2393" Type="http://schemas.openxmlformats.org/officeDocument/2006/relationships/oleObject" Target="embeddings/oleObject1236.bin"/><Relationship Id="rId3237" Type="http://schemas.openxmlformats.org/officeDocument/2006/relationships/oleObject" Target="embeddings/oleObject1719.bin"/><Relationship Id="rId3444" Type="http://schemas.openxmlformats.org/officeDocument/2006/relationships/oleObject" Target="embeddings/oleObject1824.bin"/><Relationship Id="rId3651" Type="http://schemas.openxmlformats.org/officeDocument/2006/relationships/oleObject" Target="embeddings/oleObject1932.bin"/><Relationship Id="rId4702" Type="http://schemas.openxmlformats.org/officeDocument/2006/relationships/oleObject" Target="embeddings/oleObject2545.bin"/><Relationship Id="rId365" Type="http://schemas.openxmlformats.org/officeDocument/2006/relationships/image" Target="media/image164.wmf"/><Relationship Id="rId572" Type="http://schemas.openxmlformats.org/officeDocument/2006/relationships/oleObject" Target="embeddings/oleObject302.bin"/><Relationship Id="rId2046" Type="http://schemas.openxmlformats.org/officeDocument/2006/relationships/image" Target="media/image980.wmf"/><Relationship Id="rId2253" Type="http://schemas.openxmlformats.org/officeDocument/2006/relationships/oleObject" Target="embeddings/oleObject1166.bin"/><Relationship Id="rId2460" Type="http://schemas.openxmlformats.org/officeDocument/2006/relationships/image" Target="media/image1187.wmf"/><Relationship Id="rId3304" Type="http://schemas.openxmlformats.org/officeDocument/2006/relationships/oleObject" Target="embeddings/oleObject1754.bin"/><Relationship Id="rId3511" Type="http://schemas.openxmlformats.org/officeDocument/2006/relationships/image" Target="media/image1650.wmf"/><Relationship Id="rId225" Type="http://schemas.openxmlformats.org/officeDocument/2006/relationships/image" Target="media/image102.wmf"/><Relationship Id="rId432" Type="http://schemas.openxmlformats.org/officeDocument/2006/relationships/oleObject" Target="embeddings/oleObject231.bin"/><Relationship Id="rId1062" Type="http://schemas.openxmlformats.org/officeDocument/2006/relationships/oleObject" Target="embeddings/oleObject553.bin"/><Relationship Id="rId2113" Type="http://schemas.openxmlformats.org/officeDocument/2006/relationships/oleObject" Target="embeddings/oleObject1096.bin"/><Relationship Id="rId2320" Type="http://schemas.openxmlformats.org/officeDocument/2006/relationships/image" Target="media/image1117.wmf"/><Relationship Id="rId4078" Type="http://schemas.openxmlformats.org/officeDocument/2006/relationships/image" Target="media/image1866.wmf"/><Relationship Id="rId4285" Type="http://schemas.openxmlformats.org/officeDocument/2006/relationships/image" Target="media/image1960.wmf"/><Relationship Id="rId4492" Type="http://schemas.openxmlformats.org/officeDocument/2006/relationships/oleObject" Target="embeddings/oleObject2439.bin"/><Relationship Id="rId1879" Type="http://schemas.openxmlformats.org/officeDocument/2006/relationships/oleObject" Target="embeddings/oleObject979.bin"/><Relationship Id="rId3094" Type="http://schemas.openxmlformats.org/officeDocument/2006/relationships/image" Target="media/image1494.wmf"/><Relationship Id="rId4145" Type="http://schemas.openxmlformats.org/officeDocument/2006/relationships/image" Target="media/image1894.wmf"/><Relationship Id="rId1739" Type="http://schemas.openxmlformats.org/officeDocument/2006/relationships/oleObject" Target="embeddings/oleObject909.bin"/><Relationship Id="rId1946" Type="http://schemas.openxmlformats.org/officeDocument/2006/relationships/image" Target="media/image930.wmf"/><Relationship Id="rId4005" Type="http://schemas.openxmlformats.org/officeDocument/2006/relationships/image" Target="media/image1859.wmf"/><Relationship Id="rId4352" Type="http://schemas.openxmlformats.org/officeDocument/2006/relationships/oleObject" Target="embeddings/oleObject2355.bin"/><Relationship Id="rId1806" Type="http://schemas.openxmlformats.org/officeDocument/2006/relationships/image" Target="media/image860.wmf"/><Relationship Id="rId3161" Type="http://schemas.openxmlformats.org/officeDocument/2006/relationships/oleObject" Target="embeddings/oleObject1651.bin"/><Relationship Id="rId4212" Type="http://schemas.openxmlformats.org/officeDocument/2006/relationships/oleObject" Target="embeddings/oleObject2281.bin"/><Relationship Id="rId3021" Type="http://schemas.openxmlformats.org/officeDocument/2006/relationships/oleObject" Target="embeddings/oleObject1554.bin"/><Relationship Id="rId3978" Type="http://schemas.openxmlformats.org/officeDocument/2006/relationships/oleObject" Target="embeddings/oleObject2128.bin"/><Relationship Id="rId899" Type="http://schemas.openxmlformats.org/officeDocument/2006/relationships/oleObject" Target="embeddings/oleObject473.bin"/><Relationship Id="rId2787" Type="http://schemas.openxmlformats.org/officeDocument/2006/relationships/image" Target="media/image1353.wmf"/><Relationship Id="rId3838" Type="http://schemas.openxmlformats.org/officeDocument/2006/relationships/image" Target="media/image1781.wmf"/><Relationship Id="rId759" Type="http://schemas.openxmlformats.org/officeDocument/2006/relationships/oleObject" Target="embeddings/oleObject400.bin"/><Relationship Id="rId966" Type="http://schemas.openxmlformats.org/officeDocument/2006/relationships/oleObject" Target="embeddings/oleObject508.bin"/><Relationship Id="rId1389" Type="http://schemas.openxmlformats.org/officeDocument/2006/relationships/oleObject" Target="embeddings/oleObject721.bin"/><Relationship Id="rId1596" Type="http://schemas.openxmlformats.org/officeDocument/2006/relationships/oleObject" Target="embeddings/oleObject827.bin"/><Relationship Id="rId2647" Type="http://schemas.openxmlformats.org/officeDocument/2006/relationships/oleObject" Target="embeddings/oleObject1364.bin"/><Relationship Id="rId2994" Type="http://schemas.openxmlformats.org/officeDocument/2006/relationships/oleObject" Target="embeddings/oleObject1535.bin"/><Relationship Id="rId619" Type="http://schemas.openxmlformats.org/officeDocument/2006/relationships/oleObject" Target="embeddings/oleObject326.bin"/><Relationship Id="rId1249" Type="http://schemas.openxmlformats.org/officeDocument/2006/relationships/image" Target="media/image599.wmf"/><Relationship Id="rId2854" Type="http://schemas.openxmlformats.org/officeDocument/2006/relationships/oleObject" Target="embeddings/oleObject1464.bin"/><Relationship Id="rId3905" Type="http://schemas.openxmlformats.org/officeDocument/2006/relationships/oleObject" Target="embeddings/oleObject2087.bin"/><Relationship Id="rId95" Type="http://schemas.openxmlformats.org/officeDocument/2006/relationships/oleObject" Target="embeddings/oleObject54.bin"/><Relationship Id="rId826" Type="http://schemas.openxmlformats.org/officeDocument/2006/relationships/oleObject" Target="embeddings/oleObject435.bin"/><Relationship Id="rId1109" Type="http://schemas.openxmlformats.org/officeDocument/2006/relationships/image" Target="media/image529.wmf"/><Relationship Id="rId1456" Type="http://schemas.openxmlformats.org/officeDocument/2006/relationships/image" Target="media/image697.wmf"/><Relationship Id="rId1663" Type="http://schemas.openxmlformats.org/officeDocument/2006/relationships/oleObject" Target="embeddings/oleObject862.bin"/><Relationship Id="rId1870" Type="http://schemas.openxmlformats.org/officeDocument/2006/relationships/image" Target="media/image892.wmf"/><Relationship Id="rId2507" Type="http://schemas.openxmlformats.org/officeDocument/2006/relationships/oleObject" Target="embeddings/oleObject1294.bin"/><Relationship Id="rId2714" Type="http://schemas.openxmlformats.org/officeDocument/2006/relationships/image" Target="media/image1313.wmf"/><Relationship Id="rId2921" Type="http://schemas.openxmlformats.org/officeDocument/2006/relationships/image" Target="media/image1420.wmf"/><Relationship Id="rId1316" Type="http://schemas.openxmlformats.org/officeDocument/2006/relationships/oleObject" Target="embeddings/oleObject681.bin"/><Relationship Id="rId1523" Type="http://schemas.openxmlformats.org/officeDocument/2006/relationships/image" Target="media/image729.wmf"/><Relationship Id="rId1730" Type="http://schemas.openxmlformats.org/officeDocument/2006/relationships/image" Target="media/image825.wmf"/><Relationship Id="rId4679" Type="http://schemas.openxmlformats.org/officeDocument/2006/relationships/image" Target="media/image2142.wmf"/><Relationship Id="rId4886" Type="http://schemas.openxmlformats.org/officeDocument/2006/relationships/footer" Target="footer1.xml"/><Relationship Id="rId22" Type="http://schemas.openxmlformats.org/officeDocument/2006/relationships/image" Target="media/image12.wmf"/><Relationship Id="rId3488" Type="http://schemas.openxmlformats.org/officeDocument/2006/relationships/oleObject" Target="embeddings/oleObject1846.bin"/><Relationship Id="rId3695" Type="http://schemas.openxmlformats.org/officeDocument/2006/relationships/oleObject" Target="embeddings/oleObject1957.bin"/><Relationship Id="rId4539" Type="http://schemas.openxmlformats.org/officeDocument/2006/relationships/image" Target="media/image2072.wmf"/><Relationship Id="rId4746" Type="http://schemas.openxmlformats.org/officeDocument/2006/relationships/oleObject" Target="embeddings/oleObject2567.bin"/><Relationship Id="rId2297" Type="http://schemas.openxmlformats.org/officeDocument/2006/relationships/oleObject" Target="embeddings/oleObject1188.bin"/><Relationship Id="rId3348" Type="http://schemas.openxmlformats.org/officeDocument/2006/relationships/oleObject" Target="embeddings/oleObject1776.bin"/><Relationship Id="rId3555" Type="http://schemas.openxmlformats.org/officeDocument/2006/relationships/image" Target="media/image1672.wmf"/><Relationship Id="rId3762" Type="http://schemas.openxmlformats.org/officeDocument/2006/relationships/image" Target="media/image1764.wmf"/><Relationship Id="rId4606" Type="http://schemas.openxmlformats.org/officeDocument/2006/relationships/oleObject" Target="embeddings/oleObject2497.bin"/><Relationship Id="rId4813" Type="http://schemas.openxmlformats.org/officeDocument/2006/relationships/oleObject" Target="embeddings/oleObject2596.bin"/><Relationship Id="rId269" Type="http://schemas.openxmlformats.org/officeDocument/2006/relationships/image" Target="media/image119.wmf"/><Relationship Id="rId476" Type="http://schemas.openxmlformats.org/officeDocument/2006/relationships/oleObject" Target="embeddings/oleObject253.bin"/><Relationship Id="rId683" Type="http://schemas.openxmlformats.org/officeDocument/2006/relationships/oleObject" Target="embeddings/oleObject362.bin"/><Relationship Id="rId890" Type="http://schemas.openxmlformats.org/officeDocument/2006/relationships/image" Target="media/image418.wmf"/><Relationship Id="rId2157" Type="http://schemas.openxmlformats.org/officeDocument/2006/relationships/oleObject" Target="embeddings/oleObject1118.bin"/><Relationship Id="rId2364" Type="http://schemas.openxmlformats.org/officeDocument/2006/relationships/image" Target="media/image1139.wmf"/><Relationship Id="rId2571" Type="http://schemas.openxmlformats.org/officeDocument/2006/relationships/oleObject" Target="embeddings/oleObject1326.bin"/><Relationship Id="rId3208" Type="http://schemas.openxmlformats.org/officeDocument/2006/relationships/oleObject" Target="embeddings/oleObject1698.bin"/><Relationship Id="rId3415" Type="http://schemas.openxmlformats.org/officeDocument/2006/relationships/image" Target="media/image1602.wmf"/><Relationship Id="rId129" Type="http://schemas.openxmlformats.org/officeDocument/2006/relationships/oleObject" Target="embeddings/oleObject71.bin"/><Relationship Id="rId336" Type="http://schemas.openxmlformats.org/officeDocument/2006/relationships/image" Target="media/image151.wmf"/><Relationship Id="rId543" Type="http://schemas.openxmlformats.org/officeDocument/2006/relationships/image" Target="media/image252.wmf"/><Relationship Id="rId1173" Type="http://schemas.openxmlformats.org/officeDocument/2006/relationships/image" Target="media/image561.wmf"/><Relationship Id="rId1380" Type="http://schemas.openxmlformats.org/officeDocument/2006/relationships/image" Target="media/image660.wmf"/><Relationship Id="rId2017" Type="http://schemas.openxmlformats.org/officeDocument/2006/relationships/oleObject" Target="embeddings/oleObject1048.bin"/><Relationship Id="rId2224" Type="http://schemas.openxmlformats.org/officeDocument/2006/relationships/image" Target="media/image1069.wmf"/><Relationship Id="rId3622" Type="http://schemas.openxmlformats.org/officeDocument/2006/relationships/oleObject" Target="embeddings/oleObject1914.bin"/><Relationship Id="rId403" Type="http://schemas.openxmlformats.org/officeDocument/2006/relationships/image" Target="media/image183.wmf"/><Relationship Id="rId750" Type="http://schemas.openxmlformats.org/officeDocument/2006/relationships/image" Target="media/image351.wmf"/><Relationship Id="rId1033" Type="http://schemas.openxmlformats.org/officeDocument/2006/relationships/image" Target="media/image491.wmf"/><Relationship Id="rId2431" Type="http://schemas.openxmlformats.org/officeDocument/2006/relationships/oleObject" Target="embeddings/oleObject1255.bin"/><Relationship Id="rId4189" Type="http://schemas.openxmlformats.org/officeDocument/2006/relationships/image" Target="media/image1916.wmf"/><Relationship Id="rId610" Type="http://schemas.openxmlformats.org/officeDocument/2006/relationships/oleObject" Target="embeddings/oleObject321.bin"/><Relationship Id="rId1240" Type="http://schemas.openxmlformats.org/officeDocument/2006/relationships/oleObject" Target="embeddings/oleObject642.bin"/><Relationship Id="rId4049" Type="http://schemas.openxmlformats.org/officeDocument/2006/relationships/oleObject" Target="embeddings/oleObject2186.bin"/><Relationship Id="rId4396" Type="http://schemas.openxmlformats.org/officeDocument/2006/relationships/image" Target="media/image2012.wmf"/><Relationship Id="rId1100" Type="http://schemas.openxmlformats.org/officeDocument/2006/relationships/oleObject" Target="embeddings/oleObject572.bin"/><Relationship Id="rId4256" Type="http://schemas.openxmlformats.org/officeDocument/2006/relationships/oleObject" Target="embeddings/oleObject2305.bin"/><Relationship Id="rId4463" Type="http://schemas.openxmlformats.org/officeDocument/2006/relationships/oleObject" Target="embeddings/oleObject2416.bin"/><Relationship Id="rId4670" Type="http://schemas.openxmlformats.org/officeDocument/2006/relationships/oleObject" Target="embeddings/oleObject2529.bin"/><Relationship Id="rId1917" Type="http://schemas.openxmlformats.org/officeDocument/2006/relationships/oleObject" Target="embeddings/oleObject998.bin"/><Relationship Id="rId3065" Type="http://schemas.openxmlformats.org/officeDocument/2006/relationships/image" Target="media/image1481.wmf"/><Relationship Id="rId3272" Type="http://schemas.openxmlformats.org/officeDocument/2006/relationships/oleObject" Target="embeddings/oleObject1738.bin"/><Relationship Id="rId4116" Type="http://schemas.openxmlformats.org/officeDocument/2006/relationships/oleObject" Target="embeddings/oleObject2228.bin"/><Relationship Id="rId4323" Type="http://schemas.openxmlformats.org/officeDocument/2006/relationships/image" Target="media/image1979.wmf"/><Relationship Id="rId4530" Type="http://schemas.openxmlformats.org/officeDocument/2006/relationships/oleObject" Target="embeddings/oleObject2459.bin"/><Relationship Id="rId193" Type="http://schemas.openxmlformats.org/officeDocument/2006/relationships/image" Target="media/image86.wmf"/><Relationship Id="rId2081" Type="http://schemas.openxmlformats.org/officeDocument/2006/relationships/oleObject" Target="embeddings/oleObject1080.bin"/><Relationship Id="rId3132" Type="http://schemas.openxmlformats.org/officeDocument/2006/relationships/oleObject" Target="embeddings/oleObject1628.bin"/><Relationship Id="rId260" Type="http://schemas.openxmlformats.org/officeDocument/2006/relationships/oleObject" Target="embeddings/oleObject139.bin"/><Relationship Id="rId120" Type="http://schemas.openxmlformats.org/officeDocument/2006/relationships/image" Target="media/image50.wmf"/><Relationship Id="rId2898" Type="http://schemas.openxmlformats.org/officeDocument/2006/relationships/oleObject" Target="embeddings/oleObject1486.bin"/><Relationship Id="rId3949" Type="http://schemas.openxmlformats.org/officeDocument/2006/relationships/oleObject" Target="embeddings/oleObject2110.bin"/><Relationship Id="rId2758" Type="http://schemas.openxmlformats.org/officeDocument/2006/relationships/image" Target="media/image1335.wmf"/><Relationship Id="rId2965" Type="http://schemas.openxmlformats.org/officeDocument/2006/relationships/image" Target="media/image1441.wmf"/><Relationship Id="rId3809" Type="http://schemas.openxmlformats.org/officeDocument/2006/relationships/oleObject" Target="embeddings/oleObject2029.bin"/><Relationship Id="rId937" Type="http://schemas.openxmlformats.org/officeDocument/2006/relationships/image" Target="media/image440.wmf"/><Relationship Id="rId1567" Type="http://schemas.openxmlformats.org/officeDocument/2006/relationships/image" Target="media/image751.wmf"/><Relationship Id="rId1774" Type="http://schemas.openxmlformats.org/officeDocument/2006/relationships/image" Target="media/image844.wmf"/><Relationship Id="rId1981" Type="http://schemas.openxmlformats.org/officeDocument/2006/relationships/oleObject" Target="embeddings/oleObject1030.bin"/><Relationship Id="rId2618" Type="http://schemas.openxmlformats.org/officeDocument/2006/relationships/image" Target="media/image1265.wmf"/><Relationship Id="rId2825" Type="http://schemas.openxmlformats.org/officeDocument/2006/relationships/image" Target="media/image1372.wmf"/><Relationship Id="rId4180" Type="http://schemas.openxmlformats.org/officeDocument/2006/relationships/oleObject" Target="embeddings/oleObject2265.bin"/><Relationship Id="rId66" Type="http://schemas.openxmlformats.org/officeDocument/2006/relationships/oleObject" Target="embeddings/oleObject36.bin"/><Relationship Id="rId1427" Type="http://schemas.openxmlformats.org/officeDocument/2006/relationships/oleObject" Target="embeddings/oleObject740.bin"/><Relationship Id="rId1634" Type="http://schemas.openxmlformats.org/officeDocument/2006/relationships/image" Target="media/image783.wmf"/><Relationship Id="rId1841" Type="http://schemas.openxmlformats.org/officeDocument/2006/relationships/oleObject" Target="embeddings/oleObject960.bin"/><Relationship Id="rId4040" Type="http://schemas.openxmlformats.org/officeDocument/2006/relationships/oleObject" Target="embeddings/oleObject2177.bin"/><Relationship Id="rId3599" Type="http://schemas.openxmlformats.org/officeDocument/2006/relationships/image" Target="media/image1694.wmf"/><Relationship Id="rId4857" Type="http://schemas.openxmlformats.org/officeDocument/2006/relationships/image" Target="media/image2233.wmf"/><Relationship Id="rId1701" Type="http://schemas.openxmlformats.org/officeDocument/2006/relationships/oleObject" Target="embeddings/oleObject882.bin"/><Relationship Id="rId3459" Type="http://schemas.openxmlformats.org/officeDocument/2006/relationships/image" Target="media/image1624.wmf"/><Relationship Id="rId3666" Type="http://schemas.openxmlformats.org/officeDocument/2006/relationships/image" Target="media/image1723.wmf"/><Relationship Id="rId587" Type="http://schemas.openxmlformats.org/officeDocument/2006/relationships/image" Target="media/image274.wmf"/><Relationship Id="rId2268" Type="http://schemas.openxmlformats.org/officeDocument/2006/relationships/image" Target="media/image1091.wmf"/><Relationship Id="rId3319" Type="http://schemas.openxmlformats.org/officeDocument/2006/relationships/image" Target="media/image1554.wmf"/><Relationship Id="rId3873" Type="http://schemas.openxmlformats.org/officeDocument/2006/relationships/oleObject" Target="embeddings/oleObject2071.bin"/><Relationship Id="rId4717" Type="http://schemas.openxmlformats.org/officeDocument/2006/relationships/image" Target="media/image2161.wmf"/><Relationship Id="rId447" Type="http://schemas.openxmlformats.org/officeDocument/2006/relationships/image" Target="media/image205.wmf"/><Relationship Id="rId794" Type="http://schemas.openxmlformats.org/officeDocument/2006/relationships/image" Target="media/image373.wmf"/><Relationship Id="rId1077" Type="http://schemas.openxmlformats.org/officeDocument/2006/relationships/image" Target="media/image513.wmf"/><Relationship Id="rId2128" Type="http://schemas.openxmlformats.org/officeDocument/2006/relationships/image" Target="media/image1021.wmf"/><Relationship Id="rId2475" Type="http://schemas.openxmlformats.org/officeDocument/2006/relationships/oleObject" Target="embeddings/oleObject1277.bin"/><Relationship Id="rId2682" Type="http://schemas.openxmlformats.org/officeDocument/2006/relationships/image" Target="media/image1297.wmf"/><Relationship Id="rId3526" Type="http://schemas.openxmlformats.org/officeDocument/2006/relationships/oleObject" Target="embeddings/oleObject1865.bin"/><Relationship Id="rId3733" Type="http://schemas.openxmlformats.org/officeDocument/2006/relationships/oleObject" Target="embeddings/oleObject1980.bin"/><Relationship Id="rId3940" Type="http://schemas.openxmlformats.org/officeDocument/2006/relationships/image" Target="media/image1832.wmf"/><Relationship Id="rId654" Type="http://schemas.openxmlformats.org/officeDocument/2006/relationships/image" Target="media/image302.wmf"/><Relationship Id="rId861" Type="http://schemas.openxmlformats.org/officeDocument/2006/relationships/image" Target="media/image405.wmf"/><Relationship Id="rId1284" Type="http://schemas.openxmlformats.org/officeDocument/2006/relationships/oleObject" Target="embeddings/oleObject664.bin"/><Relationship Id="rId1491" Type="http://schemas.openxmlformats.org/officeDocument/2006/relationships/image" Target="media/image713.wmf"/><Relationship Id="rId2335" Type="http://schemas.openxmlformats.org/officeDocument/2006/relationships/oleObject" Target="embeddings/oleObject1207.bin"/><Relationship Id="rId2542" Type="http://schemas.openxmlformats.org/officeDocument/2006/relationships/image" Target="media/image1227.wmf"/><Relationship Id="rId3800" Type="http://schemas.openxmlformats.org/officeDocument/2006/relationships/oleObject" Target="embeddings/oleObject2022.bin"/><Relationship Id="rId307" Type="http://schemas.openxmlformats.org/officeDocument/2006/relationships/oleObject" Target="embeddings/oleObject166.bin"/><Relationship Id="rId514" Type="http://schemas.openxmlformats.org/officeDocument/2006/relationships/oleObject" Target="embeddings/oleObject272.bin"/><Relationship Id="rId721" Type="http://schemas.openxmlformats.org/officeDocument/2006/relationships/oleObject" Target="embeddings/oleObject381.bin"/><Relationship Id="rId1144" Type="http://schemas.openxmlformats.org/officeDocument/2006/relationships/oleObject" Target="embeddings/oleObject594.bin"/><Relationship Id="rId1351" Type="http://schemas.openxmlformats.org/officeDocument/2006/relationships/oleObject" Target="embeddings/oleObject699.bin"/><Relationship Id="rId2402" Type="http://schemas.openxmlformats.org/officeDocument/2006/relationships/image" Target="media/image1158.wmf"/><Relationship Id="rId1004" Type="http://schemas.openxmlformats.org/officeDocument/2006/relationships/oleObject" Target="embeddings/oleObject524.bin"/><Relationship Id="rId1211" Type="http://schemas.openxmlformats.org/officeDocument/2006/relationships/image" Target="media/image580.wmf"/><Relationship Id="rId4367" Type="http://schemas.openxmlformats.org/officeDocument/2006/relationships/oleObject" Target="embeddings/oleObject2366.bin"/><Relationship Id="rId4574" Type="http://schemas.openxmlformats.org/officeDocument/2006/relationships/oleObject" Target="embeddings/oleObject2481.bin"/><Relationship Id="rId4781" Type="http://schemas.openxmlformats.org/officeDocument/2006/relationships/image" Target="media/image2193.wmf"/><Relationship Id="rId3176" Type="http://schemas.openxmlformats.org/officeDocument/2006/relationships/oleObject" Target="embeddings/oleObject1666.bin"/><Relationship Id="rId3383" Type="http://schemas.openxmlformats.org/officeDocument/2006/relationships/image" Target="media/image1586.wmf"/><Relationship Id="rId3590" Type="http://schemas.openxmlformats.org/officeDocument/2006/relationships/oleObject" Target="embeddings/oleObject1897.bin"/><Relationship Id="rId4227" Type="http://schemas.openxmlformats.org/officeDocument/2006/relationships/oleObject" Target="embeddings/oleObject2289.bin"/><Relationship Id="rId4434" Type="http://schemas.openxmlformats.org/officeDocument/2006/relationships/oleObject" Target="embeddings/oleObject2399.bin"/><Relationship Id="rId2192" Type="http://schemas.openxmlformats.org/officeDocument/2006/relationships/oleObject" Target="embeddings/oleObject1136.bin"/><Relationship Id="rId3036" Type="http://schemas.openxmlformats.org/officeDocument/2006/relationships/oleObject" Target="embeddings/oleObject1563.bin"/><Relationship Id="rId3243" Type="http://schemas.openxmlformats.org/officeDocument/2006/relationships/image" Target="media/image1516.wmf"/><Relationship Id="rId4641" Type="http://schemas.openxmlformats.org/officeDocument/2006/relationships/image" Target="media/image2123.wmf"/><Relationship Id="rId164" Type="http://schemas.openxmlformats.org/officeDocument/2006/relationships/image" Target="media/image72.wmf"/><Relationship Id="rId371" Type="http://schemas.openxmlformats.org/officeDocument/2006/relationships/image" Target="media/image167.wmf"/><Relationship Id="rId2052" Type="http://schemas.openxmlformats.org/officeDocument/2006/relationships/image" Target="media/image983.wmf"/><Relationship Id="rId3450" Type="http://schemas.openxmlformats.org/officeDocument/2006/relationships/oleObject" Target="embeddings/oleObject1827.bin"/><Relationship Id="rId4501" Type="http://schemas.openxmlformats.org/officeDocument/2006/relationships/oleObject" Target="embeddings/oleObject2444.bin"/><Relationship Id="rId3103" Type="http://schemas.openxmlformats.org/officeDocument/2006/relationships/oleObject" Target="embeddings/oleObject1603.bin"/><Relationship Id="rId3310" Type="http://schemas.openxmlformats.org/officeDocument/2006/relationships/oleObject" Target="embeddings/oleObject1757.bin"/><Relationship Id="rId231" Type="http://schemas.openxmlformats.org/officeDocument/2006/relationships/image" Target="media/image105.wmf"/><Relationship Id="rId2869" Type="http://schemas.openxmlformats.org/officeDocument/2006/relationships/image" Target="media/image1394.wmf"/><Relationship Id="rId1678" Type="http://schemas.openxmlformats.org/officeDocument/2006/relationships/image" Target="media/image805.wmf"/><Relationship Id="rId1885" Type="http://schemas.openxmlformats.org/officeDocument/2006/relationships/oleObject" Target="embeddings/oleObject982.bin"/><Relationship Id="rId2729" Type="http://schemas.openxmlformats.org/officeDocument/2006/relationships/oleObject" Target="embeddings/oleObject1405.bin"/><Relationship Id="rId2936" Type="http://schemas.openxmlformats.org/officeDocument/2006/relationships/oleObject" Target="embeddings/oleObject1505.bin"/><Relationship Id="rId4084" Type="http://schemas.openxmlformats.org/officeDocument/2006/relationships/image" Target="media/image1869.wmf"/><Relationship Id="rId4291" Type="http://schemas.openxmlformats.org/officeDocument/2006/relationships/image" Target="media/image1963.wmf"/><Relationship Id="rId908" Type="http://schemas.openxmlformats.org/officeDocument/2006/relationships/image" Target="media/image426.wmf"/><Relationship Id="rId1538" Type="http://schemas.openxmlformats.org/officeDocument/2006/relationships/oleObject" Target="embeddings/oleObject798.bin"/><Relationship Id="rId4151" Type="http://schemas.openxmlformats.org/officeDocument/2006/relationships/image" Target="media/image1897.wmf"/><Relationship Id="rId1745" Type="http://schemas.openxmlformats.org/officeDocument/2006/relationships/oleObject" Target="embeddings/oleObject912.bin"/><Relationship Id="rId1952" Type="http://schemas.openxmlformats.org/officeDocument/2006/relationships/image" Target="media/image933.wmf"/><Relationship Id="rId4011" Type="http://schemas.openxmlformats.org/officeDocument/2006/relationships/oleObject" Target="embeddings/oleObject2148.bin"/><Relationship Id="rId37" Type="http://schemas.openxmlformats.org/officeDocument/2006/relationships/image" Target="media/image15.wmf"/><Relationship Id="rId1605" Type="http://schemas.openxmlformats.org/officeDocument/2006/relationships/image" Target="media/image770.wmf"/><Relationship Id="rId1812" Type="http://schemas.openxmlformats.org/officeDocument/2006/relationships/image" Target="media/image863.wmf"/><Relationship Id="rId3777" Type="http://schemas.openxmlformats.org/officeDocument/2006/relationships/oleObject" Target="embeddings/oleObject2002.bin"/><Relationship Id="rId3984" Type="http://schemas.openxmlformats.org/officeDocument/2006/relationships/oleObject" Target="embeddings/oleObject2131.bin"/><Relationship Id="rId4828" Type="http://schemas.openxmlformats.org/officeDocument/2006/relationships/oleObject" Target="embeddings/oleObject2606.bin"/><Relationship Id="rId698" Type="http://schemas.openxmlformats.org/officeDocument/2006/relationships/image" Target="media/image325.wmf"/><Relationship Id="rId2379" Type="http://schemas.openxmlformats.org/officeDocument/2006/relationships/oleObject" Target="embeddings/oleObject1229.bin"/><Relationship Id="rId2586" Type="http://schemas.openxmlformats.org/officeDocument/2006/relationships/image" Target="media/image1249.wmf"/><Relationship Id="rId2793" Type="http://schemas.openxmlformats.org/officeDocument/2006/relationships/image" Target="media/image1356.wmf"/><Relationship Id="rId3637" Type="http://schemas.openxmlformats.org/officeDocument/2006/relationships/image" Target="media/image1709.wmf"/><Relationship Id="rId3844" Type="http://schemas.openxmlformats.org/officeDocument/2006/relationships/image" Target="media/image1784.wmf"/><Relationship Id="rId558" Type="http://schemas.openxmlformats.org/officeDocument/2006/relationships/oleObject" Target="embeddings/oleObject295.bin"/><Relationship Id="rId765" Type="http://schemas.openxmlformats.org/officeDocument/2006/relationships/oleObject" Target="embeddings/oleObject403.bin"/><Relationship Id="rId972" Type="http://schemas.openxmlformats.org/officeDocument/2006/relationships/oleObject" Target="embeddings/oleObject511.bin"/><Relationship Id="rId1188" Type="http://schemas.openxmlformats.org/officeDocument/2006/relationships/oleObject" Target="embeddings/oleObject616.bin"/><Relationship Id="rId1395" Type="http://schemas.openxmlformats.org/officeDocument/2006/relationships/oleObject" Target="embeddings/oleObject724.bin"/><Relationship Id="rId2239" Type="http://schemas.openxmlformats.org/officeDocument/2006/relationships/oleObject" Target="embeddings/oleObject1159.bin"/><Relationship Id="rId2446" Type="http://schemas.openxmlformats.org/officeDocument/2006/relationships/image" Target="media/image1180.wmf"/><Relationship Id="rId2653" Type="http://schemas.openxmlformats.org/officeDocument/2006/relationships/oleObject" Target="embeddings/oleObject1367.bin"/><Relationship Id="rId2860" Type="http://schemas.openxmlformats.org/officeDocument/2006/relationships/oleObject" Target="embeddings/oleObject1467.bin"/><Relationship Id="rId3704" Type="http://schemas.openxmlformats.org/officeDocument/2006/relationships/image" Target="media/image1739.wmf"/><Relationship Id="rId418" Type="http://schemas.openxmlformats.org/officeDocument/2006/relationships/oleObject" Target="embeddings/oleObject224.bin"/><Relationship Id="rId625" Type="http://schemas.openxmlformats.org/officeDocument/2006/relationships/oleObject" Target="embeddings/oleObject332.bin"/><Relationship Id="rId832" Type="http://schemas.openxmlformats.org/officeDocument/2006/relationships/oleObject" Target="embeddings/oleObject438.bin"/><Relationship Id="rId1048" Type="http://schemas.openxmlformats.org/officeDocument/2006/relationships/oleObject" Target="embeddings/oleObject546.bin"/><Relationship Id="rId1255" Type="http://schemas.openxmlformats.org/officeDocument/2006/relationships/image" Target="media/image602.wmf"/><Relationship Id="rId1462" Type="http://schemas.openxmlformats.org/officeDocument/2006/relationships/image" Target="media/image700.wmf"/><Relationship Id="rId2306" Type="http://schemas.openxmlformats.org/officeDocument/2006/relationships/image" Target="media/image1110.wmf"/><Relationship Id="rId2513" Type="http://schemas.openxmlformats.org/officeDocument/2006/relationships/oleObject" Target="embeddings/oleObject1297.bin"/><Relationship Id="rId3911" Type="http://schemas.openxmlformats.org/officeDocument/2006/relationships/oleObject" Target="embeddings/oleObject2090.bin"/><Relationship Id="rId1115" Type="http://schemas.openxmlformats.org/officeDocument/2006/relationships/image" Target="media/image532.wmf"/><Relationship Id="rId1322" Type="http://schemas.openxmlformats.org/officeDocument/2006/relationships/image" Target="media/image634.wmf"/><Relationship Id="rId2720" Type="http://schemas.openxmlformats.org/officeDocument/2006/relationships/image" Target="media/image1316.wmf"/><Relationship Id="rId4478" Type="http://schemas.openxmlformats.org/officeDocument/2006/relationships/oleObject" Target="embeddings/oleObject2426.bin"/><Relationship Id="rId3287" Type="http://schemas.openxmlformats.org/officeDocument/2006/relationships/image" Target="media/image1538.wmf"/><Relationship Id="rId4338" Type="http://schemas.openxmlformats.org/officeDocument/2006/relationships/oleObject" Target="embeddings/oleObject2348.bin"/><Relationship Id="rId4685" Type="http://schemas.openxmlformats.org/officeDocument/2006/relationships/image" Target="media/image2145.wmf"/><Relationship Id="rId2096" Type="http://schemas.openxmlformats.org/officeDocument/2006/relationships/image" Target="media/image1005.wmf"/><Relationship Id="rId3494" Type="http://schemas.openxmlformats.org/officeDocument/2006/relationships/oleObject" Target="embeddings/oleObject1849.bin"/><Relationship Id="rId4545" Type="http://schemas.openxmlformats.org/officeDocument/2006/relationships/image" Target="media/image2075.wmf"/><Relationship Id="rId4752" Type="http://schemas.openxmlformats.org/officeDocument/2006/relationships/oleObject" Target="embeddings/oleObject2570.bin"/><Relationship Id="rId3147" Type="http://schemas.openxmlformats.org/officeDocument/2006/relationships/oleObject" Target="embeddings/oleObject1637.bin"/><Relationship Id="rId3354" Type="http://schemas.openxmlformats.org/officeDocument/2006/relationships/oleObject" Target="embeddings/oleObject1779.bin"/><Relationship Id="rId3561" Type="http://schemas.openxmlformats.org/officeDocument/2006/relationships/image" Target="media/image1675.wmf"/><Relationship Id="rId4405" Type="http://schemas.openxmlformats.org/officeDocument/2006/relationships/oleObject" Target="embeddings/oleObject2385.bin"/><Relationship Id="rId4612" Type="http://schemas.openxmlformats.org/officeDocument/2006/relationships/oleObject" Target="embeddings/oleObject2500.bin"/><Relationship Id="rId275" Type="http://schemas.openxmlformats.org/officeDocument/2006/relationships/oleObject" Target="embeddings/oleObject150.bin"/><Relationship Id="rId482" Type="http://schemas.openxmlformats.org/officeDocument/2006/relationships/oleObject" Target="embeddings/oleObject256.bin"/><Relationship Id="rId2163" Type="http://schemas.openxmlformats.org/officeDocument/2006/relationships/oleObject" Target="embeddings/oleObject1121.bin"/><Relationship Id="rId2370" Type="http://schemas.openxmlformats.org/officeDocument/2006/relationships/image" Target="media/image1142.wmf"/><Relationship Id="rId3007" Type="http://schemas.openxmlformats.org/officeDocument/2006/relationships/image" Target="media/image1462.wmf"/><Relationship Id="rId3214" Type="http://schemas.openxmlformats.org/officeDocument/2006/relationships/oleObject" Target="embeddings/oleObject1704.bin"/><Relationship Id="rId3421" Type="http://schemas.openxmlformats.org/officeDocument/2006/relationships/image" Target="media/image1605.wmf"/><Relationship Id="rId135" Type="http://schemas.openxmlformats.org/officeDocument/2006/relationships/oleObject" Target="embeddings/oleObject74.bin"/><Relationship Id="rId342" Type="http://schemas.openxmlformats.org/officeDocument/2006/relationships/image" Target="media/image154.wmf"/><Relationship Id="rId2023" Type="http://schemas.openxmlformats.org/officeDocument/2006/relationships/oleObject" Target="embeddings/oleObject1051.bin"/><Relationship Id="rId2230" Type="http://schemas.openxmlformats.org/officeDocument/2006/relationships/image" Target="media/image1072.wmf"/><Relationship Id="rId202" Type="http://schemas.openxmlformats.org/officeDocument/2006/relationships/oleObject" Target="embeddings/oleObject108.bin"/><Relationship Id="rId4195" Type="http://schemas.openxmlformats.org/officeDocument/2006/relationships/image" Target="media/image1919.wmf"/><Relationship Id="rId1789" Type="http://schemas.openxmlformats.org/officeDocument/2006/relationships/oleObject" Target="embeddings/oleObject934.bin"/><Relationship Id="rId1996" Type="http://schemas.openxmlformats.org/officeDocument/2006/relationships/image" Target="media/image955.wmf"/><Relationship Id="rId4055" Type="http://schemas.openxmlformats.org/officeDocument/2006/relationships/oleObject" Target="embeddings/oleObject2192.bin"/><Relationship Id="rId4262" Type="http://schemas.openxmlformats.org/officeDocument/2006/relationships/oleObject" Target="embeddings/oleObject2310.bin"/><Relationship Id="rId1649" Type="http://schemas.openxmlformats.org/officeDocument/2006/relationships/oleObject" Target="embeddings/oleObject855.bin"/><Relationship Id="rId1856" Type="http://schemas.openxmlformats.org/officeDocument/2006/relationships/image" Target="media/image885.wmf"/><Relationship Id="rId2907" Type="http://schemas.openxmlformats.org/officeDocument/2006/relationships/image" Target="media/image1413.wmf"/><Relationship Id="rId3071" Type="http://schemas.openxmlformats.org/officeDocument/2006/relationships/image" Target="media/image1484.wmf"/><Relationship Id="rId1509" Type="http://schemas.openxmlformats.org/officeDocument/2006/relationships/image" Target="media/image722.wmf"/><Relationship Id="rId1716" Type="http://schemas.openxmlformats.org/officeDocument/2006/relationships/oleObject" Target="embeddings/oleObject892.bin"/><Relationship Id="rId1923" Type="http://schemas.openxmlformats.org/officeDocument/2006/relationships/oleObject" Target="embeddings/oleObject1001.bin"/><Relationship Id="rId4122" Type="http://schemas.openxmlformats.org/officeDocument/2006/relationships/oleObject" Target="embeddings/oleObject2233.bin"/><Relationship Id="rId3888" Type="http://schemas.openxmlformats.org/officeDocument/2006/relationships/image" Target="media/image1806.wmf"/><Relationship Id="rId2697" Type="http://schemas.openxmlformats.org/officeDocument/2006/relationships/oleObject" Target="embeddings/oleObject1389.bin"/><Relationship Id="rId3748" Type="http://schemas.openxmlformats.org/officeDocument/2006/relationships/image" Target="media/image1757.wmf"/><Relationship Id="rId669" Type="http://schemas.openxmlformats.org/officeDocument/2006/relationships/oleObject" Target="embeddings/oleObject356.bin"/><Relationship Id="rId876" Type="http://schemas.openxmlformats.org/officeDocument/2006/relationships/image" Target="media/image412.wmf"/><Relationship Id="rId1299" Type="http://schemas.openxmlformats.org/officeDocument/2006/relationships/image" Target="media/image624.wmf"/><Relationship Id="rId2557" Type="http://schemas.openxmlformats.org/officeDocument/2006/relationships/oleObject" Target="embeddings/oleObject1319.bin"/><Relationship Id="rId3608" Type="http://schemas.openxmlformats.org/officeDocument/2006/relationships/oleObject" Target="embeddings/oleObject1906.bin"/><Relationship Id="rId3955" Type="http://schemas.openxmlformats.org/officeDocument/2006/relationships/oleObject" Target="embeddings/oleObject2116.bin"/><Relationship Id="rId529" Type="http://schemas.openxmlformats.org/officeDocument/2006/relationships/oleObject" Target="embeddings/oleObject280.bin"/><Relationship Id="rId736" Type="http://schemas.openxmlformats.org/officeDocument/2006/relationships/image" Target="media/image344.wmf"/><Relationship Id="rId1159" Type="http://schemas.openxmlformats.org/officeDocument/2006/relationships/image" Target="media/image554.wmf"/><Relationship Id="rId1366" Type="http://schemas.openxmlformats.org/officeDocument/2006/relationships/oleObject" Target="embeddings/oleObject707.bin"/><Relationship Id="rId2417" Type="http://schemas.openxmlformats.org/officeDocument/2006/relationships/oleObject" Target="embeddings/oleObject1248.bin"/><Relationship Id="rId2764" Type="http://schemas.openxmlformats.org/officeDocument/2006/relationships/image" Target="media/image1341.wmf"/><Relationship Id="rId2971" Type="http://schemas.openxmlformats.org/officeDocument/2006/relationships/image" Target="media/image1444.wmf"/><Relationship Id="rId3815" Type="http://schemas.openxmlformats.org/officeDocument/2006/relationships/oleObject" Target="embeddings/oleObject2035.bin"/><Relationship Id="rId943" Type="http://schemas.openxmlformats.org/officeDocument/2006/relationships/image" Target="media/image443.wmf"/><Relationship Id="rId1019" Type="http://schemas.openxmlformats.org/officeDocument/2006/relationships/image" Target="media/image484.wmf"/><Relationship Id="rId1573" Type="http://schemas.openxmlformats.org/officeDocument/2006/relationships/image" Target="media/image754.wmf"/><Relationship Id="rId1780" Type="http://schemas.openxmlformats.org/officeDocument/2006/relationships/image" Target="media/image847.wmf"/><Relationship Id="rId2624" Type="http://schemas.openxmlformats.org/officeDocument/2006/relationships/image" Target="media/image1268.wmf"/><Relationship Id="rId2831" Type="http://schemas.openxmlformats.org/officeDocument/2006/relationships/image" Target="media/image1375.wmf"/><Relationship Id="rId72" Type="http://schemas.openxmlformats.org/officeDocument/2006/relationships/oleObject" Target="embeddings/oleObject41.bin"/><Relationship Id="rId803" Type="http://schemas.openxmlformats.org/officeDocument/2006/relationships/oleObject" Target="embeddings/oleObject423.bin"/><Relationship Id="rId1226" Type="http://schemas.openxmlformats.org/officeDocument/2006/relationships/oleObject" Target="embeddings/oleObject635.bin"/><Relationship Id="rId1433" Type="http://schemas.openxmlformats.org/officeDocument/2006/relationships/oleObject" Target="embeddings/oleObject743.bin"/><Relationship Id="rId1640" Type="http://schemas.openxmlformats.org/officeDocument/2006/relationships/image" Target="media/image786.wmf"/><Relationship Id="rId4589" Type="http://schemas.openxmlformats.org/officeDocument/2006/relationships/image" Target="media/image2097.wmf"/><Relationship Id="rId4796" Type="http://schemas.openxmlformats.org/officeDocument/2006/relationships/image" Target="media/image2203.wmf"/><Relationship Id="rId1500" Type="http://schemas.openxmlformats.org/officeDocument/2006/relationships/oleObject" Target="embeddings/oleObject779.bin"/><Relationship Id="rId3398" Type="http://schemas.openxmlformats.org/officeDocument/2006/relationships/oleObject" Target="embeddings/oleObject1801.bin"/><Relationship Id="rId4449" Type="http://schemas.openxmlformats.org/officeDocument/2006/relationships/oleObject" Target="embeddings/oleObject2408.bin"/><Relationship Id="rId4656" Type="http://schemas.openxmlformats.org/officeDocument/2006/relationships/oleObject" Target="embeddings/oleObject2522.bin"/><Relationship Id="rId4863" Type="http://schemas.openxmlformats.org/officeDocument/2006/relationships/image" Target="media/image2236.wmf"/><Relationship Id="rId3258" Type="http://schemas.openxmlformats.org/officeDocument/2006/relationships/oleObject" Target="embeddings/oleObject1731.bin"/><Relationship Id="rId3465" Type="http://schemas.openxmlformats.org/officeDocument/2006/relationships/image" Target="media/image1627.wmf"/><Relationship Id="rId3672" Type="http://schemas.openxmlformats.org/officeDocument/2006/relationships/image" Target="media/image1726.wmf"/><Relationship Id="rId4309" Type="http://schemas.openxmlformats.org/officeDocument/2006/relationships/image" Target="media/image1972.wmf"/><Relationship Id="rId4516" Type="http://schemas.openxmlformats.org/officeDocument/2006/relationships/image" Target="media/image2061.wmf"/><Relationship Id="rId4723" Type="http://schemas.openxmlformats.org/officeDocument/2006/relationships/image" Target="media/image2164.wmf"/><Relationship Id="rId179" Type="http://schemas.openxmlformats.org/officeDocument/2006/relationships/image" Target="media/image79.wmf"/><Relationship Id="rId386" Type="http://schemas.openxmlformats.org/officeDocument/2006/relationships/oleObject" Target="embeddings/oleObject208.bin"/><Relationship Id="rId593" Type="http://schemas.openxmlformats.org/officeDocument/2006/relationships/image" Target="media/image277.wmf"/><Relationship Id="rId2067" Type="http://schemas.openxmlformats.org/officeDocument/2006/relationships/oleObject" Target="embeddings/oleObject1073.bin"/><Relationship Id="rId2274" Type="http://schemas.openxmlformats.org/officeDocument/2006/relationships/image" Target="media/image1094.wmf"/><Relationship Id="rId2481" Type="http://schemas.openxmlformats.org/officeDocument/2006/relationships/oleObject" Target="embeddings/oleObject1280.bin"/><Relationship Id="rId3118" Type="http://schemas.openxmlformats.org/officeDocument/2006/relationships/oleObject" Target="embeddings/oleObject1614.bin"/><Relationship Id="rId3325" Type="http://schemas.openxmlformats.org/officeDocument/2006/relationships/image" Target="media/image1557.wmf"/><Relationship Id="rId3532" Type="http://schemas.openxmlformats.org/officeDocument/2006/relationships/oleObject" Target="embeddings/oleObject1868.bin"/><Relationship Id="rId246" Type="http://schemas.openxmlformats.org/officeDocument/2006/relationships/oleObject" Target="embeddings/oleObject130.bin"/><Relationship Id="rId453" Type="http://schemas.openxmlformats.org/officeDocument/2006/relationships/image" Target="media/image208.wmf"/><Relationship Id="rId660" Type="http://schemas.openxmlformats.org/officeDocument/2006/relationships/image" Target="media/image305.wmf"/><Relationship Id="rId1083" Type="http://schemas.openxmlformats.org/officeDocument/2006/relationships/image" Target="media/image516.wmf"/><Relationship Id="rId1290" Type="http://schemas.openxmlformats.org/officeDocument/2006/relationships/oleObject" Target="embeddings/oleObject667.bin"/><Relationship Id="rId2134" Type="http://schemas.openxmlformats.org/officeDocument/2006/relationships/image" Target="media/image1024.wmf"/><Relationship Id="rId2341" Type="http://schemas.openxmlformats.org/officeDocument/2006/relationships/oleObject" Target="embeddings/oleObject1210.bin"/><Relationship Id="rId106" Type="http://schemas.openxmlformats.org/officeDocument/2006/relationships/image" Target="media/image43.wmf"/><Relationship Id="rId313" Type="http://schemas.openxmlformats.org/officeDocument/2006/relationships/oleObject" Target="embeddings/oleObject169.bin"/><Relationship Id="rId1150" Type="http://schemas.openxmlformats.org/officeDocument/2006/relationships/oleObject" Target="embeddings/oleObject597.bin"/><Relationship Id="rId4099" Type="http://schemas.openxmlformats.org/officeDocument/2006/relationships/oleObject" Target="embeddings/oleObject2219.bin"/><Relationship Id="rId520" Type="http://schemas.openxmlformats.org/officeDocument/2006/relationships/oleObject" Target="embeddings/oleObject275.bin"/><Relationship Id="rId2201" Type="http://schemas.openxmlformats.org/officeDocument/2006/relationships/image" Target="media/image1057.wmf"/><Relationship Id="rId1010" Type="http://schemas.openxmlformats.org/officeDocument/2006/relationships/oleObject" Target="embeddings/oleObject527.bin"/><Relationship Id="rId1967" Type="http://schemas.openxmlformats.org/officeDocument/2006/relationships/oleObject" Target="embeddings/oleObject1023.bin"/><Relationship Id="rId4166" Type="http://schemas.openxmlformats.org/officeDocument/2006/relationships/oleObject" Target="embeddings/oleObject2258.bin"/><Relationship Id="rId4373" Type="http://schemas.openxmlformats.org/officeDocument/2006/relationships/oleObject" Target="embeddings/oleObject2369.bin"/><Relationship Id="rId4580" Type="http://schemas.openxmlformats.org/officeDocument/2006/relationships/oleObject" Target="embeddings/oleObject2484.bin"/><Relationship Id="rId4026" Type="http://schemas.openxmlformats.org/officeDocument/2006/relationships/oleObject" Target="embeddings/oleObject2163.bin"/><Relationship Id="rId4440" Type="http://schemas.openxmlformats.org/officeDocument/2006/relationships/oleObject" Target="embeddings/oleObject2402.bin"/><Relationship Id="rId3042" Type="http://schemas.openxmlformats.org/officeDocument/2006/relationships/image" Target="media/image1470.wmf"/><Relationship Id="rId3859" Type="http://schemas.openxmlformats.org/officeDocument/2006/relationships/oleObject" Target="embeddings/oleObject2064.bin"/><Relationship Id="rId2875" Type="http://schemas.openxmlformats.org/officeDocument/2006/relationships/image" Target="media/image1397.wmf"/><Relationship Id="rId3926" Type="http://schemas.openxmlformats.org/officeDocument/2006/relationships/image" Target="media/image1825.wmf"/><Relationship Id="rId847" Type="http://schemas.openxmlformats.org/officeDocument/2006/relationships/image" Target="media/image398.wmf"/><Relationship Id="rId1477" Type="http://schemas.openxmlformats.org/officeDocument/2006/relationships/oleObject" Target="embeddings/oleObject767.bin"/><Relationship Id="rId1891" Type="http://schemas.openxmlformats.org/officeDocument/2006/relationships/oleObject" Target="embeddings/oleObject985.bin"/><Relationship Id="rId2528" Type="http://schemas.openxmlformats.org/officeDocument/2006/relationships/image" Target="media/image1220.wmf"/><Relationship Id="rId2942" Type="http://schemas.openxmlformats.org/officeDocument/2006/relationships/image" Target="media/image1430.wmf"/><Relationship Id="rId914" Type="http://schemas.openxmlformats.org/officeDocument/2006/relationships/oleObject" Target="embeddings/oleObject482.bin"/><Relationship Id="rId1544" Type="http://schemas.openxmlformats.org/officeDocument/2006/relationships/oleObject" Target="embeddings/oleObject801.bin"/><Relationship Id="rId1611" Type="http://schemas.openxmlformats.org/officeDocument/2006/relationships/oleObject" Target="embeddings/oleObject835.bin"/><Relationship Id="rId4767" Type="http://schemas.openxmlformats.org/officeDocument/2006/relationships/image" Target="media/image2186.wmf"/><Relationship Id="rId3369" Type="http://schemas.openxmlformats.org/officeDocument/2006/relationships/image" Target="media/image1579.wmf"/><Relationship Id="rId2385" Type="http://schemas.openxmlformats.org/officeDocument/2006/relationships/oleObject" Target="embeddings/oleObject1232.bin"/><Relationship Id="rId3783" Type="http://schemas.openxmlformats.org/officeDocument/2006/relationships/oleObject" Target="embeddings/oleObject2005.bin"/><Relationship Id="rId4834" Type="http://schemas.openxmlformats.org/officeDocument/2006/relationships/oleObject" Target="embeddings/oleObject2609.bin"/><Relationship Id="rId357" Type="http://schemas.openxmlformats.org/officeDocument/2006/relationships/image" Target="media/image160.wmf"/><Relationship Id="rId2038" Type="http://schemas.openxmlformats.org/officeDocument/2006/relationships/image" Target="media/image976.wmf"/><Relationship Id="rId3436" Type="http://schemas.openxmlformats.org/officeDocument/2006/relationships/oleObject" Target="embeddings/oleObject1820.bin"/><Relationship Id="rId3850" Type="http://schemas.openxmlformats.org/officeDocument/2006/relationships/image" Target="media/image1787.wmf"/><Relationship Id="rId771" Type="http://schemas.openxmlformats.org/officeDocument/2006/relationships/oleObject" Target="embeddings/oleObject406.bin"/><Relationship Id="rId2452" Type="http://schemas.openxmlformats.org/officeDocument/2006/relationships/image" Target="media/image1183.wmf"/><Relationship Id="rId3503" Type="http://schemas.openxmlformats.org/officeDocument/2006/relationships/image" Target="media/image1646.wmf"/><Relationship Id="rId424" Type="http://schemas.openxmlformats.org/officeDocument/2006/relationships/oleObject" Target="embeddings/oleObject227.bin"/><Relationship Id="rId1054" Type="http://schemas.openxmlformats.org/officeDocument/2006/relationships/oleObject" Target="embeddings/oleObject549.bin"/><Relationship Id="rId2105" Type="http://schemas.openxmlformats.org/officeDocument/2006/relationships/oleObject" Target="embeddings/oleObject1092.bin"/><Relationship Id="rId1121" Type="http://schemas.openxmlformats.org/officeDocument/2006/relationships/image" Target="media/image535.wmf"/><Relationship Id="rId4277" Type="http://schemas.openxmlformats.org/officeDocument/2006/relationships/image" Target="media/image1956.wmf"/><Relationship Id="rId4691" Type="http://schemas.openxmlformats.org/officeDocument/2006/relationships/image" Target="media/image2148.wmf"/><Relationship Id="rId3293" Type="http://schemas.openxmlformats.org/officeDocument/2006/relationships/image" Target="media/image1541.wmf"/><Relationship Id="rId4344" Type="http://schemas.openxmlformats.org/officeDocument/2006/relationships/oleObject" Target="embeddings/oleObject2351.bin"/><Relationship Id="rId1938" Type="http://schemas.openxmlformats.org/officeDocument/2006/relationships/image" Target="media/image926.wmf"/><Relationship Id="rId3360" Type="http://schemas.openxmlformats.org/officeDocument/2006/relationships/oleObject" Target="embeddings/oleObject1782.bin"/><Relationship Id="rId281" Type="http://schemas.openxmlformats.org/officeDocument/2006/relationships/oleObject" Target="embeddings/oleObject153.bin"/><Relationship Id="rId3013" Type="http://schemas.openxmlformats.org/officeDocument/2006/relationships/oleObject" Target="embeddings/oleObject1546.bin"/><Relationship Id="rId4411" Type="http://schemas.openxmlformats.org/officeDocument/2006/relationships/image" Target="media/image2020.wmf"/><Relationship Id="rId2779" Type="http://schemas.openxmlformats.org/officeDocument/2006/relationships/image" Target="media/image1349.wmf"/><Relationship Id="rId1795" Type="http://schemas.openxmlformats.org/officeDocument/2006/relationships/oleObject" Target="embeddings/oleObject937.bin"/><Relationship Id="rId2846" Type="http://schemas.openxmlformats.org/officeDocument/2006/relationships/oleObject" Target="embeddings/oleObject1460.bin"/><Relationship Id="rId87" Type="http://schemas.openxmlformats.org/officeDocument/2006/relationships/oleObject" Target="embeddings/oleObject50.bin"/><Relationship Id="rId818" Type="http://schemas.openxmlformats.org/officeDocument/2006/relationships/oleObject" Target="embeddings/oleObject431.bin"/><Relationship Id="rId1448" Type="http://schemas.openxmlformats.org/officeDocument/2006/relationships/oleObject" Target="embeddings/oleObject751.bin"/><Relationship Id="rId1862" Type="http://schemas.openxmlformats.org/officeDocument/2006/relationships/image" Target="media/image888.wmf"/><Relationship Id="rId2913" Type="http://schemas.openxmlformats.org/officeDocument/2006/relationships/image" Target="media/image1416.wmf"/><Relationship Id="rId1515" Type="http://schemas.openxmlformats.org/officeDocument/2006/relationships/image" Target="media/image725.wmf"/><Relationship Id="rId3687" Type="http://schemas.openxmlformats.org/officeDocument/2006/relationships/oleObject" Target="embeddings/oleObject1951.bin"/><Relationship Id="rId4738" Type="http://schemas.openxmlformats.org/officeDocument/2006/relationships/oleObject" Target="embeddings/oleObject2563.bin"/><Relationship Id="rId2289" Type="http://schemas.openxmlformats.org/officeDocument/2006/relationships/oleObject" Target="embeddings/oleObject1184.bin"/><Relationship Id="rId3754" Type="http://schemas.openxmlformats.org/officeDocument/2006/relationships/image" Target="media/image1760.wmf"/><Relationship Id="rId4805" Type="http://schemas.openxmlformats.org/officeDocument/2006/relationships/oleObject" Target="embeddings/oleObject2592.bin"/><Relationship Id="rId675" Type="http://schemas.openxmlformats.org/officeDocument/2006/relationships/oleObject" Target="embeddings/oleObject359.bin"/><Relationship Id="rId2356" Type="http://schemas.openxmlformats.org/officeDocument/2006/relationships/image" Target="media/image1135.wmf"/><Relationship Id="rId2770" Type="http://schemas.openxmlformats.org/officeDocument/2006/relationships/oleObject" Target="embeddings/oleObject1422.bin"/><Relationship Id="rId3407" Type="http://schemas.openxmlformats.org/officeDocument/2006/relationships/image" Target="media/image1598.wmf"/><Relationship Id="rId3821" Type="http://schemas.openxmlformats.org/officeDocument/2006/relationships/oleObject" Target="embeddings/oleObject2041.bin"/><Relationship Id="rId328" Type="http://schemas.openxmlformats.org/officeDocument/2006/relationships/image" Target="media/image147.wmf"/><Relationship Id="rId742" Type="http://schemas.openxmlformats.org/officeDocument/2006/relationships/image" Target="media/image347.wmf"/><Relationship Id="rId1372" Type="http://schemas.openxmlformats.org/officeDocument/2006/relationships/image" Target="media/image656.wmf"/><Relationship Id="rId2009" Type="http://schemas.openxmlformats.org/officeDocument/2006/relationships/oleObject" Target="embeddings/oleObject1044.bin"/><Relationship Id="rId2423" Type="http://schemas.openxmlformats.org/officeDocument/2006/relationships/oleObject" Target="embeddings/oleObject1251.bin"/><Relationship Id="rId1025" Type="http://schemas.openxmlformats.org/officeDocument/2006/relationships/image" Target="media/image487.wmf"/><Relationship Id="rId4595" Type="http://schemas.openxmlformats.org/officeDocument/2006/relationships/image" Target="media/image2100.wmf"/><Relationship Id="rId3197" Type="http://schemas.openxmlformats.org/officeDocument/2006/relationships/oleObject" Target="embeddings/oleObject1687.bin"/><Relationship Id="rId4248" Type="http://schemas.openxmlformats.org/officeDocument/2006/relationships/image" Target="media/image1945.wmf"/><Relationship Id="rId4662" Type="http://schemas.openxmlformats.org/officeDocument/2006/relationships/oleObject" Target="embeddings/oleObject2525.bin"/><Relationship Id="rId185" Type="http://schemas.openxmlformats.org/officeDocument/2006/relationships/image" Target="media/image82.wmf"/><Relationship Id="rId1909" Type="http://schemas.openxmlformats.org/officeDocument/2006/relationships/oleObject" Target="embeddings/oleObject994.bin"/><Relationship Id="rId3264" Type="http://schemas.openxmlformats.org/officeDocument/2006/relationships/oleObject" Target="embeddings/oleObject1734.bin"/><Relationship Id="rId4315" Type="http://schemas.openxmlformats.org/officeDocument/2006/relationships/image" Target="media/image1975.wmf"/><Relationship Id="rId2280" Type="http://schemas.openxmlformats.org/officeDocument/2006/relationships/image" Target="media/image1097.wmf"/><Relationship Id="rId3331" Type="http://schemas.openxmlformats.org/officeDocument/2006/relationships/image" Target="media/image1560.wmf"/><Relationship Id="rId252" Type="http://schemas.openxmlformats.org/officeDocument/2006/relationships/oleObject" Target="embeddings/oleObject133.bin"/><Relationship Id="rId1699" Type="http://schemas.openxmlformats.org/officeDocument/2006/relationships/oleObject" Target="embeddings/oleObject881.bin"/><Relationship Id="rId2000" Type="http://schemas.openxmlformats.org/officeDocument/2006/relationships/image" Target="media/image957.wmf"/><Relationship Id="rId4172" Type="http://schemas.openxmlformats.org/officeDocument/2006/relationships/oleObject" Target="embeddings/oleObject2261.bin"/><Relationship Id="rId1766" Type="http://schemas.openxmlformats.org/officeDocument/2006/relationships/image" Target="media/image840.wmf"/><Relationship Id="rId2817" Type="http://schemas.openxmlformats.org/officeDocument/2006/relationships/image" Target="media/image1368.wmf"/><Relationship Id="rId58" Type="http://schemas.openxmlformats.org/officeDocument/2006/relationships/image" Target="media/image26.wmf"/><Relationship Id="rId1419" Type="http://schemas.openxmlformats.org/officeDocument/2006/relationships/oleObject" Target="embeddings/oleObject736.bin"/><Relationship Id="rId1833" Type="http://schemas.openxmlformats.org/officeDocument/2006/relationships/oleObject" Target="embeddings/oleObject956.bin"/><Relationship Id="rId1900" Type="http://schemas.openxmlformats.org/officeDocument/2006/relationships/image" Target="media/image907.wmf"/><Relationship Id="rId3658" Type="http://schemas.openxmlformats.org/officeDocument/2006/relationships/image" Target="media/image1719.wmf"/><Relationship Id="rId4709" Type="http://schemas.openxmlformats.org/officeDocument/2006/relationships/image" Target="media/image2157.wmf"/><Relationship Id="rId579" Type="http://schemas.openxmlformats.org/officeDocument/2006/relationships/image" Target="media/image270.wmf"/><Relationship Id="rId993" Type="http://schemas.openxmlformats.org/officeDocument/2006/relationships/image" Target="media/image471.wmf"/><Relationship Id="rId2674" Type="http://schemas.openxmlformats.org/officeDocument/2006/relationships/image" Target="media/image1293.wmf"/><Relationship Id="rId646" Type="http://schemas.openxmlformats.org/officeDocument/2006/relationships/image" Target="media/image298.wmf"/><Relationship Id="rId1276" Type="http://schemas.openxmlformats.org/officeDocument/2006/relationships/oleObject" Target="embeddings/oleObject660.bin"/><Relationship Id="rId2327" Type="http://schemas.openxmlformats.org/officeDocument/2006/relationships/oleObject" Target="embeddings/oleObject1203.bin"/><Relationship Id="rId3725" Type="http://schemas.openxmlformats.org/officeDocument/2006/relationships/oleObject" Target="embeddings/oleObject1976.bin"/><Relationship Id="rId1690" Type="http://schemas.openxmlformats.org/officeDocument/2006/relationships/oleObject" Target="embeddings/oleObject876.bin"/><Relationship Id="rId2741" Type="http://schemas.openxmlformats.org/officeDocument/2006/relationships/oleObject" Target="embeddings/oleObject1411.bin"/><Relationship Id="rId713" Type="http://schemas.openxmlformats.org/officeDocument/2006/relationships/oleObject" Target="embeddings/oleObject377.bin"/><Relationship Id="rId1343" Type="http://schemas.openxmlformats.org/officeDocument/2006/relationships/oleObject" Target="embeddings/oleObject695.bin"/><Relationship Id="rId4499" Type="http://schemas.openxmlformats.org/officeDocument/2006/relationships/oleObject" Target="embeddings/oleObject2443.bin"/><Relationship Id="rId1410" Type="http://schemas.openxmlformats.org/officeDocument/2006/relationships/image" Target="media/image675.wmf"/><Relationship Id="rId4566" Type="http://schemas.openxmlformats.org/officeDocument/2006/relationships/oleObject" Target="embeddings/oleObject2477.bin"/><Relationship Id="rId3168" Type="http://schemas.openxmlformats.org/officeDocument/2006/relationships/oleObject" Target="embeddings/oleObject1658.bin"/><Relationship Id="rId3582" Type="http://schemas.openxmlformats.org/officeDocument/2006/relationships/oleObject" Target="embeddings/oleObject1893.bin"/><Relationship Id="rId4219" Type="http://schemas.openxmlformats.org/officeDocument/2006/relationships/oleObject" Target="embeddings/oleObject2285.bin"/><Relationship Id="rId4633" Type="http://schemas.openxmlformats.org/officeDocument/2006/relationships/image" Target="media/image2119.wmf"/><Relationship Id="rId2184" Type="http://schemas.openxmlformats.org/officeDocument/2006/relationships/oleObject" Target="embeddings/oleObject1132.bin"/><Relationship Id="rId3235" Type="http://schemas.openxmlformats.org/officeDocument/2006/relationships/image" Target="media/image1514.wmf"/><Relationship Id="rId156" Type="http://schemas.openxmlformats.org/officeDocument/2006/relationships/image" Target="media/image68.wmf"/><Relationship Id="rId570" Type="http://schemas.openxmlformats.org/officeDocument/2006/relationships/oleObject" Target="embeddings/oleObject301.bin"/><Relationship Id="rId2251" Type="http://schemas.openxmlformats.org/officeDocument/2006/relationships/oleObject" Target="embeddings/oleObject1165.bin"/><Relationship Id="rId3302" Type="http://schemas.openxmlformats.org/officeDocument/2006/relationships/oleObject" Target="embeddings/oleObject1753.bin"/><Relationship Id="rId4700" Type="http://schemas.openxmlformats.org/officeDocument/2006/relationships/oleObject" Target="embeddings/oleObject2544.bin"/><Relationship Id="rId223" Type="http://schemas.openxmlformats.org/officeDocument/2006/relationships/image" Target="media/image101.wmf"/><Relationship Id="rId4076" Type="http://schemas.openxmlformats.org/officeDocument/2006/relationships/image" Target="media/image1865.wmf"/><Relationship Id="rId4490" Type="http://schemas.openxmlformats.org/officeDocument/2006/relationships/image" Target="media/image2049.wmf"/><Relationship Id="rId1737" Type="http://schemas.openxmlformats.org/officeDocument/2006/relationships/oleObject" Target="embeddings/oleObject907.bin"/><Relationship Id="rId3092" Type="http://schemas.openxmlformats.org/officeDocument/2006/relationships/image" Target="media/image1493.wmf"/><Relationship Id="rId4143" Type="http://schemas.openxmlformats.org/officeDocument/2006/relationships/image" Target="media/image1893.wmf"/><Relationship Id="rId29" Type="http://schemas.openxmlformats.org/officeDocument/2006/relationships/oleObject" Target="embeddings/oleObject11.bin"/><Relationship Id="rId4210" Type="http://schemas.openxmlformats.org/officeDocument/2006/relationships/oleObject" Target="embeddings/oleObject2280.bin"/><Relationship Id="rId1804" Type="http://schemas.openxmlformats.org/officeDocument/2006/relationships/image" Target="media/image859.wmf"/><Relationship Id="rId3976" Type="http://schemas.openxmlformats.org/officeDocument/2006/relationships/oleObject" Target="embeddings/oleObject2127.bin"/><Relationship Id="rId897" Type="http://schemas.openxmlformats.org/officeDocument/2006/relationships/oleObject" Target="embeddings/oleObject472.bin"/><Relationship Id="rId2578" Type="http://schemas.openxmlformats.org/officeDocument/2006/relationships/image" Target="media/image1245.wmf"/><Relationship Id="rId2992" Type="http://schemas.openxmlformats.org/officeDocument/2006/relationships/oleObject" Target="embeddings/oleObject1534.bin"/><Relationship Id="rId3629" Type="http://schemas.openxmlformats.org/officeDocument/2006/relationships/image" Target="media/image1705.wmf"/><Relationship Id="rId964" Type="http://schemas.openxmlformats.org/officeDocument/2006/relationships/oleObject" Target="embeddings/oleObject507.bin"/><Relationship Id="rId1594" Type="http://schemas.openxmlformats.org/officeDocument/2006/relationships/oleObject" Target="embeddings/oleObject826.bin"/><Relationship Id="rId2645" Type="http://schemas.openxmlformats.org/officeDocument/2006/relationships/oleObject" Target="embeddings/oleObject1363.bin"/><Relationship Id="rId617" Type="http://schemas.openxmlformats.org/officeDocument/2006/relationships/image" Target="media/image289.wmf"/><Relationship Id="rId1247" Type="http://schemas.openxmlformats.org/officeDocument/2006/relationships/image" Target="media/image598.wmf"/><Relationship Id="rId1661" Type="http://schemas.openxmlformats.org/officeDocument/2006/relationships/oleObject" Target="embeddings/oleObject861.bin"/><Relationship Id="rId2712" Type="http://schemas.openxmlformats.org/officeDocument/2006/relationships/image" Target="media/image1312.wmf"/><Relationship Id="rId1314" Type="http://schemas.openxmlformats.org/officeDocument/2006/relationships/oleObject" Target="embeddings/oleObject680.bin"/><Relationship Id="rId4884" Type="http://schemas.openxmlformats.org/officeDocument/2006/relationships/oleObject" Target="embeddings/oleObject2634.bin"/><Relationship Id="rId3486" Type="http://schemas.openxmlformats.org/officeDocument/2006/relationships/oleObject" Target="embeddings/oleObject1845.bin"/><Relationship Id="rId4537" Type="http://schemas.openxmlformats.org/officeDocument/2006/relationships/image" Target="media/image2071.wmf"/><Relationship Id="rId20" Type="http://schemas.openxmlformats.org/officeDocument/2006/relationships/image" Target="media/image11.wmf"/><Relationship Id="rId2088" Type="http://schemas.openxmlformats.org/officeDocument/2006/relationships/image" Target="media/image1001.wmf"/><Relationship Id="rId3139" Type="http://schemas.openxmlformats.org/officeDocument/2006/relationships/oleObject" Target="embeddings/oleObject1633.bin"/><Relationship Id="rId474" Type="http://schemas.openxmlformats.org/officeDocument/2006/relationships/oleObject" Target="embeddings/oleObject252.bin"/><Relationship Id="rId2155" Type="http://schemas.openxmlformats.org/officeDocument/2006/relationships/oleObject" Target="embeddings/oleObject1117.bin"/><Relationship Id="rId3553" Type="http://schemas.openxmlformats.org/officeDocument/2006/relationships/image" Target="media/image1671.wmf"/><Relationship Id="rId4604" Type="http://schemas.openxmlformats.org/officeDocument/2006/relationships/oleObject" Target="embeddings/oleObject2496.bin"/><Relationship Id="rId127" Type="http://schemas.openxmlformats.org/officeDocument/2006/relationships/oleObject" Target="embeddings/oleObject70.bin"/><Relationship Id="rId3206" Type="http://schemas.openxmlformats.org/officeDocument/2006/relationships/oleObject" Target="embeddings/oleObject1696.bin"/><Relationship Id="rId3620" Type="http://schemas.openxmlformats.org/officeDocument/2006/relationships/oleObject" Target="embeddings/oleObject1912.bin"/><Relationship Id="rId541" Type="http://schemas.openxmlformats.org/officeDocument/2006/relationships/image" Target="media/image251.wmf"/><Relationship Id="rId1171" Type="http://schemas.openxmlformats.org/officeDocument/2006/relationships/image" Target="media/image560.wmf"/><Relationship Id="rId2222" Type="http://schemas.openxmlformats.org/officeDocument/2006/relationships/image" Target="media/image1068.wmf"/><Relationship Id="rId1988" Type="http://schemas.openxmlformats.org/officeDocument/2006/relationships/image" Target="media/image951.wmf"/><Relationship Id="rId4394" Type="http://schemas.openxmlformats.org/officeDocument/2006/relationships/image" Target="media/image2011.wmf"/><Relationship Id="rId4047" Type="http://schemas.openxmlformats.org/officeDocument/2006/relationships/oleObject" Target="embeddings/oleObject2184.bin"/><Relationship Id="rId4461" Type="http://schemas.openxmlformats.org/officeDocument/2006/relationships/oleObject" Target="embeddings/oleObject2415.bin"/><Relationship Id="rId3063" Type="http://schemas.openxmlformats.org/officeDocument/2006/relationships/image" Target="media/image1480.wmf"/><Relationship Id="rId4114" Type="http://schemas.openxmlformats.org/officeDocument/2006/relationships/image" Target="media/image1884.wmf"/><Relationship Id="rId1708" Type="http://schemas.openxmlformats.org/officeDocument/2006/relationships/image" Target="media/image819.wmf"/><Relationship Id="rId3130" Type="http://schemas.openxmlformats.org/officeDocument/2006/relationships/oleObject" Target="embeddings/oleObject1626.bin"/><Relationship Id="rId2896" Type="http://schemas.openxmlformats.org/officeDocument/2006/relationships/oleObject" Target="embeddings/oleObject1485.bin"/><Relationship Id="rId3947" Type="http://schemas.openxmlformats.org/officeDocument/2006/relationships/oleObject" Target="embeddings/oleObject2108.bin"/><Relationship Id="rId868" Type="http://schemas.openxmlformats.org/officeDocument/2006/relationships/oleObject" Target="embeddings/oleObject456.bin"/><Relationship Id="rId1498" Type="http://schemas.openxmlformats.org/officeDocument/2006/relationships/oleObject" Target="embeddings/oleObject778.bin"/><Relationship Id="rId2549" Type="http://schemas.openxmlformats.org/officeDocument/2006/relationships/oleObject" Target="embeddings/oleObject1315.bin"/><Relationship Id="rId2963" Type="http://schemas.openxmlformats.org/officeDocument/2006/relationships/image" Target="media/image1440.wmf"/><Relationship Id="rId935" Type="http://schemas.openxmlformats.org/officeDocument/2006/relationships/image" Target="media/image439.wmf"/><Relationship Id="rId1565" Type="http://schemas.openxmlformats.org/officeDocument/2006/relationships/image" Target="media/image750.wmf"/><Relationship Id="rId2616" Type="http://schemas.openxmlformats.org/officeDocument/2006/relationships/image" Target="media/image1264.wmf"/><Relationship Id="rId1218" Type="http://schemas.openxmlformats.org/officeDocument/2006/relationships/oleObject" Target="embeddings/oleObject631.bin"/><Relationship Id="rId1632" Type="http://schemas.openxmlformats.org/officeDocument/2006/relationships/image" Target="media/image782.wmf"/><Relationship Id="rId4788" Type="http://schemas.openxmlformats.org/officeDocument/2006/relationships/oleObject" Target="embeddings/oleObject2588.bin"/><Relationship Id="rId4855" Type="http://schemas.openxmlformats.org/officeDocument/2006/relationships/image" Target="media/image2232.wmf"/><Relationship Id="rId3457" Type="http://schemas.openxmlformats.org/officeDocument/2006/relationships/image" Target="media/image1623.wmf"/><Relationship Id="rId3871" Type="http://schemas.openxmlformats.org/officeDocument/2006/relationships/oleObject" Target="embeddings/oleObject2070.bin"/><Relationship Id="rId4508" Type="http://schemas.openxmlformats.org/officeDocument/2006/relationships/image" Target="media/image2057.wmf"/><Relationship Id="rId378" Type="http://schemas.openxmlformats.org/officeDocument/2006/relationships/oleObject" Target="embeddings/oleObject204.bin"/><Relationship Id="rId792" Type="http://schemas.openxmlformats.org/officeDocument/2006/relationships/image" Target="media/image372.wmf"/><Relationship Id="rId2059" Type="http://schemas.openxmlformats.org/officeDocument/2006/relationships/oleObject" Target="embeddings/oleObject1069.bin"/><Relationship Id="rId2473" Type="http://schemas.openxmlformats.org/officeDocument/2006/relationships/oleObject" Target="embeddings/oleObject1276.bin"/><Relationship Id="rId3524" Type="http://schemas.openxmlformats.org/officeDocument/2006/relationships/oleObject" Target="embeddings/oleObject1864.bin"/><Relationship Id="rId445" Type="http://schemas.openxmlformats.org/officeDocument/2006/relationships/image" Target="media/image204.wmf"/><Relationship Id="rId1075" Type="http://schemas.openxmlformats.org/officeDocument/2006/relationships/image" Target="media/image512.wmf"/><Relationship Id="rId2126" Type="http://schemas.openxmlformats.org/officeDocument/2006/relationships/image" Target="media/image1020.wmf"/><Relationship Id="rId2540" Type="http://schemas.openxmlformats.org/officeDocument/2006/relationships/image" Target="media/image1226.wmf"/><Relationship Id="rId512" Type="http://schemas.openxmlformats.org/officeDocument/2006/relationships/oleObject" Target="embeddings/oleObject271.bin"/><Relationship Id="rId1142" Type="http://schemas.openxmlformats.org/officeDocument/2006/relationships/oleObject" Target="embeddings/oleObject593.bin"/><Relationship Id="rId4298" Type="http://schemas.openxmlformats.org/officeDocument/2006/relationships/oleObject" Target="embeddings/oleObject2328.bin"/><Relationship Id="rId4365" Type="http://schemas.openxmlformats.org/officeDocument/2006/relationships/oleObject" Target="embeddings/oleObject2364.bin"/><Relationship Id="rId1959" Type="http://schemas.openxmlformats.org/officeDocument/2006/relationships/oleObject" Target="embeddings/oleObject1019.bin"/><Relationship Id="rId4018" Type="http://schemas.openxmlformats.org/officeDocument/2006/relationships/oleObject" Target="embeddings/oleObject2155.bin"/><Relationship Id="rId3381" Type="http://schemas.openxmlformats.org/officeDocument/2006/relationships/image" Target="media/image1585.wmf"/><Relationship Id="rId4432" Type="http://schemas.openxmlformats.org/officeDocument/2006/relationships/oleObject" Target="embeddings/oleObject2398.bin"/><Relationship Id="rId3034" Type="http://schemas.openxmlformats.org/officeDocument/2006/relationships/image" Target="media/image1469.wmf"/><Relationship Id="rId2050" Type="http://schemas.openxmlformats.org/officeDocument/2006/relationships/image" Target="media/image982.wmf"/><Relationship Id="rId3101" Type="http://schemas.openxmlformats.org/officeDocument/2006/relationships/oleObject" Target="embeddings/oleObject1602.bin"/><Relationship Id="rId839" Type="http://schemas.openxmlformats.org/officeDocument/2006/relationships/image" Target="media/image394.wmf"/><Relationship Id="rId1469" Type="http://schemas.openxmlformats.org/officeDocument/2006/relationships/image" Target="media/image703.wmf"/><Relationship Id="rId2867" Type="http://schemas.openxmlformats.org/officeDocument/2006/relationships/image" Target="media/image1393.wmf"/><Relationship Id="rId3918" Type="http://schemas.openxmlformats.org/officeDocument/2006/relationships/image" Target="media/image1821.wmf"/><Relationship Id="rId1883" Type="http://schemas.openxmlformats.org/officeDocument/2006/relationships/oleObject" Target="embeddings/oleObject981.bin"/><Relationship Id="rId2934" Type="http://schemas.openxmlformats.org/officeDocument/2006/relationships/oleObject" Target="embeddings/oleObject1504.bin"/><Relationship Id="rId906" Type="http://schemas.openxmlformats.org/officeDocument/2006/relationships/image" Target="media/image425.wmf"/><Relationship Id="rId1536" Type="http://schemas.openxmlformats.org/officeDocument/2006/relationships/oleObject" Target="embeddings/oleObject797.bin"/><Relationship Id="rId1950" Type="http://schemas.openxmlformats.org/officeDocument/2006/relationships/image" Target="media/image932.wmf"/><Relationship Id="rId1603" Type="http://schemas.openxmlformats.org/officeDocument/2006/relationships/image" Target="media/image769.wmf"/><Relationship Id="rId4759" Type="http://schemas.openxmlformats.org/officeDocument/2006/relationships/image" Target="media/image2182.wmf"/><Relationship Id="rId3775" Type="http://schemas.openxmlformats.org/officeDocument/2006/relationships/oleObject" Target="embeddings/oleObject2001.bin"/><Relationship Id="rId4826" Type="http://schemas.openxmlformats.org/officeDocument/2006/relationships/oleObject" Target="embeddings/oleObject2605.bin"/><Relationship Id="rId696" Type="http://schemas.openxmlformats.org/officeDocument/2006/relationships/image" Target="media/image324.wmf"/><Relationship Id="rId2377" Type="http://schemas.openxmlformats.org/officeDocument/2006/relationships/oleObject" Target="embeddings/oleObject1228.bin"/><Relationship Id="rId2791" Type="http://schemas.openxmlformats.org/officeDocument/2006/relationships/image" Target="media/image1355.wmf"/><Relationship Id="rId3428" Type="http://schemas.openxmlformats.org/officeDocument/2006/relationships/oleObject" Target="embeddings/oleObject1816.bin"/><Relationship Id="rId349" Type="http://schemas.openxmlformats.org/officeDocument/2006/relationships/oleObject" Target="embeddings/oleObject189.bin"/><Relationship Id="rId763" Type="http://schemas.openxmlformats.org/officeDocument/2006/relationships/oleObject" Target="embeddings/oleObject402.bin"/><Relationship Id="rId1393" Type="http://schemas.openxmlformats.org/officeDocument/2006/relationships/oleObject" Target="embeddings/oleObject723.bin"/><Relationship Id="rId2444" Type="http://schemas.openxmlformats.org/officeDocument/2006/relationships/image" Target="media/image1179.wmf"/><Relationship Id="rId3842" Type="http://schemas.openxmlformats.org/officeDocument/2006/relationships/image" Target="media/image1783.wmf"/><Relationship Id="rId416" Type="http://schemas.openxmlformats.org/officeDocument/2006/relationships/oleObject" Target="embeddings/oleObject223.bin"/><Relationship Id="rId1046" Type="http://schemas.openxmlformats.org/officeDocument/2006/relationships/oleObject" Target="embeddings/oleObject545.bin"/><Relationship Id="rId830" Type="http://schemas.openxmlformats.org/officeDocument/2006/relationships/oleObject" Target="embeddings/oleObject437.bin"/><Relationship Id="rId1460" Type="http://schemas.openxmlformats.org/officeDocument/2006/relationships/image" Target="media/image699.wmf"/><Relationship Id="rId2511" Type="http://schemas.openxmlformats.org/officeDocument/2006/relationships/oleObject" Target="embeddings/oleObject1296.bin"/><Relationship Id="rId1113" Type="http://schemas.openxmlformats.org/officeDocument/2006/relationships/image" Target="media/image531.wmf"/><Relationship Id="rId4269" Type="http://schemas.openxmlformats.org/officeDocument/2006/relationships/image" Target="media/image1952.wmf"/><Relationship Id="rId4683" Type="http://schemas.openxmlformats.org/officeDocument/2006/relationships/image" Target="media/image2144.wmf"/><Relationship Id="rId3285" Type="http://schemas.openxmlformats.org/officeDocument/2006/relationships/image" Target="media/image1537.wmf"/><Relationship Id="rId4336" Type="http://schemas.openxmlformats.org/officeDocument/2006/relationships/oleObject" Target="embeddings/oleObject2347.bin"/><Relationship Id="rId4750" Type="http://schemas.openxmlformats.org/officeDocument/2006/relationships/oleObject" Target="embeddings/oleObject2569.bin"/><Relationship Id="rId3352" Type="http://schemas.openxmlformats.org/officeDocument/2006/relationships/oleObject" Target="embeddings/oleObject1778.bin"/><Relationship Id="rId4403" Type="http://schemas.openxmlformats.org/officeDocument/2006/relationships/oleObject" Target="embeddings/oleObject2384.bin"/><Relationship Id="rId273" Type="http://schemas.openxmlformats.org/officeDocument/2006/relationships/oleObject" Target="embeddings/oleObject149.bin"/><Relationship Id="rId3005" Type="http://schemas.openxmlformats.org/officeDocument/2006/relationships/image" Target="media/image1461.wmf"/><Relationship Id="rId340" Type="http://schemas.openxmlformats.org/officeDocument/2006/relationships/image" Target="media/image153.wmf"/><Relationship Id="rId2021" Type="http://schemas.openxmlformats.org/officeDocument/2006/relationships/oleObject" Target="embeddings/oleObject1050.bin"/><Relationship Id="rId4193" Type="http://schemas.openxmlformats.org/officeDocument/2006/relationships/image" Target="media/image1918.wmf"/><Relationship Id="rId1787" Type="http://schemas.openxmlformats.org/officeDocument/2006/relationships/oleObject" Target="embeddings/oleObject933.bin"/><Relationship Id="rId2838" Type="http://schemas.openxmlformats.org/officeDocument/2006/relationships/oleObject" Target="embeddings/oleObject1456.bin"/><Relationship Id="rId79" Type="http://schemas.openxmlformats.org/officeDocument/2006/relationships/oleObject" Target="embeddings/oleObject45.bin"/><Relationship Id="rId1854" Type="http://schemas.openxmlformats.org/officeDocument/2006/relationships/image" Target="media/image884.wmf"/><Relationship Id="rId2905" Type="http://schemas.openxmlformats.org/officeDocument/2006/relationships/image" Target="media/image1412.wmf"/><Relationship Id="rId4260" Type="http://schemas.openxmlformats.org/officeDocument/2006/relationships/oleObject" Target="embeddings/oleObject2309.bin"/><Relationship Id="rId1507" Type="http://schemas.openxmlformats.org/officeDocument/2006/relationships/image" Target="media/image721.wmf"/><Relationship Id="rId1921" Type="http://schemas.openxmlformats.org/officeDocument/2006/relationships/oleObject" Target="embeddings/oleObject1000.bin"/><Relationship Id="rId3679" Type="http://schemas.openxmlformats.org/officeDocument/2006/relationships/oleObject" Target="embeddings/oleObject1946.bin"/><Relationship Id="rId1297" Type="http://schemas.openxmlformats.org/officeDocument/2006/relationships/image" Target="media/image623.wmf"/><Relationship Id="rId2695" Type="http://schemas.openxmlformats.org/officeDocument/2006/relationships/oleObject" Target="embeddings/oleObject1388.bin"/><Relationship Id="rId3746" Type="http://schemas.openxmlformats.org/officeDocument/2006/relationships/image" Target="media/image1756.wmf"/><Relationship Id="rId667" Type="http://schemas.openxmlformats.org/officeDocument/2006/relationships/oleObject" Target="embeddings/oleObject355.bin"/><Relationship Id="rId2348" Type="http://schemas.openxmlformats.org/officeDocument/2006/relationships/image" Target="media/image1131.wmf"/><Relationship Id="rId2762" Type="http://schemas.openxmlformats.org/officeDocument/2006/relationships/image" Target="media/image1339.wmf"/><Relationship Id="rId3813" Type="http://schemas.openxmlformats.org/officeDocument/2006/relationships/oleObject" Target="embeddings/oleObject2033.bin"/><Relationship Id="rId734" Type="http://schemas.openxmlformats.org/officeDocument/2006/relationships/image" Target="media/image343.wmf"/><Relationship Id="rId1364" Type="http://schemas.openxmlformats.org/officeDocument/2006/relationships/image" Target="media/image655.wmf"/><Relationship Id="rId2415" Type="http://schemas.openxmlformats.org/officeDocument/2006/relationships/oleObject" Target="embeddings/oleObject1247.bin"/><Relationship Id="rId70" Type="http://schemas.openxmlformats.org/officeDocument/2006/relationships/oleObject" Target="embeddings/oleObject40.bin"/><Relationship Id="rId801" Type="http://schemas.openxmlformats.org/officeDocument/2006/relationships/oleObject" Target="embeddings/oleObject422.bin"/><Relationship Id="rId1017" Type="http://schemas.openxmlformats.org/officeDocument/2006/relationships/image" Target="media/image483.wmf"/><Relationship Id="rId1431" Type="http://schemas.openxmlformats.org/officeDocument/2006/relationships/oleObject" Target="embeddings/oleObject742.bin"/><Relationship Id="rId4587" Type="http://schemas.openxmlformats.org/officeDocument/2006/relationships/image" Target="media/image2096.wmf"/><Relationship Id="rId3189" Type="http://schemas.openxmlformats.org/officeDocument/2006/relationships/oleObject" Target="embeddings/oleObject1679.bin"/><Relationship Id="rId4654" Type="http://schemas.openxmlformats.org/officeDocument/2006/relationships/oleObject" Target="embeddings/oleObject2521.bin"/><Relationship Id="rId3256" Type="http://schemas.openxmlformats.org/officeDocument/2006/relationships/oleObject" Target="embeddings/oleObject1730.bin"/><Relationship Id="rId4307" Type="http://schemas.openxmlformats.org/officeDocument/2006/relationships/image" Target="media/image1971.wmf"/><Relationship Id="rId177" Type="http://schemas.openxmlformats.org/officeDocument/2006/relationships/image" Target="media/image78.wmf"/><Relationship Id="rId591" Type="http://schemas.openxmlformats.org/officeDocument/2006/relationships/image" Target="media/image276.wmf"/><Relationship Id="rId2272" Type="http://schemas.openxmlformats.org/officeDocument/2006/relationships/image" Target="media/image1093.wmf"/><Relationship Id="rId3670" Type="http://schemas.openxmlformats.org/officeDocument/2006/relationships/image" Target="media/image1725.wmf"/><Relationship Id="rId4721" Type="http://schemas.openxmlformats.org/officeDocument/2006/relationships/image" Target="media/image2163.wmf"/><Relationship Id="rId244" Type="http://schemas.openxmlformats.org/officeDocument/2006/relationships/oleObject" Target="embeddings/oleObject129.bin"/><Relationship Id="rId3323" Type="http://schemas.openxmlformats.org/officeDocument/2006/relationships/image" Target="media/image1556.wmf"/><Relationship Id="rId311" Type="http://schemas.openxmlformats.org/officeDocument/2006/relationships/oleObject" Target="embeddings/oleObject168.bin"/><Relationship Id="rId4097" Type="http://schemas.openxmlformats.org/officeDocument/2006/relationships/oleObject" Target="embeddings/oleObject2218.bin"/><Relationship Id="rId1758" Type="http://schemas.openxmlformats.org/officeDocument/2006/relationships/image" Target="media/image836.wmf"/><Relationship Id="rId2809" Type="http://schemas.openxmlformats.org/officeDocument/2006/relationships/image" Target="media/image1364.wmf"/><Relationship Id="rId4164" Type="http://schemas.openxmlformats.org/officeDocument/2006/relationships/oleObject" Target="embeddings/oleObject2257.bin"/><Relationship Id="rId3180" Type="http://schemas.openxmlformats.org/officeDocument/2006/relationships/oleObject" Target="embeddings/oleObject1670.bin"/><Relationship Id="rId4231" Type="http://schemas.openxmlformats.org/officeDocument/2006/relationships/oleObject" Target="embeddings/oleObject2291.bin"/><Relationship Id="rId1825" Type="http://schemas.openxmlformats.org/officeDocument/2006/relationships/oleObject" Target="embeddings/oleObject952.bin"/><Relationship Id="rId3997" Type="http://schemas.openxmlformats.org/officeDocument/2006/relationships/image" Target="media/image1855.wmf"/><Relationship Id="rId2599" Type="http://schemas.openxmlformats.org/officeDocument/2006/relationships/oleObject" Target="embeddings/oleObject1340.bin"/><Relationship Id="rId985" Type="http://schemas.openxmlformats.org/officeDocument/2006/relationships/image" Target="media/image465.wmf"/><Relationship Id="rId2666" Type="http://schemas.openxmlformats.org/officeDocument/2006/relationships/image" Target="media/image1289.wmf"/><Relationship Id="rId3717" Type="http://schemas.openxmlformats.org/officeDocument/2006/relationships/oleObject" Target="embeddings/oleObject1972.bin"/><Relationship Id="rId638" Type="http://schemas.openxmlformats.org/officeDocument/2006/relationships/image" Target="media/image294.wmf"/><Relationship Id="rId1268" Type="http://schemas.openxmlformats.org/officeDocument/2006/relationships/oleObject" Target="embeddings/oleObject656.bin"/><Relationship Id="rId1682" Type="http://schemas.openxmlformats.org/officeDocument/2006/relationships/image" Target="media/image807.wmf"/><Relationship Id="rId2319" Type="http://schemas.openxmlformats.org/officeDocument/2006/relationships/oleObject" Target="embeddings/oleObject1199.bin"/><Relationship Id="rId2733" Type="http://schemas.openxmlformats.org/officeDocument/2006/relationships/oleObject" Target="embeddings/oleObject1407.bin"/><Relationship Id="rId705" Type="http://schemas.openxmlformats.org/officeDocument/2006/relationships/oleObject" Target="embeddings/oleObject373.bin"/><Relationship Id="rId1335" Type="http://schemas.openxmlformats.org/officeDocument/2006/relationships/oleObject" Target="embeddings/oleObject691.bin"/><Relationship Id="rId2800" Type="http://schemas.openxmlformats.org/officeDocument/2006/relationships/oleObject" Target="embeddings/oleObject1437.bin"/><Relationship Id="rId41" Type="http://schemas.openxmlformats.org/officeDocument/2006/relationships/image" Target="media/image17.wmf"/><Relationship Id="rId1402" Type="http://schemas.openxmlformats.org/officeDocument/2006/relationships/image" Target="media/image671.wmf"/><Relationship Id="rId4558" Type="http://schemas.openxmlformats.org/officeDocument/2006/relationships/oleObject" Target="embeddings/oleObject2473.bin"/><Relationship Id="rId3574" Type="http://schemas.openxmlformats.org/officeDocument/2006/relationships/oleObject" Target="embeddings/oleObject1889.bin"/><Relationship Id="rId4625" Type="http://schemas.openxmlformats.org/officeDocument/2006/relationships/image" Target="media/image2115.wmf"/><Relationship Id="rId495" Type="http://schemas.openxmlformats.org/officeDocument/2006/relationships/image" Target="media/image229.wmf"/><Relationship Id="rId2176" Type="http://schemas.openxmlformats.org/officeDocument/2006/relationships/image" Target="media/image1045.wmf"/><Relationship Id="rId2590" Type="http://schemas.openxmlformats.org/officeDocument/2006/relationships/image" Target="media/image1251.wmf"/><Relationship Id="rId3227" Type="http://schemas.openxmlformats.org/officeDocument/2006/relationships/oleObject" Target="embeddings/oleObject1713.bin"/><Relationship Id="rId3641" Type="http://schemas.openxmlformats.org/officeDocument/2006/relationships/oleObject" Target="embeddings/oleObject1927.bin"/><Relationship Id="rId148" Type="http://schemas.openxmlformats.org/officeDocument/2006/relationships/image" Target="media/image64.wmf"/><Relationship Id="rId562" Type="http://schemas.openxmlformats.org/officeDocument/2006/relationships/oleObject" Target="embeddings/oleObject297.bin"/><Relationship Id="rId1192" Type="http://schemas.openxmlformats.org/officeDocument/2006/relationships/oleObject" Target="embeddings/oleObject618.bin"/><Relationship Id="rId2243" Type="http://schemas.openxmlformats.org/officeDocument/2006/relationships/oleObject" Target="embeddings/oleObject1161.bin"/><Relationship Id="rId215" Type="http://schemas.openxmlformats.org/officeDocument/2006/relationships/image" Target="media/image97.wmf"/><Relationship Id="rId2310" Type="http://schemas.openxmlformats.org/officeDocument/2006/relationships/image" Target="media/image1112.wmf"/><Relationship Id="rId4068" Type="http://schemas.openxmlformats.org/officeDocument/2006/relationships/image" Target="media/image1861.wmf"/><Relationship Id="rId4482" Type="http://schemas.openxmlformats.org/officeDocument/2006/relationships/oleObject" Target="embeddings/oleObject2430.bin"/><Relationship Id="rId3084" Type="http://schemas.openxmlformats.org/officeDocument/2006/relationships/oleObject" Target="embeddings/oleObject1590.bin"/><Relationship Id="rId4135" Type="http://schemas.openxmlformats.org/officeDocument/2006/relationships/oleObject" Target="embeddings/oleObject2241.bin"/><Relationship Id="rId1729" Type="http://schemas.openxmlformats.org/officeDocument/2006/relationships/oleObject" Target="embeddings/oleObject901.bin"/><Relationship Id="rId3151" Type="http://schemas.openxmlformats.org/officeDocument/2006/relationships/oleObject" Target="embeddings/oleObject1641.bin"/><Relationship Id="rId4202" Type="http://schemas.openxmlformats.org/officeDocument/2006/relationships/oleObject" Target="embeddings/oleObject2276.bin"/><Relationship Id="rId3968" Type="http://schemas.openxmlformats.org/officeDocument/2006/relationships/image" Target="media/image1842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68.bin"/><Relationship Id="rId1586" Type="http://schemas.openxmlformats.org/officeDocument/2006/relationships/oleObject" Target="embeddings/oleObject822.bin"/><Relationship Id="rId2984" Type="http://schemas.openxmlformats.org/officeDocument/2006/relationships/oleObject" Target="embeddings/oleObject1530.bin"/><Relationship Id="rId609" Type="http://schemas.openxmlformats.org/officeDocument/2006/relationships/image" Target="media/image285.wmf"/><Relationship Id="rId956" Type="http://schemas.openxmlformats.org/officeDocument/2006/relationships/oleObject" Target="embeddings/oleObject503.bin"/><Relationship Id="rId1239" Type="http://schemas.openxmlformats.org/officeDocument/2006/relationships/image" Target="media/image594.wmf"/><Relationship Id="rId2637" Type="http://schemas.openxmlformats.org/officeDocument/2006/relationships/oleObject" Target="embeddings/oleObject1359.bin"/><Relationship Id="rId1653" Type="http://schemas.openxmlformats.org/officeDocument/2006/relationships/oleObject" Target="embeddings/oleObject857.bin"/><Relationship Id="rId2704" Type="http://schemas.openxmlformats.org/officeDocument/2006/relationships/image" Target="media/image1308.wmf"/><Relationship Id="rId1306" Type="http://schemas.openxmlformats.org/officeDocument/2006/relationships/oleObject" Target="embeddings/oleObject676.bin"/><Relationship Id="rId1720" Type="http://schemas.openxmlformats.org/officeDocument/2006/relationships/oleObject" Target="embeddings/oleObject896.bin"/><Relationship Id="rId4876" Type="http://schemas.openxmlformats.org/officeDocument/2006/relationships/oleObject" Target="embeddings/oleObject2630.bin"/><Relationship Id="rId12" Type="http://schemas.openxmlformats.org/officeDocument/2006/relationships/image" Target="media/image7.wmf"/><Relationship Id="rId3478" Type="http://schemas.openxmlformats.org/officeDocument/2006/relationships/oleObject" Target="embeddings/oleObject1841.bin"/><Relationship Id="rId3892" Type="http://schemas.openxmlformats.org/officeDocument/2006/relationships/image" Target="media/image1808.wmf"/><Relationship Id="rId4529" Type="http://schemas.openxmlformats.org/officeDocument/2006/relationships/image" Target="media/image2067.wmf"/><Relationship Id="rId399" Type="http://schemas.openxmlformats.org/officeDocument/2006/relationships/image" Target="media/image181.wmf"/><Relationship Id="rId2494" Type="http://schemas.openxmlformats.org/officeDocument/2006/relationships/image" Target="media/image1204.wmf"/><Relationship Id="rId3545" Type="http://schemas.openxmlformats.org/officeDocument/2006/relationships/image" Target="media/image1667.wmf"/><Relationship Id="rId466" Type="http://schemas.openxmlformats.org/officeDocument/2006/relationships/oleObject" Target="embeddings/oleObject248.bin"/><Relationship Id="rId880" Type="http://schemas.openxmlformats.org/officeDocument/2006/relationships/oleObject" Target="embeddings/oleObject463.bin"/><Relationship Id="rId1096" Type="http://schemas.openxmlformats.org/officeDocument/2006/relationships/oleObject" Target="embeddings/oleObject570.bin"/><Relationship Id="rId2147" Type="http://schemas.openxmlformats.org/officeDocument/2006/relationships/oleObject" Target="embeddings/oleObject1113.bin"/><Relationship Id="rId2561" Type="http://schemas.openxmlformats.org/officeDocument/2006/relationships/oleObject" Target="embeddings/oleObject1321.bin"/><Relationship Id="rId119" Type="http://schemas.openxmlformats.org/officeDocument/2006/relationships/oleObject" Target="embeddings/oleObject66.bin"/><Relationship Id="rId533" Type="http://schemas.openxmlformats.org/officeDocument/2006/relationships/image" Target="media/image247.wmf"/><Relationship Id="rId1163" Type="http://schemas.openxmlformats.org/officeDocument/2006/relationships/image" Target="media/image556.wmf"/><Relationship Id="rId2214" Type="http://schemas.openxmlformats.org/officeDocument/2006/relationships/image" Target="media/image1064.wmf"/><Relationship Id="rId3612" Type="http://schemas.openxmlformats.org/officeDocument/2006/relationships/oleObject" Target="embeddings/oleObject1908.bin"/><Relationship Id="rId600" Type="http://schemas.openxmlformats.org/officeDocument/2006/relationships/oleObject" Target="embeddings/oleObject316.bin"/><Relationship Id="rId1230" Type="http://schemas.openxmlformats.org/officeDocument/2006/relationships/oleObject" Target="embeddings/oleObject637.bin"/><Relationship Id="rId4386" Type="http://schemas.openxmlformats.org/officeDocument/2006/relationships/image" Target="media/image2007.wmf"/><Relationship Id="rId4039" Type="http://schemas.openxmlformats.org/officeDocument/2006/relationships/oleObject" Target="embeddings/oleObject2176.bin"/><Relationship Id="rId4453" Type="http://schemas.openxmlformats.org/officeDocument/2006/relationships/oleObject" Target="embeddings/oleObject2410.bin"/><Relationship Id="rId3055" Type="http://schemas.openxmlformats.org/officeDocument/2006/relationships/oleObject" Target="embeddings/oleObject1575.bin"/><Relationship Id="rId4106" Type="http://schemas.openxmlformats.org/officeDocument/2006/relationships/image" Target="media/image1880.wmf"/><Relationship Id="rId4520" Type="http://schemas.openxmlformats.org/officeDocument/2006/relationships/oleObject" Target="embeddings/oleObject2454.bin"/><Relationship Id="rId390" Type="http://schemas.openxmlformats.org/officeDocument/2006/relationships/oleObject" Target="embeddings/oleObject210.bin"/><Relationship Id="rId2071" Type="http://schemas.openxmlformats.org/officeDocument/2006/relationships/oleObject" Target="embeddings/oleObject1075.bin"/><Relationship Id="rId3122" Type="http://schemas.openxmlformats.org/officeDocument/2006/relationships/oleObject" Target="embeddings/oleObject1618.bin"/><Relationship Id="rId110" Type="http://schemas.openxmlformats.org/officeDocument/2006/relationships/image" Target="media/image45.wmf"/><Relationship Id="rId2888" Type="http://schemas.openxmlformats.org/officeDocument/2006/relationships/oleObject" Target="embeddings/oleObject1481.bin"/><Relationship Id="rId3939" Type="http://schemas.openxmlformats.org/officeDocument/2006/relationships/oleObject" Target="embeddings/oleObject2104.bin"/><Relationship Id="rId2955" Type="http://schemas.openxmlformats.org/officeDocument/2006/relationships/image" Target="media/image1436.wmf"/><Relationship Id="rId927" Type="http://schemas.openxmlformats.org/officeDocument/2006/relationships/image" Target="media/image435.wmf"/><Relationship Id="rId1557" Type="http://schemas.openxmlformats.org/officeDocument/2006/relationships/image" Target="media/image746.wmf"/><Relationship Id="rId1971" Type="http://schemas.openxmlformats.org/officeDocument/2006/relationships/oleObject" Target="embeddings/oleObject1025.bin"/><Relationship Id="rId2608" Type="http://schemas.openxmlformats.org/officeDocument/2006/relationships/image" Target="media/image1260.wmf"/><Relationship Id="rId1624" Type="http://schemas.openxmlformats.org/officeDocument/2006/relationships/image" Target="media/image778.wmf"/><Relationship Id="rId4030" Type="http://schemas.openxmlformats.org/officeDocument/2006/relationships/oleObject" Target="embeddings/oleObject2167.bin"/><Relationship Id="rId3796" Type="http://schemas.openxmlformats.org/officeDocument/2006/relationships/oleObject" Target="embeddings/oleObject2018.bin"/><Relationship Id="rId2398" Type="http://schemas.openxmlformats.org/officeDocument/2006/relationships/image" Target="media/image1156.wmf"/><Relationship Id="rId3449" Type="http://schemas.openxmlformats.org/officeDocument/2006/relationships/image" Target="media/image1619.wmf"/><Relationship Id="rId4847" Type="http://schemas.openxmlformats.org/officeDocument/2006/relationships/image" Target="media/image2228.wmf"/><Relationship Id="rId3863" Type="http://schemas.openxmlformats.org/officeDocument/2006/relationships/oleObject" Target="embeddings/oleObject2066.bin"/><Relationship Id="rId784" Type="http://schemas.openxmlformats.org/officeDocument/2006/relationships/image" Target="media/image368.wmf"/><Relationship Id="rId1067" Type="http://schemas.openxmlformats.org/officeDocument/2006/relationships/image" Target="media/image508.wmf"/><Relationship Id="rId2465" Type="http://schemas.openxmlformats.org/officeDocument/2006/relationships/oleObject" Target="embeddings/oleObject1272.bin"/><Relationship Id="rId3516" Type="http://schemas.openxmlformats.org/officeDocument/2006/relationships/oleObject" Target="embeddings/oleObject1860.bin"/><Relationship Id="rId3930" Type="http://schemas.openxmlformats.org/officeDocument/2006/relationships/image" Target="media/image1827.wmf"/><Relationship Id="rId437" Type="http://schemas.openxmlformats.org/officeDocument/2006/relationships/image" Target="media/image200.wmf"/><Relationship Id="rId851" Type="http://schemas.openxmlformats.org/officeDocument/2006/relationships/image" Target="media/image400.wmf"/><Relationship Id="rId1481" Type="http://schemas.openxmlformats.org/officeDocument/2006/relationships/oleObject" Target="embeddings/oleObject769.bin"/><Relationship Id="rId2118" Type="http://schemas.openxmlformats.org/officeDocument/2006/relationships/image" Target="media/image1016.wmf"/><Relationship Id="rId2532" Type="http://schemas.openxmlformats.org/officeDocument/2006/relationships/image" Target="media/image1222.wmf"/><Relationship Id="rId504" Type="http://schemas.openxmlformats.org/officeDocument/2006/relationships/oleObject" Target="embeddings/oleObject267.bin"/><Relationship Id="rId1134" Type="http://schemas.openxmlformats.org/officeDocument/2006/relationships/oleObject" Target="embeddings/oleObject589.bin"/><Relationship Id="rId1201" Type="http://schemas.openxmlformats.org/officeDocument/2006/relationships/image" Target="media/image575.wmf"/><Relationship Id="rId4357" Type="http://schemas.openxmlformats.org/officeDocument/2006/relationships/image" Target="media/image1996.wmf"/><Relationship Id="rId4771" Type="http://schemas.openxmlformats.org/officeDocument/2006/relationships/image" Target="media/image2188.wmf"/><Relationship Id="rId3373" Type="http://schemas.openxmlformats.org/officeDocument/2006/relationships/image" Target="media/image1581.wmf"/><Relationship Id="rId4424" Type="http://schemas.openxmlformats.org/officeDocument/2006/relationships/oleObject" Target="embeddings/oleObject2394.bin"/><Relationship Id="rId294" Type="http://schemas.openxmlformats.org/officeDocument/2006/relationships/image" Target="media/image131.wmf"/><Relationship Id="rId3026" Type="http://schemas.openxmlformats.org/officeDocument/2006/relationships/image" Target="media/image1465.wmf"/><Relationship Id="rId361" Type="http://schemas.openxmlformats.org/officeDocument/2006/relationships/image" Target="media/image162.wmf"/><Relationship Id="rId2042" Type="http://schemas.openxmlformats.org/officeDocument/2006/relationships/image" Target="media/image978.wmf"/><Relationship Id="rId3440" Type="http://schemas.openxmlformats.org/officeDocument/2006/relationships/oleObject" Target="embeddings/oleObject1822.bin"/><Relationship Id="rId2859" Type="http://schemas.openxmlformats.org/officeDocument/2006/relationships/image" Target="media/image1389.wmf"/><Relationship Id="rId1875" Type="http://schemas.openxmlformats.org/officeDocument/2006/relationships/oleObject" Target="embeddings/oleObject977.bin"/><Relationship Id="rId4281" Type="http://schemas.openxmlformats.org/officeDocument/2006/relationships/image" Target="media/image1958.wmf"/><Relationship Id="rId1528" Type="http://schemas.openxmlformats.org/officeDocument/2006/relationships/oleObject" Target="embeddings/oleObject793.bin"/><Relationship Id="rId2926" Type="http://schemas.openxmlformats.org/officeDocument/2006/relationships/oleObject" Target="embeddings/oleObject1500.bin"/><Relationship Id="rId1942" Type="http://schemas.openxmlformats.org/officeDocument/2006/relationships/image" Target="media/image928.wmf"/><Relationship Id="rId4001" Type="http://schemas.openxmlformats.org/officeDocument/2006/relationships/image" Target="media/image1857.wmf"/><Relationship Id="rId3767" Type="http://schemas.openxmlformats.org/officeDocument/2006/relationships/oleObject" Target="embeddings/oleObject1997.bin"/><Relationship Id="rId4818" Type="http://schemas.openxmlformats.org/officeDocument/2006/relationships/oleObject" Target="embeddings/oleObject2600.bin"/><Relationship Id="rId688" Type="http://schemas.openxmlformats.org/officeDocument/2006/relationships/image" Target="media/image320.wmf"/><Relationship Id="rId2369" Type="http://schemas.openxmlformats.org/officeDocument/2006/relationships/oleObject" Target="embeddings/oleObject1224.bin"/><Relationship Id="rId2783" Type="http://schemas.openxmlformats.org/officeDocument/2006/relationships/image" Target="media/image1351.wmf"/><Relationship Id="rId3834" Type="http://schemas.openxmlformats.org/officeDocument/2006/relationships/image" Target="media/image1779.wmf"/><Relationship Id="rId755" Type="http://schemas.openxmlformats.org/officeDocument/2006/relationships/oleObject" Target="embeddings/oleObject398.bin"/><Relationship Id="rId1385" Type="http://schemas.openxmlformats.org/officeDocument/2006/relationships/oleObject" Target="embeddings/oleObject719.bin"/><Relationship Id="rId2436" Type="http://schemas.openxmlformats.org/officeDocument/2006/relationships/image" Target="media/image1175.wmf"/><Relationship Id="rId2850" Type="http://schemas.openxmlformats.org/officeDocument/2006/relationships/oleObject" Target="embeddings/oleObject1462.bin"/><Relationship Id="rId91" Type="http://schemas.openxmlformats.org/officeDocument/2006/relationships/oleObject" Target="embeddings/oleObject52.bin"/><Relationship Id="rId408" Type="http://schemas.openxmlformats.org/officeDocument/2006/relationships/oleObject" Target="embeddings/oleObject219.bin"/><Relationship Id="rId822" Type="http://schemas.openxmlformats.org/officeDocument/2006/relationships/oleObject" Target="embeddings/oleObject433.bin"/><Relationship Id="rId1038" Type="http://schemas.openxmlformats.org/officeDocument/2006/relationships/oleObject" Target="embeddings/oleObject541.bin"/><Relationship Id="rId1452" Type="http://schemas.openxmlformats.org/officeDocument/2006/relationships/image" Target="media/image695.wmf"/><Relationship Id="rId2503" Type="http://schemas.openxmlformats.org/officeDocument/2006/relationships/oleObject" Target="embeddings/oleObject1291.bin"/><Relationship Id="rId3901" Type="http://schemas.openxmlformats.org/officeDocument/2006/relationships/oleObject" Target="embeddings/oleObject2085.bin"/><Relationship Id="rId1105" Type="http://schemas.openxmlformats.org/officeDocument/2006/relationships/image" Target="media/image527.wmf"/><Relationship Id="rId3277" Type="http://schemas.openxmlformats.org/officeDocument/2006/relationships/image" Target="media/image1533.wmf"/><Relationship Id="rId4675" Type="http://schemas.openxmlformats.org/officeDocument/2006/relationships/image" Target="media/image2140.wmf"/><Relationship Id="rId198" Type="http://schemas.openxmlformats.org/officeDocument/2006/relationships/oleObject" Target="embeddings/oleObject106.bin"/><Relationship Id="rId3691" Type="http://schemas.openxmlformats.org/officeDocument/2006/relationships/oleObject" Target="embeddings/oleObject1955.bin"/><Relationship Id="rId4328" Type="http://schemas.openxmlformats.org/officeDocument/2006/relationships/oleObject" Target="embeddings/oleObject2343.bin"/><Relationship Id="rId4742" Type="http://schemas.openxmlformats.org/officeDocument/2006/relationships/oleObject" Target="embeddings/oleObject2565.bin"/><Relationship Id="rId2293" Type="http://schemas.openxmlformats.org/officeDocument/2006/relationships/oleObject" Target="embeddings/oleObject1186.bin"/><Relationship Id="rId3344" Type="http://schemas.openxmlformats.org/officeDocument/2006/relationships/oleObject" Target="embeddings/oleObject1774.bin"/><Relationship Id="rId265" Type="http://schemas.openxmlformats.org/officeDocument/2006/relationships/oleObject" Target="embeddings/oleObject144.bin"/><Relationship Id="rId2360" Type="http://schemas.openxmlformats.org/officeDocument/2006/relationships/image" Target="media/image1137.wmf"/><Relationship Id="rId3411" Type="http://schemas.openxmlformats.org/officeDocument/2006/relationships/image" Target="media/image1600.wmf"/><Relationship Id="rId332" Type="http://schemas.openxmlformats.org/officeDocument/2006/relationships/image" Target="media/image149.wmf"/><Relationship Id="rId2013" Type="http://schemas.openxmlformats.org/officeDocument/2006/relationships/oleObject" Target="embeddings/oleObject1046.bin"/><Relationship Id="rId4185" Type="http://schemas.openxmlformats.org/officeDocument/2006/relationships/image" Target="media/image1914.wmf"/><Relationship Id="rId1779" Type="http://schemas.openxmlformats.org/officeDocument/2006/relationships/oleObject" Target="embeddings/oleObject929.bin"/><Relationship Id="rId4252" Type="http://schemas.openxmlformats.org/officeDocument/2006/relationships/image" Target="media/image1947.wmf"/><Relationship Id="rId1846" Type="http://schemas.openxmlformats.org/officeDocument/2006/relationships/image" Target="media/image880.wmf"/><Relationship Id="rId1913" Type="http://schemas.openxmlformats.org/officeDocument/2006/relationships/oleObject" Target="embeddings/oleObject996.bin"/><Relationship Id="rId2687" Type="http://schemas.openxmlformats.org/officeDocument/2006/relationships/oleObject" Target="embeddings/oleObject1384.bin"/><Relationship Id="rId3738" Type="http://schemas.openxmlformats.org/officeDocument/2006/relationships/image" Target="media/image1752.wmf"/><Relationship Id="rId659" Type="http://schemas.openxmlformats.org/officeDocument/2006/relationships/oleObject" Target="embeddings/oleObject351.bin"/><Relationship Id="rId1289" Type="http://schemas.openxmlformats.org/officeDocument/2006/relationships/image" Target="media/image619.wmf"/><Relationship Id="rId1356" Type="http://schemas.openxmlformats.org/officeDocument/2006/relationships/image" Target="media/image651.wmf"/><Relationship Id="rId2754" Type="http://schemas.openxmlformats.org/officeDocument/2006/relationships/image" Target="media/image1333.wmf"/><Relationship Id="rId3805" Type="http://schemas.openxmlformats.org/officeDocument/2006/relationships/oleObject" Target="embeddings/oleObject2025.bin"/><Relationship Id="rId726" Type="http://schemas.openxmlformats.org/officeDocument/2006/relationships/image" Target="media/image339.wmf"/><Relationship Id="rId1009" Type="http://schemas.openxmlformats.org/officeDocument/2006/relationships/image" Target="media/image479.wmf"/><Relationship Id="rId1770" Type="http://schemas.openxmlformats.org/officeDocument/2006/relationships/image" Target="media/image842.wmf"/><Relationship Id="rId2407" Type="http://schemas.openxmlformats.org/officeDocument/2006/relationships/oleObject" Target="embeddings/oleObject1243.bin"/><Relationship Id="rId2821" Type="http://schemas.openxmlformats.org/officeDocument/2006/relationships/image" Target="media/image1370.wmf"/><Relationship Id="rId62" Type="http://schemas.openxmlformats.org/officeDocument/2006/relationships/oleObject" Target="embeddings/oleObject32.bin"/><Relationship Id="rId1423" Type="http://schemas.openxmlformats.org/officeDocument/2006/relationships/oleObject" Target="embeddings/oleObject738.bin"/><Relationship Id="rId4579" Type="http://schemas.openxmlformats.org/officeDocument/2006/relationships/image" Target="media/image2092.wmf"/><Relationship Id="rId3595" Type="http://schemas.openxmlformats.org/officeDocument/2006/relationships/image" Target="media/image1692.wmf"/><Relationship Id="rId4646" Type="http://schemas.openxmlformats.org/officeDocument/2006/relationships/oleObject" Target="embeddings/oleObject2517.bin"/><Relationship Id="rId2197" Type="http://schemas.openxmlformats.org/officeDocument/2006/relationships/image" Target="media/image1055.wmf"/><Relationship Id="rId3248" Type="http://schemas.openxmlformats.org/officeDocument/2006/relationships/oleObject" Target="embeddings/oleObject1726.bin"/><Relationship Id="rId3662" Type="http://schemas.openxmlformats.org/officeDocument/2006/relationships/image" Target="media/image1721.wmf"/><Relationship Id="rId4713" Type="http://schemas.openxmlformats.org/officeDocument/2006/relationships/image" Target="media/image2159.wmf"/><Relationship Id="rId169" Type="http://schemas.openxmlformats.org/officeDocument/2006/relationships/image" Target="media/image74.wmf"/><Relationship Id="rId583" Type="http://schemas.openxmlformats.org/officeDocument/2006/relationships/image" Target="media/image272.wmf"/><Relationship Id="rId2264" Type="http://schemas.openxmlformats.org/officeDocument/2006/relationships/image" Target="media/image1089.wmf"/><Relationship Id="rId3315" Type="http://schemas.openxmlformats.org/officeDocument/2006/relationships/image" Target="media/image1552.wmf"/><Relationship Id="rId236" Type="http://schemas.openxmlformats.org/officeDocument/2006/relationships/oleObject" Target="embeddings/oleObject125.bin"/><Relationship Id="rId650" Type="http://schemas.openxmlformats.org/officeDocument/2006/relationships/image" Target="media/image300.wmf"/><Relationship Id="rId1280" Type="http://schemas.openxmlformats.org/officeDocument/2006/relationships/oleObject" Target="embeddings/oleObject662.bin"/><Relationship Id="rId2331" Type="http://schemas.openxmlformats.org/officeDocument/2006/relationships/oleObject" Target="embeddings/oleObject1205.bin"/><Relationship Id="rId303" Type="http://schemas.openxmlformats.org/officeDocument/2006/relationships/oleObject" Target="embeddings/oleObject164.bin"/><Relationship Id="rId4089" Type="http://schemas.openxmlformats.org/officeDocument/2006/relationships/oleObject" Target="embeddings/oleObject2214.bin"/><Relationship Id="rId1000" Type="http://schemas.openxmlformats.org/officeDocument/2006/relationships/oleObject" Target="embeddings/oleObject522.bin"/><Relationship Id="rId4156" Type="http://schemas.openxmlformats.org/officeDocument/2006/relationships/oleObject" Target="embeddings/oleObject2253.bin"/><Relationship Id="rId4570" Type="http://schemas.openxmlformats.org/officeDocument/2006/relationships/oleObject" Target="embeddings/oleObject2479.bin"/><Relationship Id="rId1817" Type="http://schemas.openxmlformats.org/officeDocument/2006/relationships/oleObject" Target="embeddings/oleObject948.bin"/><Relationship Id="rId3172" Type="http://schemas.openxmlformats.org/officeDocument/2006/relationships/oleObject" Target="embeddings/oleObject1662.bin"/><Relationship Id="rId4223" Type="http://schemas.openxmlformats.org/officeDocument/2006/relationships/oleObject" Target="embeddings/oleObject2287.bin"/><Relationship Id="rId160" Type="http://schemas.openxmlformats.org/officeDocument/2006/relationships/image" Target="media/image70.wmf"/><Relationship Id="rId3989" Type="http://schemas.openxmlformats.org/officeDocument/2006/relationships/image" Target="media/image1852.w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247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862FF9-1E68-414A-B29A-74E5AD663A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7</TotalTime>
  <Pages>70</Pages>
  <Words>14147</Words>
  <Characters>80643</Characters>
  <Application>Microsoft Office Word</Application>
  <DocSecurity>0</DocSecurity>
  <Lines>672</Lines>
  <Paragraphs>189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cp:lastPrinted>2021-06-16T09:50:00Z</cp:lastPrinted>
  <dcterms:created xsi:type="dcterms:W3CDTF">2021-08-15T03:35:00Z</dcterms:created>
  <dcterms:modified xsi:type="dcterms:W3CDTF">2021-08-15T03:43:00Z</dcterms:modified>
</cp:coreProperties>
</file>